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3acd" w14:paraId="69c3acd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EE1B1B">
        <w:rPr>
          <w:rFonts w:cs="Times New Roman" w:hAnsi="Times New Roman" w:ascii="Times New Roman"/>
          <w:sz w:val="24"/>
          <w:szCs w:val="24"/>
        </w:rPr>
        <w:t>465/15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EE1B1B" w:rsidRPr="00EE1B1B">
        <w:rPr>
          <w:rFonts w:hAnsi="Times New Roman" w:ascii="Times New Roman"/>
          <w:sz w:val="24"/>
        </w:rPr>
        <w:t>UDRUGA DRAGOVOLJACA HRVATSKIH OBRAMBENIH SNAGA ŠIBENSKO-KNINSKE ŽUPANIJE</w:t>
      </w:r>
      <w:r w:rsidR="00EE1B1B">
        <w:rPr>
          <w:rFonts w:hAnsi="Times New Roman" w:ascii="Times New Roman"/>
          <w:sz w:val="24"/>
        </w:rPr>
        <w:t xml:space="preserve"> iz Knina, Tuđmanova 4, OIB: </w:t>
      </w:r>
      <w:r w:rsidR="00EE1B1B" w:rsidRPr="00EE1B1B">
        <w:rPr>
          <w:rFonts w:hAnsi="Times New Roman" w:ascii="Times New Roman"/>
          <w:sz w:val="24"/>
        </w:rPr>
        <w:t>66014831255</w:t>
      </w:r>
      <w:r w:rsidR="002B6C25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EE1B1B">
        <w:rPr>
          <w:rFonts w:cs="Times New Roman" w:hAnsi="Times New Roman" w:ascii="Times New Roman"/>
          <w:sz w:val="24"/>
          <w:szCs w:val="24"/>
        </w:rPr>
        <w:t>465</w:t>
      </w:r>
      <w:r w:rsidR="003165C1">
        <w:rPr>
          <w:rFonts w:cs="Times New Roman" w:hAnsi="Times New Roman" w:ascii="Times New Roman"/>
          <w:sz w:val="24"/>
          <w:szCs w:val="24"/>
        </w:rPr>
        <w:t>/16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EE1B1B">
        <w:rPr>
          <w:rFonts w:cs="Times New Roman" w:hAnsi="Times New Roman" w:ascii="Times New Roman"/>
          <w:sz w:val="24"/>
          <w:szCs w:val="24"/>
        </w:rPr>
        <w:t>16. veljače</w:t>
      </w:r>
      <w:r w:rsidR="002B6C25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5F6E17">
        <w:rPr>
          <w:rFonts w:cs="Times New Roman" w:hAnsi="Times New Roman" w:ascii="Times New Roman"/>
          <w:sz w:val="24"/>
          <w:szCs w:val="24"/>
        </w:rPr>
        <w:t>uvodu, izreci i obrazloženju</w:t>
      </w:r>
      <w:r w:rsidR="001C5E2C">
        <w:rPr>
          <w:rFonts w:cs="Times New Roman" w:hAnsi="Times New Roman" w:ascii="Times New Roman"/>
          <w:sz w:val="24"/>
          <w:szCs w:val="24"/>
        </w:rPr>
        <w:t xml:space="preserve"> umjesto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EE1B1B">
        <w:rPr>
          <w:rFonts w:cs="Times New Roman" w:hAnsi="Times New Roman" w:ascii="Times New Roman"/>
          <w:sz w:val="24"/>
          <w:szCs w:val="24"/>
        </w:rPr>
        <w:t>UDRUGA DRAGOVOLJACA HRVATSKIH OBRAMBENIH SNAGA ŠIBENSKO-KNINSKE ŽUPANIJA</w:t>
      </w:r>
      <w:r w:rsidR="009A5BF8">
        <w:rPr>
          <w:rFonts w:cs="Times New Roman" w:hAnsi="Times New Roman" w:ascii="Times New Roman"/>
          <w:sz w:val="24"/>
          <w:szCs w:val="24"/>
        </w:rPr>
        <w:t xml:space="preserve">" </w:t>
      </w:r>
      <w:r w:rsidR="001C5E2C">
        <w:rPr>
          <w:rFonts w:cs="Times New Roman" w:hAnsi="Times New Roman" w:ascii="Times New Roman"/>
          <w:sz w:val="24"/>
          <w:szCs w:val="24"/>
        </w:rPr>
        <w:t>treba stajati "</w:t>
      </w:r>
      <w:r w:rsidR="00EE1B1B" w:rsidRPr="00EE1B1B">
        <w:rPr>
          <w:rFonts w:hAnsi="Times New Roman" w:ascii="Times New Roman"/>
          <w:sz w:val="24"/>
        </w:rPr>
        <w:t xml:space="preserve"> UDRUGA DRAGOVOLJACA HRVATSKIH OBRAMBENIH SNAGA ŠIBENSKO-KNINSKE ŽUPANIJE</w:t>
      </w:r>
      <w:r w:rsidR="00EE1B1B">
        <w:rPr>
          <w:rFonts w:hAnsi="Times New Roman" w:ascii="Times New Roman"/>
          <w:sz w:val="24"/>
        </w:rPr>
        <w:t xml:space="preserve"> </w:t>
      </w:r>
      <w:r w:rsidR="009A5BF8">
        <w:rPr>
          <w:rFonts w:cs="Times New Roman" w:hAnsi="Times New Roman" w:ascii="Times New Roman"/>
          <w:sz w:val="24"/>
          <w:szCs w:val="24"/>
        </w:rPr>
        <w:t>".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EE1B1B">
        <w:rPr>
          <w:rFonts w:cs="Times New Roman" w:hAnsi="Times New Roman" w:ascii="Times New Roman"/>
          <w:sz w:val="24"/>
          <w:szCs w:val="24"/>
        </w:rPr>
        <w:t>-465/15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EE1B1B">
        <w:rPr>
          <w:rFonts w:cs="Times New Roman" w:hAnsi="Times New Roman" w:ascii="Times New Roman"/>
          <w:sz w:val="24"/>
          <w:szCs w:val="24"/>
        </w:rPr>
        <w:t>16. veljače</w:t>
      </w:r>
      <w:r w:rsidR="005F6E17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B6C25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izjaviti žalbu Visokom Trgovačkom sudu Republike Hrvatske, u roku od 8 dana od primitka pisanog otpravka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A5BF8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ŠIBENIK</w:t>
      </w:r>
    </w:p>
    <w:p w:rsidRDefault="000A6E65" w:rsidP="008E1238" w:rsidR="000A6E6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0A6E65"/>
    <w:rsid w:val="0019010E"/>
    <w:rsid w:val="001C5E2C"/>
    <w:rsid w:val="002B6C25"/>
    <w:rsid w:val="002C6329"/>
    <w:rsid w:val="003165C1"/>
    <w:rsid w:val="00504DB3"/>
    <w:rsid w:val="005A31B6"/>
    <w:rsid w:val="005F6E17"/>
    <w:rsid w:val="00723A3D"/>
    <w:rsid w:val="008E1238"/>
    <w:rsid w:val="009A5BF8"/>
    <w:rsid w:val="00AA6A35"/>
    <w:rsid w:val="00AE6DCA"/>
    <w:rsid w:val="00EA2C26"/>
    <w:rsid w:val="00EE1B1B"/>
    <w:rsid w:val="00FF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A6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E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E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E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E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A6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E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E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E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E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2016.</izvorni_sadrzaj>
    <derivirana_varijabla naziv="DomainObject.Predmet.DatumRjesavanja_1">17.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</izvorni_sadrzaj>
    <derivirana_varijabla naziv="DomainObject.Predmet.PrimjedbaSuca_1">oč.prav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HRVATSKIH OBRAMBENIH SNAGA ŠIBENSKO-KNINSKE ŽUPANIJE</izvorni_sadrzaj>
    <derivirana_varijabla naziv="DomainObject.Predmet.ProtustrankaFormated_1">  UDRUGA DRAGOVOLJACA HRVATSKIH OBRAMBENIH SNAGA ŠIBENSKO-KNINSKE ŽUPANIJE</derivirana_varijabla>
  </DomainObject.Predmet.ProtustrankaFormated>
  <DomainObject.Predmet.ProtustrankaFormatedOIB>
    <izvorni_sadrzaj>  UDRUGA DRAGOVOLJACA HRVATSKIH OBRAMBENIH SNAGA ŠIBENSKO-KNINSKE ŽUPANIJE, OIB 66014831255</izvorni_sadrzaj>
    <derivirana_varijabla naziv="DomainObject.Predmet.ProtustrankaFormatedOIB_1">  UDRUGA DRAGOVOLJACA HRVATSKIH OBRAMBENIH SNAGA ŠIBENSKO-KNINSKE ŽUPANIJE, OIB 66014831255</derivirana_varijabla>
  </DomainObject.Predmet.ProtustrankaFormatedOIB>
  <DomainObject.Predmet.ProtustrankaFormatedWithAdress>
    <izvorni_sadrzaj> UDRUGA DRAGOVOLJACA HRVATSKIH OBRAMBENIH SNAGA ŠIBENSKO-KNINSKE ŽUPANIJE, Tuđmanova  4, 22300 Knin</izvorni_sadrzaj>
    <derivirana_varijabla naziv="DomainObject.Predmet.ProtustrankaFormatedWithAdress_1"> UDRUGA DRAGOVOLJACA HRVATSKIH OBRAMBENIH SNAGA ŠIBENSKO-KNINSKE ŽUPANIJE, Tuđmanova  4, 22300 Knin</derivirana_varijabla>
  </DomainObject.Predmet.ProtustrankaFormatedWithAdress>
  <DomainObject.Predmet.ProtustrankaFormatedWithAdressOIB>
    <izvorni_sadrzaj> UDRUGA DRAGOVOLJACA HRVATSKIH OBRAMBENIH SNAGA ŠIBENSKO-KNINSKE ŽUPANIJE, OIB 66014831255, Tuđmanova  4, 22300 Knin</izvorni_sadrzaj>
    <derivirana_varijabla naziv="DomainObject.Predmet.ProtustrankaFormatedWithAdressOIB_1"> UDRUGA DRAGOVOLJACA HRVATSKIH OBRAMBENIH SNAGA ŠIBENSKO-KNINSKE ŽUPANIJE, OIB 66014831255, Tuđmanova  4, 22300 Knin</derivirana_varijabla>
  </DomainObject.Predmet.ProtustrankaFormatedWithAdressOIB>
  <DomainObject.Predmet.ProtustrankaWithAdress>
    <izvorni_sadrzaj>UDRUGA DRAGOVOLJACA HRVATSKIH OBRAMBENIH SNAGA ŠIBENSKO-KNINSKE ŽUPANIJE Tuđmanova  4, 22300 Knin</izvorni_sadrzaj>
    <derivirana_varijabla naziv="DomainObject.Predmet.ProtustrankaWithAdress_1">UDRUGA DRAGOVOLJACA HRVATSKIH OBRAMBENIH SNAGA ŠIBENSKO-KNINSKE ŽUPANIJE Tuđmanova  4, 22300 Knin</derivirana_varijabla>
  </DomainObject.Predmet.ProtustrankaWithAdress>
  <DomainObject.Predmet.ProtustrankaWithAdressOIB>
    <izvorni_sadrzaj>UDRUGA DRAGOVOLJACA HRVATSKIH OBRAMBENIH SNAGA ŠIBENSKO-KNINSKE ŽUPANIJE, OIB 66014831255, Tuđmanova  4, 22300 Knin</izvorni_sadrzaj>
    <derivirana_varijabla naziv="DomainObject.Predmet.ProtustrankaWithAdressOIB_1">UDRUGA DRAGOVOLJACA HRVATSKIH OBRAMBENIH SNAGA ŠIBENSKO-KNINSKE ŽUPANIJE, OIB 66014831255, Tuđmanova  4, 22300 Knin</derivirana_varijabla>
  </DomainObject.Predmet.ProtustrankaWithAdressOIB>
  <DomainObject.Predmet.ProtustrankaNazivFormated>
    <izvorni_sadrzaj>UDRUGA DRAGOVOLJACA HRVATSKIH OBRAMBENIH SNAGA ŠIBENSKO-KNINSKE ŽUPANIJE</izvorni_sadrzaj>
    <derivirana_varijabla naziv="DomainObject.Predmet.ProtustrankaNazivFormated_1">UDRUGA DRAGOVOLJACA HRVATSKIH OBRAMBENIH SNAGA ŠIBENSKO-KNINSKE ŽUPANIJE</derivirana_varijabla>
  </DomainObject.Predmet.ProtustrankaNazivFormated>
  <DomainObject.Predmet.ProtustrankaNazivFormatedOIB>
    <izvorni_sadrzaj>UDRUGA DRAGOVOLJACA HRVATSKIH OBRAMBENIH SNAGA ŠIBENSKO-KNINSKE ŽUPANIJE, OIB 66014831255</izvorni_sadrzaj>
    <derivirana_varijabla naziv="DomainObject.Predmet.ProtustrankaNazivFormatedOIB_1">UDRUGA DRAGOVOLJACA HRVATSKIH OBRAMBENIH SNAGA ŠIBENSKO-KNINSKE ŽUPANIJE, OIB 66014831255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DRAGOVOLJACA HRVATSKIH OBRAMBENIH SNAGA ŠIBENSKO-KNINSKE ŽUPANIJE</item>
    </izvorni_sadrzaj>
    <derivirana_varijabla naziv="DomainObject.Predmet.ProtuStrankaListFormated_1">
      <item>UDRUGA DRAGOVOLJACA HRVATSKIH OBRAMBENIH SNAGA ŠIBENSKO-KNINSKE ŽUPANIJE</item>
    </derivirana_varijabla>
  </DomainObject.Predmet.ProtuStrankaListFormated>
  <DomainObject.Predmet.ProtuStrankaListFormatedOIB>
    <izvorni_sadrzaj>
      <item>UDRUGA DRAGOVOLJACA HRVATSKIH OBRAMBENIH SNAGA ŠIBENSKO-KNINSKE ŽUPANIJE, OIB 66014831255</item>
    </izvorni_sadrzaj>
    <derivirana_varijabla naziv="DomainObject.Predmet.ProtuStrankaListFormatedOIB_1">
      <item>UDRUGA DRAGOVOLJACA HRVATSKIH OBRAMBENIH SNAGA ŠIBENSKO-KNINSKE ŽUPANIJE, OIB 66014831255</item>
    </derivirana_varijabla>
  </DomainObject.Predmet.ProtuStrankaListFormatedOIB>
  <DomainObject.Predmet.ProtuStrankaListFormatedWithAdress>
    <izvorni_sadrzaj>
      <item>UDRUGA DRAGOVOLJACA HRVATSKIH OBRAMBENIH SNAGA ŠIBENSKO-KNINSKE ŽUPANIJE, Tuđmanova  4, 22300 Knin</item>
    </izvorni_sadrzaj>
    <derivirana_varijabla naziv="DomainObject.Predmet.ProtuStrankaListFormatedWithAdress_1">
      <item>UDRUGA DRAGOVOLJACA HRVATSKIH OBRAMBENIH SNAGA ŠIBENSKO-KNINSKE ŽUPANIJE, Tuđmanova  4, 22300 Knin</item>
    </derivirana_varijabla>
  </DomainObject.Predmet.ProtuStrankaListFormatedWithAdress>
  <DomainObject.Predmet.ProtuStrankaListFormatedWithAdressOIB>
    <izvorni_sadrzaj>
      <item>UDRUGA DRAGOVOLJACA HRVATSKIH OBRAMBENIH SNAGA ŠIBENSKO-KNINSKE ŽUPANIJE, OIB 66014831255, Tuđmanova  4, 22300 Knin</item>
    </izvorni_sadrzaj>
    <derivirana_varijabla naziv="DomainObject.Predmet.ProtuStrankaListFormatedWithAdressOIB_1">
      <item>UDRUGA DRAGOVOLJACA HRVATSKIH OBRAMBENIH SNAGA ŠIBENSKO-KNINSKE ŽUPANIJE, OIB 66014831255, Tuđmanova  4, 22300 Knin</item>
    </derivirana_varijabla>
  </DomainObject.Predmet.ProtuStrankaListFormatedWithAdressOIB>
  <DomainObject.Predmet.ProtuStrankaListNazivFormated>
    <izvorni_sadrzaj>
      <item>UDRUGA DRAGOVOLJACA HRVATSKIH OBRAMBENIH SNAGA ŠIBENSKO-KNINSKE ŽUPANIJE</item>
    </izvorni_sadrzaj>
    <derivirana_varijabla naziv="DomainObject.Predmet.ProtuStrankaListNazivFormated_1">
      <item>UDRUGA DRAGOVOLJACA HRVATSKIH OBRAMBENIH SNAGA ŠIBENSKO-KNINSKE ŽUPANIJE</item>
    </derivirana_varijabla>
  </DomainObject.Predmet.ProtuStrankaListNazivFormated>
  <DomainObject.Predmet.ProtuStrankaListNazivFormatedOIB>
    <izvorni_sadrzaj>
      <item>UDRUGA DRAGOVOLJACA HRVATSKIH OBRAMBENIH SNAGA ŠIBENSKO-KNINSKE ŽUPANIJE, OIB 66014831255</item>
    </izvorni_sadrzaj>
    <derivirana_varijabla naziv="DomainObject.Predmet.ProtuStrankaListNazivFormatedOIB_1">
      <item>UDRUGA DRAGOVOLJACA HRVATSKIH OBRAMBENIH SNAGA ŠIBENSKO-KNINSKE ŽUPANIJE, OIB 66014831255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DRAGOVOLJACA HRVATSKIH OBRAMBENIH SNAGA ŠIBENSKO-KNINSKE ŽUPANIJE</izvorni_sadrzaj>
    <derivirana_varijabla naziv="DomainObject.Predmet.ProtustrankaIDrugi_1">UDRUGA DRAGOVOLJACA HRVATSKIH OBRAMBENIH SNAGA ŠIBENSKO-KNINSKE ŽUPANIJE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DRAGOVOLJACA HRVATSKIH OBRAMBENIH SNAGA ŠIBENSKO-KNINSKE ŽUPANIJE, OIB 66014831255, Tuđmanova  4, 22300 Knin</izvorni_sadrzaj>
    <derivirana_varijabla naziv="DomainObject.Predmet.ProtustrankaIDrugiAdressOIB_1">UDRUGA DRAGOVOLJACA HRVATSKIH OBRAMBENIH SNAGA ŠIBENSKO-KNINSKE ŽUPANIJE, OIB 66014831255, Tuđmanova 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2016.</izvorni_sadrzaj>
    <derivirana_varijabla naziv="DomainObject.Predmet.OdlukaRjesenje.DatumDonosenjaOdluke_1">16.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St-465/2015-9</izvorni_sadrzaj>
    <derivirana_varijabla naziv="DomainObject.Predmet.OdlukaRjesenje.Oznaka_1">St-465/2015-9</derivirana_varijabla>
  </DomainObject.Predmet.OdlukaRjesenje.Oznaka>
  <DomainObject.Predmet.SudioniciListNaziv>
    <izvorni_sadrzaj>
      <item>FINA - Podružnica Šibenik</item>
      <item>UDRUGA DRAGOVOLJACA HRVATSKIH OBRAMBENIH SNAGA ŠIBENSKO-KNINSKE ŽUPANIJE</item>
    </izvorni_sadrzaj>
    <derivirana_varijabla naziv="DomainObject.Predmet.SudioniciListNaziv_1">
      <item>FINA - Podružnica Šibenik</item>
      <item>UDRUGA DRAGOVOLJACA HRVATSKIH OBRAMBENIH SNAGA ŠIBENSKO-KNINSKE ŽUPANIJE</item>
    </derivirana_varijabla>
  </DomainObject.Predmet.SudioniciListNaziv>
  <DomainObject.Predmet.SudioniciListAdressOIB>
    <izvorni_sadrzaj>
      <item>FINA - Podružnica Šibenik, OIB 85821130368, Perivoj L. Marune 1,22000 Šibenik</item>
      <item>UDRUGA DRAGOVOLJACA HRVATSKIH OBRAMBENIH SNAGA ŠIBENSKO-KNINSKE ŽUPANIJE, OIB 66014831255, Tuđmanova  4,22300 Knin</item>
    </izvorni_sadrzaj>
    <derivirana_varijabla naziv="DomainObject.Predmet.SudioniciListAdressOIB_1">
      <item>FINA - Podružnica Šibenik, OIB 85821130368, Perivoj L. Marune 1,22000 Šibenik</item>
      <item>UDRUGA DRAGOVOLJACA HRVATSKIH OBRAMBENIH SNAGA ŠIBENSKO-KNINSKE ŽUPANIJE, OIB 66014831255, Tuđmanova 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66014831255</item>
    </izvorni_sadrzaj>
    <derivirana_varijabla naziv="DomainObject.Predmet.SudioniciListNazivOIB_1">
      <item>, OIB 85821130368</item>
      <item>, OIB 66014831255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1318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2016-06-27T07:19:00Z</dcterms:created>
  <dc:creator>Katarina Benić</dc:creator>
  <cp:lastModifiedBy>Marina Gulin</cp:lastModifiedBy>
  <cp:lastPrinted>2016-06-27T07:19:00Z</cp:lastPrinted>
  <dcterms:modified xmlns:xsi="http://www.w3.org/2001/XMLSchema-instance" xsi:type="dcterms:W3CDTF">2016-06-28T08:35:00Z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