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53d4" w14:paraId="fac53d4"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37279"/>
    <w:rsid w:val="005A0EF5"/>
    <w:rsid w:val="006A272C"/>
    <w:rsid w:val="00754F5E"/>
    <w:rsid w:val="008A0930"/>
    <w:rsid w:val="00904703"/>
    <w:rsid w:val="00AB2476"/>
    <w:rsid w:val="00BF1534"/>
    <w:rsid w:val="00BF32FD"/>
    <w:rsid w:val="00C41B73"/>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AB2476"/>
    <w:rPr>
      <w:color w:val="808080"/>
      <w:bdr w:space="0" w:sz="0" w:color="auto" w:val="none"/>
      <w:shd w:fill="auto" w:color="auto" w:val="clear"/>
    </w:rPr>
  </w:style>
  <w:style w:customStyle="true" w:styleId="eSPISCCParagraphDefaultFont" w:type="character">
    <w:name w:val="eSPIS_CC_Paragraph Default Font"/>
    <w:basedOn w:val="FontStyle41"/>
    <w:rsid w:val="00AB2476"/>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B2476"/>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2476"/>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B2476"/>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AB2476"/>
    <w:rPr>
      <w:color w:val="808080"/>
      <w:bdr w:color="auto" w:space="0" w:sz="0" w:val="none"/>
      <w:shd w:color="auto" w:fill="auto" w:val="clear"/>
    </w:rPr>
  </w:style>
  <w:style w:customStyle="1" w:styleId="eSPISCCParagraphDefaultFont" w:type="character">
    <w:name w:val="eSPIS_CC_Paragraph Default Font"/>
    <w:basedOn w:val="FontStyle41"/>
    <w:rsid w:val="00AB2476"/>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B2476"/>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2476"/>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B2476"/>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298BAC-8AA5-45D2-9ADF-2CF0EC233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VIPnet, društvo s ograničenom odgovornošću za usluge javnih telekomunikacija</vt:lpwstr>
  </prop:property>
  <prop:property name="CC_coloring" pid="4" fmtid="{D5CDD505-2E9C-101B-9397-08002B2CF9AE}">
    <vt:bool>false</vt:bool>
  </prop:property>
  <prop:property name="BrojStranica" pid="5" fmtid="{D5CDD505-2E9C-101B-9397-08002B2CF9AE}">
    <vt:i4>2</vt:i4>
  </prop:property>
</prop:Properties>
</file>