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9883" w14:paraId="3969883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postupka nad dužnikom </w:t>
      </w:r>
      <w:r w:rsidR="00535968" w:rsidRPr="0094421F">
        <w:rPr>
          <w:lang w:val="hr-HR"/>
        </w:rPr>
        <w:t>VELETEKSTIL, d.o.o., Split, Ulica Antuna Branka Šimića 46, OIB: 91091342950,  MBS: 060133815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D42D19" w:rsidRPr="00D42D19">
        <w:rPr>
          <w:lang w:val="hr-HR"/>
        </w:rPr>
        <w:t>23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535968" w:rsidRPr="0094421F">
        <w:rPr>
          <w:lang w:val="hr-HR"/>
        </w:rPr>
        <w:t>VELETEKSTIL, d.o.o., Split, Ulica Antuna Branka Šimića 46, OIB: 91091342950,  MBS: 060133815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D42D19" w:rsidRPr="00D42D19">
        <w:rPr>
          <w:lang w:val="hr-HR"/>
        </w:rPr>
        <w:t>23</w:t>
      </w:r>
      <w:r w:rsidR="00F80EC3" w:rsidRPr="00D42D19">
        <w:rPr>
          <w:lang w:val="hr-HR"/>
        </w:rPr>
        <w:t xml:space="preserve">.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8E7ABA">
        <w:rPr>
          <w:lang w:val="hr-HR"/>
        </w:rPr>
        <w:t>13,01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8E7ABA">
        <w:rPr>
          <w:lang w:val="hr-HR"/>
        </w:rPr>
        <w:t>Ada Rajković, Split, Matice hrvatske 10, OIB: 27195964864</w:t>
      </w:r>
      <w:r w:rsidR="00D42D19" w:rsidRPr="00D42D19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535968" w:rsidRPr="0094421F">
        <w:rPr>
          <w:lang w:val="hr-HR"/>
        </w:rPr>
        <w:t>VELETEKSTIL, d.o.o., Split, Ulica Antuna Branka Šimića 46, OIB: 91091342950,  MBS: 060133815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D42D19" w:rsidRPr="00D42D19">
        <w:rPr>
          <w:lang w:val="hr-HR"/>
        </w:rPr>
        <w:t>03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5223F2" w:rsidRPr="00D42D19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075110" w:rsidRPr="00D42D19">
        <w:rPr>
          <w:lang w:val="hr-HR"/>
        </w:rPr>
        <w:t xml:space="preserve">tečajnog postupka nad dužnikom </w:t>
      </w:r>
      <w:r w:rsidR="00535968" w:rsidRPr="0094421F">
        <w:rPr>
          <w:lang w:val="hr-HR"/>
        </w:rPr>
        <w:t>VELETEKSTIL, d.o.o., Split, Ulica Antuna Branka Šimića 46, OIB: 91091342950,  MBS: 060133815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535968">
        <w:rPr>
          <w:lang w:val="hr-HR"/>
        </w:rPr>
        <w:t>1810</w:t>
      </w:r>
      <w:r w:rsidR="00170B5C" w:rsidRPr="004B4F6C">
        <w:rPr>
          <w:lang w:val="hr-HR"/>
        </w:rPr>
        <w:t xml:space="preserve"> dana, u ukupnom iznosu od </w:t>
      </w:r>
      <w:r w:rsidR="00535968">
        <w:rPr>
          <w:lang w:val="hr-HR"/>
        </w:rPr>
        <w:t>43</w:t>
      </w:r>
      <w:r w:rsidR="004B4F6C">
        <w:rPr>
          <w:lang w:val="hr-HR"/>
        </w:rPr>
        <w:t>.</w:t>
      </w:r>
      <w:r w:rsidR="00535968">
        <w:rPr>
          <w:lang w:val="hr-HR"/>
        </w:rPr>
        <w:t>050</w:t>
      </w:r>
      <w:r w:rsidR="00170B5C" w:rsidRPr="004B4F6C">
        <w:rPr>
          <w:lang w:val="hr-HR"/>
        </w:rPr>
        <w:t>,</w:t>
      </w:r>
      <w:r w:rsidR="00535968">
        <w:rPr>
          <w:lang w:val="hr-HR"/>
        </w:rPr>
        <w:t>95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535968">
        <w:rPr>
          <w:b/>
          <w:lang w:val="hr-HR"/>
        </w:rPr>
        <w:t>21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D42D19">
        <w:rPr>
          <w:lang w:val="hr-HR"/>
        </w:rPr>
        <w:t>23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 w:rsidRPr="00641CD5">
      <w:pPr>
        <w:rPr>
          <w:sz w:val="4"/>
          <w:szCs w:val="4"/>
        </w:rPr>
      </w:pPr>
    </w:p>
    <w:p w:rsidRDefault="00D42D19" w:rsidP="0075245C" w:rsidR="00D42D19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40C73" w:rsidRPr="00440C73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DC3B9B">
      <w:t>1443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DC3B9B">
      <w:t>1443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40C73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0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C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0C7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0C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0C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0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C7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0C7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0C7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0C7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St-1443/2015</izvorni_sadrzaj>
    <derivirana_varijabla naziv="DomainObject.Predmet.OznakaBroj_1">St-1443/2015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VELETEKSTIL, društvo s ograničenom odgovornošću za proizvodnu, trgovinu i promet</izvorni_sadrzaj>
    <derivirana_varijabla naziv="DomainObject.Predmet.ProtustrankaFormated_1">  VELETEKSTIL, društvo s ograničenom odgovornošću za proizvodnu, trgovinu i promet</derivirana_varijabla>
  </DomainObject.Predmet.ProtustrankaFormated>
  <DomainObject.Predmet.ProtustrankaFormatedOIB>
    <izvorni_sadrzaj>  VELETEKSTIL, društvo s ograničenom odgovornošću za proizvodnu, trgovinu i promet, OIB 91091342950</izvorni_sadrzaj>
    <derivirana_varijabla naziv="DomainObject.Predmet.ProtustrankaFormatedOIB_1">  VELETEKSTIL, društvo s ograničenom odgovornošću za proizvodnu, trgovinu i promet, OIB 91091342950</derivirana_varijabla>
  </DomainObject.Predmet.ProtustrankaFormatedOIB>
  <DomainObject.Predmet.ProtustrankaFormatedWithAdress>
    <izvorni_sadrzaj> VELETEKSTIL, društvo s ograničenom odgovornošću za proizvodnu, trgovinu i promet, Ulica Antuna Branka Šimića 46, 21000 Split</izvorni_sadrzaj>
    <derivirana_varijabla naziv="DomainObject.Predmet.ProtustrankaFormatedWithAdress_1"> VELETEKSTIL, društvo s ograničenom odgovornošću za proizvodnu, trgovinu i promet, Ulica Antuna Branka Šimića 46, 21000 Split</derivirana_varijabla>
  </DomainObject.Predmet.ProtustrankaFormatedWithAdress>
  <DomainObject.Predmet.ProtustrankaFormatedWithAdressOIB>
    <izvorni_sadrzaj> VELETEKSTIL, društvo s ograničenom odgovornošću za proizvodnu, trgovinu i promet, OIB 91091342950, Ulica Antuna Branka Šimića 46, 21000 Split</izvorni_sadrzaj>
    <derivirana_varijabla naziv="DomainObject.Predmet.ProtustrankaFormatedWithAdressOIB_1"> VELETEKSTIL, društvo s ograničenom odgovornošću za proizvodnu, trgovinu i promet, OIB 91091342950, Ulica Antuna Branka Šimića 46, 21000 Split</derivirana_varijabla>
  </DomainObject.Predmet.ProtustrankaFormatedWithAdressOIB>
  <DomainObject.Predmet.ProtustrankaWithAdress>
    <izvorni_sadrzaj>VELETEKSTIL, društvo s ograničenom odgovornošću za proizvodnu, trgovinu i promet Ulica Antuna Branka Šimića 46, 21000 Split</izvorni_sadrzaj>
    <derivirana_varijabla naziv="DomainObject.Predmet.ProtustrankaWithAdress_1">VELETEKSTIL, društvo s ograničenom odgovornošću za proizvodnu, trgovinu i promet Ulica Antuna Branka Šimića 46, 21000 Split</derivirana_varijabla>
  </DomainObject.Predmet.ProtustrankaWithAdress>
  <DomainObject.Predmet.ProtustrankaWithAdressOIB>
    <izvorni_sadrzaj>VELETEKSTIL, društvo s ograničenom odgovornošću za proizvodnu, trgovinu i promet, OIB 91091342950, Ulica Antuna Branka Šimića 46, 21000 Split</izvorni_sadrzaj>
    <derivirana_varijabla naziv="DomainObject.Predmet.ProtustrankaWithAdressOIB_1">VELETEKSTIL, društvo s ograničenom odgovornošću za proizvodnu, trgovinu i promet, OIB 91091342950, Ulica Antuna Branka Šimića 46, 21000 Split</derivirana_varijabla>
  </DomainObject.Predmet.ProtustrankaWithAdressOIB>
  <DomainObject.Predmet.ProtustrankaNazivFormated>
    <izvorni_sadrzaj>VELETEKSTIL, društvo s ograničenom odgovornošću za proizvodnu, trgovinu i promet</izvorni_sadrzaj>
    <derivirana_varijabla naziv="DomainObject.Predmet.ProtustrankaNazivFormated_1">VELETEKSTIL, društvo s ograničenom odgovornošću za proizvodnu, trgovinu i promet</derivirana_varijabla>
  </DomainObject.Predmet.ProtustrankaNazivFormated>
  <DomainObject.Predmet.ProtustrankaNazivFormatedOIB>
    <izvorni_sadrzaj>VELETEKSTIL, društvo s ograničenom odgovornošću za proizvodnu, trgovinu i promet, OIB 91091342950</izvorni_sadrzaj>
    <derivirana_varijabla naziv="DomainObject.Predmet.ProtustrankaNazivFormatedOIB_1">VELETEKSTIL, društvo s ograničenom odgovornošću za proizvodnu, trgovinu i promet, OIB 91091342950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43050.95</izvorni_sadrzaj>
    <derivirana_varijabla naziv="DomainObject.Predmet.TrenutnaVrijednost_1">43050.95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VELETEKSTIL, društvo s ograničenom odgovornošću za proizvodnu, trgovinu i promet</item>
    </izvorni_sadrzaj>
    <derivirana_varijabla naziv="DomainObject.Predmet.ProtuStrankaListFormated_1">
      <item>VELETEKSTIL, društvo s ograničenom odgovornošću za proizvodnu, trgovinu i promet</item>
    </derivirana_varijabla>
  </DomainObject.Predmet.ProtuStrankaListFormated>
  <DomainObject.Predmet.ProtuStrankaListFormatedOIB>
    <izvorni_sadrzaj>
      <item>VELETEKSTIL, društvo s ograničenom odgovornošću za proizvodnu, trgovinu i promet, OIB 91091342950</item>
    </izvorni_sadrzaj>
    <derivirana_varijabla naziv="DomainObject.Predmet.ProtuStrankaListFormatedOIB_1">
      <item>VELETEKSTIL, društvo s ograničenom odgovornošću za proizvodnu, trgovinu i promet, OIB 91091342950</item>
    </derivirana_varijabla>
  </DomainObject.Predmet.ProtuStrankaListFormatedOIB>
  <DomainObject.Predmet.ProtuStrankaListFormatedWithAdress>
    <izvorni_sadrzaj>
      <item>VELETEKSTIL, društvo s ograničenom odgovornošću za proizvodnu, trgovinu i promet, Ulica Antuna Branka Šimića 46, 21000 Split</item>
    </izvorni_sadrzaj>
    <derivirana_varijabla naziv="DomainObject.Predmet.ProtuStrankaListFormatedWithAdress_1">
      <item>VELETEKSTIL, društvo s ograničenom odgovornošću za proizvodnu, trgovinu i promet, Ulica Antuna Branka Šimića 46, 21000 Split</item>
    </derivirana_varijabla>
  </DomainObject.Predmet.ProtuStrankaListFormatedWithAdress>
  <DomainObject.Predmet.ProtuStrankaListFormatedWithAdressOIB>
    <izvorni_sadrzaj>
      <item>VELETEKSTIL, društvo s ograničenom odgovornošću za proizvodnu, trgovinu i promet, OIB 91091342950, Ulica Antuna Branka Šimića 46, 21000 Split</item>
    </izvorni_sadrzaj>
    <derivirana_varijabla naziv="DomainObject.Predmet.ProtuStrankaListFormatedWithAdressOIB_1">
      <item>VELETEKSTIL, društvo s ograničenom odgovornošću za proizvodnu, trgovinu i promet, OIB 91091342950, Ulica Antuna Branka Šimića 46, 21000 Split</item>
    </derivirana_varijabla>
  </DomainObject.Predmet.ProtuStrankaListFormatedWithAdressOIB>
  <DomainObject.Predmet.ProtuStrankaListNazivFormated>
    <izvorni_sadrzaj>
      <item>VELETEKSTIL, društvo s ograničenom odgovornošću za proizvodnu, trgovinu i promet</item>
    </izvorni_sadrzaj>
    <derivirana_varijabla naziv="DomainObject.Predmet.ProtuStrankaListNazivFormated_1">
      <item>VELETEKSTIL, društvo s ograničenom odgovornošću za proizvodnu, trgovinu i promet</item>
    </derivirana_varijabla>
  </DomainObject.Predmet.ProtuStrankaListNazivFormated>
  <DomainObject.Predmet.ProtuStrankaListNazivFormatedOIB>
    <izvorni_sadrzaj>
      <item>VELETEKSTIL, društvo s ograničenom odgovornošću za proizvodnu, trgovinu i promet, OIB 91091342950</item>
    </izvorni_sadrzaj>
    <derivirana_varijabla naziv="DomainObject.Predmet.ProtuStrankaListNazivFormatedOIB_1">
      <item>VELETEKSTIL, društvo s ograničenom odgovornošću za proizvodnu, trgovinu i promet, OIB 91091342950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VELETEKSTIL, društvo s ograničenom odgovornošću za proizvodnu, trgovinu i promet</izvorni_sadrzaj>
    <derivirana_varijabla naziv="DomainObject.Predmet.ProtustrankaIDrugi_1">VELETEKSTIL, društvo s ograničenom odgovornošću za proizvodnu, trgovinu i promet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VELETEKSTIL, društvo s ograničenom odgovornošću za proizvodnu, trgovinu i promet, OIB 91091342950, Ulica Antuna Branka Šimića 46, 21000 Split</izvorni_sadrzaj>
    <derivirana_varijabla naziv="DomainObject.Predmet.ProtustrankaIDrugiAdressOIB_1">VELETEKSTIL, društvo s ograničenom odgovornošću za proizvodnu, trgovinu i promet, OIB 91091342950, Ulica Antuna Branka Šimića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VELETEKSTIL, društvo s ograničenom odgovornošću za proizvodnu, trgovinu i promet</item>
      <item>FINANCIJSKA AGENCIJA RC SPLIT</item>
    </izvorni_sadrzaj>
    <derivirana_varijabla naziv="DomainObject.Predmet.SudioniciListNaziv_1">
      <item>VELETEKSTIL, društvo s ograničenom odgovornošću za proizvodnu, trgovinu i promet</item>
      <item>FINANCIJSKA AGENCIJA RC SPLIT</item>
    </derivirana_varijabla>
  </DomainObject.Predmet.SudioniciListNaziv>
  <DomainObject.Predmet.SudioniciListAdressOIB>
    <izvorni_sadrzaj>
      <item>VELETEKSTIL, društvo s ograničenom odgovornošću za proizvodnu, trgovinu i promet, OIB 91091342950, Ulica Antuna Branka Šimića 46,21000 Split</item>
      <item>FINANCIJSKA AGENCIJA RC SPLIT, OIB 85821130368, Mažuranićevo šetalište 24b,21000 Split</item>
    </izvorni_sadrzaj>
    <derivirana_varijabla naziv="DomainObject.Predmet.SudioniciListAdressOIB_1">
      <item>VELETEKSTIL, društvo s ograničenom odgovornošću za proizvodnu, trgovinu i promet, OIB 91091342950, Ulica Antuna Branka Šimića 46,21000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91091342950</item>
      <item>, OIB 85821130368</item>
    </izvorni_sadrzaj>
    <derivirana_varijabla naziv="DomainObject.Predmet.SudioniciListNazivOIB_1">
      <item>, OIB 91091342950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AC77B1-4312-485E-847F-D970F2F5A3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794</properties:Words>
  <properties:Characters>4297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2016-06-23T10:19:00Z</dcterms:created>
  <dc:creator>wsadmin</dc:creator>
  <cp:lastModifiedBy>Goran Radanović</cp:lastModifiedBy>
  <cp:lastPrinted>2016-06-23T10:29:00Z</cp:lastPrinted>
  <dcterms:modified xmlns:xsi="http://www.w3.org/2001/XMLSchema-instance" xsi:type="dcterms:W3CDTF">2016-06-23T10:41:00Z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