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7a72" w14:paraId="4e07a72" w:rsidRDefault="008F0C95" w:rsidP="008F0C95" w:rsidR="008F0C95">
      <w:pPr>
        <w15:collapsed w:val="false"/>
      </w:pPr>
    </w:p>
    <w:p w:rsidRDefault="00377BCD" w:rsidP="008F0C95" w:rsidR="00377BCD"/>
    <w:p w:rsidRDefault="00377BCD" w:rsidP="008F0C95" w:rsidR="00377BCD"/>
    <w:p w:rsidRDefault="00573CDB" w:rsidP="008F0C95" w:rsidR="00573CDB"/>
    <w:p w:rsidRDefault="00843108" w:rsidP="008F0C95" w:rsidR="00573CDB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27940</wp:posOffset>
            </wp:positionH>
            <wp:positionV relativeFrom="paragraph">
              <wp:posOffset>13970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73CDB" w:rsidP="008F0C95" w:rsidR="00573CDB"/>
    <w:p w:rsidRDefault="00573CDB" w:rsidP="008F0C95" w:rsidR="00573CDB"/>
    <w:p w:rsidRDefault="00843108" w:rsidP="008F0C95" w:rsidR="00843108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843108">
      <w:r>
        <w:t>TRGOVA</w:t>
      </w:r>
      <w:r w:rsidR="00843108">
        <w:t>ČKI SUD U OSIJEKU</w:t>
      </w:r>
      <w:r w:rsidR="00843108">
        <w:br/>
        <w:t>STALNA SLUŽBA</w:t>
      </w:r>
    </w:p>
    <w:p w:rsidRDefault="005B20A4" w:rsidP="004C3E46" w:rsidR="004C3E46">
      <w:r>
        <w:t xml:space="preserve"> U SLAVONSKOM BRODU</w:t>
      </w:r>
      <w:r w:rsidR="004C3E46"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843108">
        <w:rPr>
          <w:b/>
        </w:rPr>
        <w:t>297</w:t>
      </w:r>
      <w:r w:rsidRPr="00510AD3">
        <w:rPr>
          <w:b/>
        </w:rPr>
        <w:t>/201</w:t>
      </w:r>
      <w:r w:rsidR="00843108">
        <w:rPr>
          <w:b/>
        </w:rPr>
        <w:t>4</w:t>
      </w:r>
      <w:r w:rsidRPr="00510AD3">
        <w:rPr>
          <w:b/>
        </w:rPr>
        <w:t>-</w:t>
      </w:r>
      <w:r w:rsidR="003B7C07">
        <w:rPr>
          <w:b/>
        </w:rPr>
        <w:t>11</w:t>
      </w:r>
    </w:p>
    <w:p w:rsidRDefault="004C3E46" w:rsidP="004C3E46" w:rsidR="004C3E46" w:rsidRPr="00510AD3">
      <w:pPr>
        <w:rPr>
          <w:b/>
        </w:rPr>
      </w:pP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4C3E46" w:rsidR="004C3E46"/>
    <w:p w:rsidRDefault="004C3E46" w:rsidP="00573CDB" w:rsidR="004C3E46">
      <w:pPr>
        <w:ind w:firstLine="708"/>
      </w:pPr>
      <w:r>
        <w:t xml:space="preserve">TRGOVAČKI SUD U OSIJEKU STALNA SLUŽBA  TRGOVAČKOG SUDA </w:t>
      </w:r>
      <w:r w:rsidR="005B20A4">
        <w:t>U SLAVONSKOM BRODU</w:t>
      </w:r>
      <w:r>
        <w:t xml:space="preserve">  , po stečajnom sucu Davorinu Pavičić, u postupku otvaranja stečajnog postupka nad stečajnim dužnikom </w:t>
      </w:r>
      <w:r w:rsidR="00843108">
        <w:t xml:space="preserve">IGOR MILETIĆ, </w:t>
      </w:r>
      <w:proofErr w:type="spellStart"/>
      <w:r w:rsidR="00843108">
        <w:t>vl</w:t>
      </w:r>
      <w:proofErr w:type="spellEnd"/>
      <w:r w:rsidR="00843108">
        <w:t>.</w:t>
      </w:r>
      <w:r w:rsidR="003B7C07">
        <w:t xml:space="preserve"> V</w:t>
      </w:r>
      <w:r w:rsidR="00843108">
        <w:t>odovodne i plinske instalacije Miletić Igor,</w:t>
      </w:r>
      <w:r w:rsidR="005B20A4">
        <w:t xml:space="preserve"> OIB: </w:t>
      </w:r>
      <w:r w:rsidR="00843108">
        <w:t xml:space="preserve">54514040193, </w:t>
      </w:r>
      <w:proofErr w:type="spellStart"/>
      <w:r w:rsidR="00843108">
        <w:t>Alilovci</w:t>
      </w:r>
      <w:proofErr w:type="spellEnd"/>
      <w:r w:rsidR="00843108">
        <w:t xml:space="preserve"> 111, </w:t>
      </w:r>
      <w:proofErr w:type="spellStart"/>
      <w:r w:rsidR="00843108">
        <w:t>Alilovci</w:t>
      </w:r>
      <w:proofErr w:type="spellEnd"/>
      <w:r w:rsidR="00573CDB">
        <w:t>,</w:t>
      </w:r>
      <w:r>
        <w:t xml:space="preserve"> dana </w:t>
      </w:r>
      <w:r w:rsidR="00984007">
        <w:t>1</w:t>
      </w:r>
      <w:r w:rsidR="007631B1">
        <w:t>4</w:t>
      </w:r>
      <w:r w:rsidR="00984007">
        <w:t xml:space="preserve">. </w:t>
      </w:r>
      <w:r w:rsidR="00843108">
        <w:t>prosinca</w:t>
      </w:r>
      <w:r>
        <w:t xml:space="preserve"> 201</w:t>
      </w:r>
      <w:r w:rsidR="00573CDB">
        <w:t>6</w:t>
      </w:r>
      <w:r>
        <w:t>.g.</w:t>
      </w:r>
    </w:p>
    <w:p w:rsidRDefault="004C3E46" w:rsidP="004C3E46" w:rsidR="004C3E46"/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4C3E46" w:rsidP="004C3E46" w:rsidR="004C3E46">
      <w:pPr>
        <w:jc w:val="center"/>
      </w:pPr>
    </w:p>
    <w:p w:rsidRDefault="004C3E46" w:rsidP="004C3E46" w:rsidR="004C3E46"/>
    <w:p w:rsidRDefault="004C3E46" w:rsidP="003B7C07" w:rsidR="004C3E46">
      <w:pPr>
        <w:jc w:val="both"/>
      </w:pPr>
      <w:r>
        <w:t xml:space="preserve">I     Otvara se stečajni postupak nad dužnikom </w:t>
      </w:r>
      <w:r w:rsidR="00843108">
        <w:t xml:space="preserve">IGOR MILETIĆ, </w:t>
      </w:r>
      <w:proofErr w:type="spellStart"/>
      <w:r w:rsidR="00843108">
        <w:t>vl.vodovodne</w:t>
      </w:r>
      <w:proofErr w:type="spellEnd"/>
      <w:r w:rsidR="00843108">
        <w:t xml:space="preserve"> i plinske instalacije Miletić Igor, OIB: 54514040193, </w:t>
      </w:r>
      <w:proofErr w:type="spellStart"/>
      <w:r w:rsidR="00843108">
        <w:t>Alilovci</w:t>
      </w:r>
      <w:proofErr w:type="spellEnd"/>
      <w:r w:rsidR="00843108">
        <w:t xml:space="preserve"> 111, </w:t>
      </w:r>
      <w:proofErr w:type="spellStart"/>
      <w:r w:rsidR="00843108">
        <w:t>Alilovci</w:t>
      </w:r>
      <w:proofErr w:type="spellEnd"/>
      <w:r w:rsidR="00573CDB">
        <w:t>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>II   Za stečajnog upravitelja imenuje se</w:t>
      </w:r>
      <w:r w:rsidR="006C69DF">
        <w:t xml:space="preserve">, </w:t>
      </w:r>
      <w:r w:rsidR="003B7C07">
        <w:t xml:space="preserve">Vinka Ivanković, </w:t>
      </w:r>
      <w:proofErr w:type="spellStart"/>
      <w:r w:rsidR="003B7C07">
        <w:t>Sv.Antuna</w:t>
      </w:r>
      <w:proofErr w:type="spellEnd"/>
      <w:r w:rsidR="003B7C07">
        <w:t xml:space="preserve"> Padovanskog 5a, Vinkovci,</w:t>
      </w:r>
      <w:r w:rsidR="00D256AA">
        <w:t xml:space="preserve"> OIB:</w:t>
      </w:r>
      <w:r w:rsidR="003B7C07">
        <w:t xml:space="preserve"> 75124619693.</w:t>
      </w:r>
      <w:r w:rsidR="00D256AA">
        <w:t xml:space="preserve"> 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 xml:space="preserve">III Stečajni postupak je otvoren dana </w:t>
      </w:r>
      <w:r w:rsidR="00EC5C40">
        <w:t>1</w:t>
      </w:r>
      <w:r w:rsidR="007631B1">
        <w:t>4</w:t>
      </w:r>
      <w:r w:rsidR="00EC5C40">
        <w:t xml:space="preserve">. </w:t>
      </w:r>
      <w:r w:rsidR="007631B1">
        <w:t>prosinca</w:t>
      </w:r>
      <w:r>
        <w:t xml:space="preserve"> 201</w:t>
      </w:r>
      <w:r w:rsidR="00573CDB">
        <w:t>6</w:t>
      </w:r>
      <w:r>
        <w:t xml:space="preserve">.g. u </w:t>
      </w:r>
      <w:r w:rsidR="007631B1">
        <w:t>09</w:t>
      </w:r>
      <w:r w:rsidR="000B217E">
        <w:t>,00</w:t>
      </w:r>
      <w:r>
        <w:t xml:space="preserve"> sati 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>IV  Otvaranje stečajnog postupka upisati će se u sudski registar ovog suda.</w:t>
      </w:r>
    </w:p>
    <w:p w:rsidRDefault="009317E8" w:rsidP="003B7C07" w:rsidR="009317E8">
      <w:pPr>
        <w:jc w:val="both"/>
      </w:pPr>
    </w:p>
    <w:p w:rsidRDefault="009317E8" w:rsidP="003B7C07" w:rsidR="009317E8">
      <w:pPr>
        <w:jc w:val="both"/>
      </w:pPr>
      <w:r>
        <w:t>V   Određuje se zabilježba otvaranja stečajnog postu</w:t>
      </w:r>
      <w:r w:rsidR="007631B1">
        <w:t>pka na slijedećim nekretninama:</w:t>
      </w:r>
    </w:p>
    <w:p w:rsidRDefault="007631B1" w:rsidP="003B7C07" w:rsidR="007631B1">
      <w:pPr>
        <w:pStyle w:val="Odlomakpopisa"/>
        <w:numPr>
          <w:ilvl w:val="0"/>
          <w:numId w:val="13"/>
        </w:numPr>
        <w:jc w:val="both"/>
      </w:pPr>
      <w:r>
        <w:t xml:space="preserve">upisanim u zk.ul.521 k.o. </w:t>
      </w:r>
      <w:proofErr w:type="spellStart"/>
      <w:r>
        <w:t>Alilovci</w:t>
      </w:r>
      <w:proofErr w:type="spellEnd"/>
      <w:r>
        <w:t xml:space="preserve"> i to kč.br.382/2 kuća, dvije zgrade i dvorište sa 676 m2</w:t>
      </w:r>
    </w:p>
    <w:p w:rsidRDefault="007631B1" w:rsidP="003B7C07" w:rsidR="007631B1">
      <w:pPr>
        <w:pStyle w:val="Odlomakpopisa"/>
        <w:numPr>
          <w:ilvl w:val="0"/>
          <w:numId w:val="13"/>
        </w:numPr>
        <w:jc w:val="both"/>
      </w:pPr>
      <w:r>
        <w:t xml:space="preserve">upisanim u </w:t>
      </w:r>
      <w:proofErr w:type="spellStart"/>
      <w:r>
        <w:t>zk.ul</w:t>
      </w:r>
      <w:proofErr w:type="spellEnd"/>
      <w:r>
        <w:t xml:space="preserve"> 740 pod uložak 87 k.o.Kaptol koja se sastoji od stana u prizemlju koji se sastoji od 2 sobe, kuhinje,kupaonice sa </w:t>
      </w:r>
      <w:proofErr w:type="spellStart"/>
      <w:r>
        <w:t>wc</w:t>
      </w:r>
      <w:proofErr w:type="spellEnd"/>
      <w:r>
        <w:t xml:space="preserve">, predsoblja i drvarnice u podrumu ukupne površine 64,00m2 koji se nalazi u zgradi u Kaptolu, ulica školska br.3, sagrađena na kč.br. 1173 </w:t>
      </w:r>
    </w:p>
    <w:p w:rsidRDefault="00D85B29" w:rsidP="003B7C07" w:rsidR="00D85B29">
      <w:pPr>
        <w:pStyle w:val="Odlomakpopisa"/>
        <w:ind w:left="1065"/>
        <w:jc w:val="both"/>
      </w:pPr>
    </w:p>
    <w:p w:rsidRDefault="00D85B29" w:rsidP="003B7C07" w:rsidR="00D85B29">
      <w:pPr>
        <w:jc w:val="both"/>
      </w:pPr>
      <w:r>
        <w:t xml:space="preserve">a provedba se povjerava zemljišno-knjižnom odjelu Općinskog suda u </w:t>
      </w:r>
      <w:r w:rsidR="00500AD7">
        <w:t>Požegi</w:t>
      </w:r>
    </w:p>
    <w:p w:rsidRDefault="00984007" w:rsidP="003B7C07" w:rsidR="00984007">
      <w:pPr>
        <w:jc w:val="both"/>
      </w:pPr>
    </w:p>
    <w:p w:rsidRDefault="00984007" w:rsidP="003B7C07" w:rsidR="00984007">
      <w:pPr>
        <w:jc w:val="both"/>
      </w:pPr>
      <w:r>
        <w:t xml:space="preserve">       </w:t>
      </w:r>
    </w:p>
    <w:p w:rsidRDefault="003B1795" w:rsidP="003B7C07" w:rsidR="009317E8">
      <w:pPr>
        <w:jc w:val="both"/>
      </w:pPr>
      <w:r>
        <w:lastRenderedPageBreak/>
        <w:t xml:space="preserve">          </w:t>
      </w:r>
      <w:r w:rsidR="00CF1799">
        <w:t xml:space="preserve">                                   </w:t>
      </w:r>
      <w:r w:rsidR="000C23DE">
        <w:t xml:space="preserve">           </w:t>
      </w:r>
      <w:r w:rsidR="009317E8">
        <w:t xml:space="preserve">   </w:t>
      </w:r>
    </w:p>
    <w:p w:rsidRDefault="003B7C07" w:rsidP="003B7C07" w:rsidR="009317E8">
      <w:pPr>
        <w:ind w:left="600"/>
        <w:jc w:val="right"/>
      </w:pP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>
        <w:rPr>
          <w:b/>
        </w:rPr>
        <w:t>297</w:t>
      </w:r>
      <w:r w:rsidRPr="00510AD3">
        <w:rPr>
          <w:b/>
        </w:rPr>
        <w:t>/201</w:t>
      </w:r>
      <w:r>
        <w:rPr>
          <w:b/>
        </w:rPr>
        <w:t>4</w:t>
      </w:r>
      <w:r w:rsidRPr="00510AD3">
        <w:rPr>
          <w:b/>
        </w:rPr>
        <w:t>-</w:t>
      </w:r>
      <w:r>
        <w:rPr>
          <w:b/>
        </w:rPr>
        <w:t>11</w:t>
      </w:r>
    </w:p>
    <w:p w:rsidRDefault="009317E8" w:rsidP="003B7C07" w:rsidR="009317E8">
      <w:pPr>
        <w:ind w:left="600"/>
        <w:jc w:val="both"/>
      </w:pPr>
      <w:r>
        <w:t xml:space="preserve">                         </w:t>
      </w:r>
      <w:r>
        <w:tab/>
      </w:r>
    </w:p>
    <w:p w:rsidRDefault="004C3E46" w:rsidP="003B7C07" w:rsidR="004C3E46">
      <w:pPr>
        <w:jc w:val="both"/>
      </w:pPr>
    </w:p>
    <w:p w:rsidRDefault="004C3E46" w:rsidP="003B7C07" w:rsidR="0023225D">
      <w:pPr>
        <w:jc w:val="both"/>
      </w:pPr>
      <w:r>
        <w:t>V</w:t>
      </w:r>
      <w:r w:rsidR="00EC5C40">
        <w:t>I</w:t>
      </w:r>
      <w:r>
        <w:t xml:space="preserve">   Pozivaju se vjerovnici </w:t>
      </w:r>
      <w:r w:rsidR="0023225D">
        <w:t xml:space="preserve">da stečajnom upravitelju u </w:t>
      </w:r>
      <w:r>
        <w:t xml:space="preserve"> roku od </w:t>
      </w:r>
      <w:r w:rsidR="0023225D">
        <w:t>6</w:t>
      </w:r>
      <w:r>
        <w:t xml:space="preserve">0 dana od </w:t>
      </w:r>
      <w:r w:rsidR="0023225D">
        <w:t>dana objave ovog rješenja</w:t>
      </w:r>
      <w:r w:rsidR="002A3CA4">
        <w:t xml:space="preserve"> na mrežnoj stranici E-oglasne ploče sudova,</w:t>
      </w:r>
      <w:r w:rsidR="0023225D">
        <w:t xml:space="preserve"> u skladu sa pravilima ovoga Zakona o prijavi tražbina prijave svoje tražbine</w:t>
      </w:r>
      <w:r w:rsidR="002A3CA4">
        <w:t xml:space="preserve"> (propisani obrasci)</w:t>
      </w:r>
      <w:r w:rsidR="0023225D">
        <w:t>.</w:t>
      </w:r>
    </w:p>
    <w:p w:rsidRDefault="0023225D" w:rsidP="003B7C07" w:rsidR="0023225D">
      <w:pPr>
        <w:jc w:val="both"/>
      </w:pPr>
    </w:p>
    <w:p w:rsidRDefault="0023225D" w:rsidP="003B7C07" w:rsidR="0023225D">
      <w:pPr>
        <w:jc w:val="both"/>
      </w:pPr>
      <w:r>
        <w:t>VI</w:t>
      </w:r>
      <w:r w:rsidR="00EC5C40">
        <w:t>I</w:t>
      </w:r>
      <w:r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stečajnom upravitelju u roku od 60 dana od dana objave ovoga rješenja podneskom obavijeste o svojim pravima.</w:t>
      </w:r>
    </w:p>
    <w:p w:rsidRDefault="00936AE5" w:rsidP="003B7C07" w:rsidR="00936AE5">
      <w:pPr>
        <w:jc w:val="both"/>
      </w:pPr>
    </w:p>
    <w:p w:rsidRDefault="00D85B29" w:rsidP="003B7C07" w:rsidR="00936AE5">
      <w:pPr>
        <w:jc w:val="both"/>
      </w:pPr>
      <w:r>
        <w:t>VIII</w:t>
      </w:r>
      <w:r w:rsidR="0023225D">
        <w:t xml:space="preserve"> Pozivaju se dužnikovi dužnici da svoje obveze bez odgode ispunjavaju stečajnom upravitelju za stečajnog dužnika.</w:t>
      </w:r>
    </w:p>
    <w:p w:rsidRDefault="00AA6ED4" w:rsidP="003B7C07" w:rsidR="00AA6ED4">
      <w:pPr>
        <w:jc w:val="both"/>
      </w:pPr>
    </w:p>
    <w:p w:rsidRDefault="00D85B29" w:rsidP="003B7C07" w:rsidR="004C3E46">
      <w:pPr>
        <w:jc w:val="both"/>
      </w:pPr>
      <w:r>
        <w:t>I</w:t>
      </w:r>
      <w:r w:rsidR="00EC5C40">
        <w:t>X</w:t>
      </w:r>
      <w:r w:rsidR="004C3E46">
        <w:t xml:space="preserve"> Prijavi je potrebno priložiti potvrdu o uplaćenoj pristojbi koja iznosi 2% od vrijednosti tražbine, ali ne više od 500,00 kn,  a uplaćuje se na račun državnog proračuna broj : </w:t>
      </w:r>
      <w:r w:rsidR="0023225D">
        <w:t xml:space="preserve">HR12 </w:t>
      </w:r>
      <w:r w:rsidR="004C3E46">
        <w:t>1001</w:t>
      </w:r>
      <w:r w:rsidR="0023225D">
        <w:t xml:space="preserve"> </w:t>
      </w:r>
      <w:r w:rsidR="004C3E46">
        <w:t>005</w:t>
      </w:r>
      <w:r w:rsidR="0023225D">
        <w:t xml:space="preserve">1 </w:t>
      </w:r>
      <w:r w:rsidR="004C3E46">
        <w:t>8630</w:t>
      </w:r>
      <w:r w:rsidR="0023225D">
        <w:t xml:space="preserve"> </w:t>
      </w:r>
      <w:r w:rsidR="004C3E46">
        <w:t>0016</w:t>
      </w:r>
      <w:r w:rsidR="0023225D">
        <w:t xml:space="preserve"> </w:t>
      </w:r>
      <w:r w:rsidR="004C3E46">
        <w:t>0 model</w:t>
      </w:r>
      <w:r w:rsidR="0023225D">
        <w:t xml:space="preserve"> HR</w:t>
      </w:r>
      <w:r w:rsidR="004C3E46">
        <w:t xml:space="preserve">64 pozivom na broj </w:t>
      </w:r>
      <w:r w:rsidR="008D1A40" w:rsidRPr="008D1A40">
        <w:rPr>
          <w:b/>
        </w:rPr>
        <w:t>7129</w:t>
      </w:r>
      <w:r w:rsidR="004C3E46">
        <w:t>-</w:t>
      </w:r>
      <w:r w:rsidR="004C3E46" w:rsidRPr="008D1A40">
        <w:rPr>
          <w:b/>
        </w:rPr>
        <w:t>3531</w:t>
      </w:r>
      <w:r w:rsidR="004C3E46">
        <w:t>-</w:t>
      </w:r>
      <w:r w:rsidR="008D1A40" w:rsidRPr="008D1A40">
        <w:rPr>
          <w:b/>
        </w:rPr>
        <w:t>297</w:t>
      </w:r>
      <w:r w:rsidR="00573CDB" w:rsidRPr="008D1A40">
        <w:rPr>
          <w:b/>
        </w:rPr>
        <w:t>-201</w:t>
      </w:r>
      <w:r w:rsidR="008D1A40" w:rsidRPr="008D1A40">
        <w:rPr>
          <w:b/>
        </w:rPr>
        <w:t>4</w:t>
      </w:r>
      <w:r w:rsidR="00573CDB">
        <w:t>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</w:p>
    <w:p w:rsidRDefault="00AA6ED4" w:rsidP="003B7C07" w:rsidR="004C3E46">
      <w:pPr>
        <w:jc w:val="both"/>
      </w:pPr>
      <w:r>
        <w:t>X</w:t>
      </w:r>
      <w:r w:rsidR="004C3E46">
        <w:t xml:space="preserve"> Ročište vjerovnika na kojem se ispituju prijavljene tražbine ( ispitno ročište) određuje se za dan</w:t>
      </w:r>
    </w:p>
    <w:p w:rsidRDefault="006C69DF" w:rsidP="003B7C07" w:rsidR="004C3E46" w:rsidRPr="008D1A40">
      <w:pPr>
        <w:jc w:val="center"/>
        <w:rPr>
          <w:b/>
        </w:rPr>
      </w:pPr>
      <w:r w:rsidRPr="008D1A40">
        <w:rPr>
          <w:b/>
        </w:rPr>
        <w:t>1</w:t>
      </w:r>
      <w:r w:rsidR="008D1A40" w:rsidRPr="008D1A40">
        <w:rPr>
          <w:b/>
        </w:rPr>
        <w:t>6</w:t>
      </w:r>
      <w:r w:rsidRPr="008D1A40">
        <w:rPr>
          <w:b/>
        </w:rPr>
        <w:t xml:space="preserve">. </w:t>
      </w:r>
      <w:r w:rsidR="008D1A40" w:rsidRPr="008D1A40">
        <w:rPr>
          <w:b/>
        </w:rPr>
        <w:t xml:space="preserve">veljače </w:t>
      </w:r>
      <w:r w:rsidR="004C3E46" w:rsidRPr="008D1A40">
        <w:rPr>
          <w:b/>
        </w:rPr>
        <w:t xml:space="preserve"> 201</w:t>
      </w:r>
      <w:r w:rsidR="008D1A40" w:rsidRPr="008D1A40">
        <w:rPr>
          <w:b/>
        </w:rPr>
        <w:t>7</w:t>
      </w:r>
      <w:r w:rsidR="004C3E46" w:rsidRPr="008D1A40">
        <w:rPr>
          <w:b/>
        </w:rPr>
        <w:t>.g. u</w:t>
      </w:r>
      <w:r w:rsidR="00AA6ED4" w:rsidRPr="008D1A40">
        <w:rPr>
          <w:b/>
        </w:rPr>
        <w:t xml:space="preserve"> </w:t>
      </w:r>
      <w:r w:rsidR="00D256AA" w:rsidRPr="008D1A40">
        <w:rPr>
          <w:b/>
        </w:rPr>
        <w:t>0</w:t>
      </w:r>
      <w:r w:rsidR="008D1A40" w:rsidRPr="008D1A40">
        <w:rPr>
          <w:b/>
        </w:rPr>
        <w:t>8</w:t>
      </w:r>
      <w:r w:rsidR="00D256AA" w:rsidRPr="008D1A40">
        <w:rPr>
          <w:b/>
        </w:rPr>
        <w:t>,</w:t>
      </w:r>
      <w:r w:rsidR="008D1A40" w:rsidRPr="008D1A40">
        <w:rPr>
          <w:b/>
        </w:rPr>
        <w:t>3</w:t>
      </w:r>
      <w:r w:rsidR="00D256AA" w:rsidRPr="008D1A40">
        <w:rPr>
          <w:b/>
        </w:rPr>
        <w:t>0</w:t>
      </w:r>
      <w:r w:rsidR="00AA6ED4" w:rsidRPr="008D1A40">
        <w:rPr>
          <w:b/>
        </w:rPr>
        <w:t xml:space="preserve">  </w:t>
      </w:r>
      <w:r w:rsidR="004C3E46" w:rsidRPr="008D1A40">
        <w:rPr>
          <w:b/>
        </w:rPr>
        <w:t xml:space="preserve"> sati</w:t>
      </w:r>
    </w:p>
    <w:p w:rsidRDefault="004C3E46" w:rsidP="003B7C07" w:rsidR="004C3E46">
      <w:pPr>
        <w:jc w:val="both"/>
      </w:pPr>
    </w:p>
    <w:p w:rsidRDefault="004C3E46" w:rsidP="003B7C07" w:rsidR="004C3E46">
      <w:pPr>
        <w:pStyle w:val="Odlomakpopisa1"/>
        <w:ind w:left="0"/>
        <w:jc w:val="both"/>
      </w:pPr>
      <w:r>
        <w:t>u prostorijama Trgovačkog suda Osijek Stalna služba u Slavonskom Brodu, Trg pobjede 13, soba 77/III kat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jc w:val="both"/>
      </w:pPr>
      <w:r>
        <w:t>X</w:t>
      </w:r>
      <w:r w:rsidR="00EC5C40">
        <w:t>I</w:t>
      </w:r>
      <w:r>
        <w:t xml:space="preserve">  Ročište vjerovnika na kojem će se na temelju izvješća stečajnog upravitelja odlučivati o daljnjem tijeku stečajnog postupka ( izvještajno ročište) održati će se istog dana i na istom mjestu u </w:t>
      </w:r>
      <w:r w:rsidR="009455CE" w:rsidRPr="009455CE">
        <w:rPr>
          <w:b/>
        </w:rPr>
        <w:t>09</w:t>
      </w:r>
      <w:r w:rsidR="00D256AA" w:rsidRPr="009455CE">
        <w:rPr>
          <w:b/>
        </w:rPr>
        <w:t>,</w:t>
      </w:r>
      <w:r w:rsidR="009455CE" w:rsidRPr="009455CE">
        <w:rPr>
          <w:b/>
        </w:rPr>
        <w:t>30</w:t>
      </w:r>
      <w:r>
        <w:t xml:space="preserve"> sati.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center"/>
      </w:pPr>
      <w:r>
        <w:t>O b r a z l o ž e n j e</w:t>
      </w:r>
    </w:p>
    <w:p w:rsidRDefault="00F45853" w:rsidP="003B7C07" w:rsidR="00F45853">
      <w:pPr>
        <w:ind w:left="540"/>
        <w:jc w:val="both"/>
      </w:pPr>
    </w:p>
    <w:p w:rsidRDefault="00F45853" w:rsidP="003B7C07" w:rsidR="005B20A4">
      <w:pPr>
        <w:ind w:firstLine="540"/>
        <w:jc w:val="both"/>
      </w:pPr>
      <w:r>
        <w:t>Prijedlog za otvaranje stečajnog postupka podnijela je</w:t>
      </w:r>
      <w:r w:rsidR="005B20A4">
        <w:t xml:space="preserve"> FINA RC Osijek, Podružnica Slavonski Brod</w:t>
      </w:r>
      <w:r>
        <w:t>. U prijedlogu navodi da</w:t>
      </w:r>
      <w:r w:rsidR="00AC0048">
        <w:t xml:space="preserve"> u očevidniku redoslijeda osnova za plaćanje dužnik ima evidentirane neizvršene osnove za plaćanje u neprekidnom razdoblju</w:t>
      </w:r>
      <w:r w:rsidR="009455CE">
        <w:t xml:space="preserve"> </w:t>
      </w:r>
      <w:r w:rsidR="00694D3B">
        <w:t>dužem od 60</w:t>
      </w:r>
      <w:r w:rsidR="00AC0048">
        <w:t xml:space="preserve"> dana, u ukupnom iznosu </w:t>
      </w:r>
      <w:r w:rsidR="009455CE">
        <w:t>85.270,31</w:t>
      </w:r>
      <w:r w:rsidR="00AC0048">
        <w:t xml:space="preserve"> kn.</w:t>
      </w:r>
    </w:p>
    <w:p w:rsidRDefault="00AC0048" w:rsidP="003B7C07" w:rsidR="00500AD7">
      <w:pPr>
        <w:ind w:firstLine="540"/>
        <w:jc w:val="both"/>
      </w:pPr>
      <w:r>
        <w:t xml:space="preserve">Na zakazanom ročištu dana </w:t>
      </w:r>
      <w:r w:rsidR="00500AD7">
        <w:t>27</w:t>
      </w:r>
      <w:r>
        <w:t xml:space="preserve">. </w:t>
      </w:r>
      <w:r w:rsidR="00500AD7">
        <w:t>ožujka</w:t>
      </w:r>
      <w:r>
        <w:t xml:space="preserve"> 201</w:t>
      </w:r>
      <w:r w:rsidR="00500AD7">
        <w:t>5</w:t>
      </w:r>
      <w:r>
        <w:t xml:space="preserve">.g. </w:t>
      </w:r>
      <w:proofErr w:type="spellStart"/>
      <w:r w:rsidR="00500AD7">
        <w:t>st.dužnik</w:t>
      </w:r>
      <w:proofErr w:type="spellEnd"/>
      <w:r w:rsidR="00500AD7">
        <w:t xml:space="preserve"> je iskazao da postoje potraživanja Porezne Uprave te da je blokiran više od 2 god., da posjeduje kuću, jedan stan u Kaptolu površine 64m2 na kojem je upisano založno pravo </w:t>
      </w:r>
      <w:r w:rsidR="003B7C07">
        <w:t>Porezne Uprave</w:t>
      </w:r>
      <w:r w:rsidR="00500AD7">
        <w:t>, osobni automobil da je</w:t>
      </w:r>
      <w:r w:rsidR="00694D3B">
        <w:t xml:space="preserve"> prodala </w:t>
      </w:r>
      <w:r w:rsidR="003B7C07">
        <w:t>Porezne Uprave</w:t>
      </w:r>
      <w:r w:rsidR="00694D3B">
        <w:t xml:space="preserve"> i namirila dio duga, a </w:t>
      </w:r>
      <w:r w:rsidR="003B7C07">
        <w:t>teretni</w:t>
      </w:r>
      <w:r w:rsidR="00694D3B">
        <w:t xml:space="preserve"> automobil marke Volkswagen transporter 251 proizvodnja 1982.</w:t>
      </w:r>
    </w:p>
    <w:p w:rsidRDefault="00500AD7" w:rsidP="003B7C07" w:rsidR="00500AD7">
      <w:pPr>
        <w:ind w:firstLine="540"/>
        <w:jc w:val="both"/>
      </w:pPr>
      <w:r>
        <w:t>Posjeduje dionice Zvečeva</w:t>
      </w:r>
      <w:r w:rsidR="00694D3B">
        <w:t>,</w:t>
      </w:r>
      <w:r>
        <w:t xml:space="preserve"> a upisano je založno pravo na kući Erste &amp;</w:t>
      </w:r>
      <w:r w:rsidR="00694D3B">
        <w:t xml:space="preserve"> </w:t>
      </w:r>
      <w:proofErr w:type="spellStart"/>
      <w:r w:rsidR="00694D3B">
        <w:t>Steierm</w:t>
      </w:r>
      <w:r w:rsidR="003B7C07">
        <w:t>ä</w:t>
      </w:r>
      <w:r w:rsidR="00694D3B">
        <w:t>rkische</w:t>
      </w:r>
      <w:proofErr w:type="spellEnd"/>
      <w:r w:rsidR="00694D3B">
        <w:t xml:space="preserve"> B</w:t>
      </w:r>
      <w:r>
        <w:t>ank d.d. Rijeka</w:t>
      </w:r>
      <w:r w:rsidR="003B7C07">
        <w:t>, Jadranski trg 3A</w:t>
      </w:r>
      <w:r>
        <w:t>.</w:t>
      </w:r>
    </w:p>
    <w:p w:rsidRDefault="00500AD7" w:rsidP="003B7C07" w:rsidR="00500AD7">
      <w:pPr>
        <w:ind w:firstLine="540"/>
        <w:jc w:val="both"/>
      </w:pPr>
      <w:r>
        <w:t xml:space="preserve">Također je dostavio </w:t>
      </w:r>
      <w:proofErr w:type="spellStart"/>
      <w:r>
        <w:t>prokazni</w:t>
      </w:r>
      <w:proofErr w:type="spellEnd"/>
      <w:r>
        <w:t xml:space="preserve"> popis imovine iz kojeg proizlazi da postoji potraživanje od kupca Elka d.o.o. u iznosu 50.099,13Kn</w:t>
      </w:r>
      <w:r w:rsidR="00694D3B">
        <w:t>.</w:t>
      </w:r>
    </w:p>
    <w:p w:rsidRDefault="00694D3B" w:rsidP="003B7C07" w:rsidR="00694D3B">
      <w:pPr>
        <w:ind w:firstLine="540"/>
        <w:jc w:val="both"/>
      </w:pPr>
      <w:r>
        <w:t>Sud je službenim putem pribavio podatke od P</w:t>
      </w:r>
      <w:r w:rsidR="003B7C07">
        <w:t xml:space="preserve">orezne </w:t>
      </w:r>
      <w:r>
        <w:t>U</w:t>
      </w:r>
      <w:r w:rsidR="003B7C07">
        <w:t>prave</w:t>
      </w:r>
      <w:r>
        <w:t>, te je utvrdio da ne posjeduje drugu imovinu osim gore navedene.</w:t>
      </w:r>
    </w:p>
    <w:p w:rsidRDefault="003B7C07" w:rsidP="003B7C07" w:rsidR="003B7C07">
      <w:pPr>
        <w:ind w:firstLine="540"/>
        <w:jc w:val="both"/>
      </w:pPr>
    </w:p>
    <w:p w:rsidRDefault="003B7C07" w:rsidP="003B7C07" w:rsidR="003B7C07">
      <w:pPr>
        <w:ind w:firstLine="540"/>
        <w:jc w:val="right"/>
      </w:pPr>
      <w:r w:rsidRPr="00510AD3">
        <w:rPr>
          <w:b/>
        </w:rPr>
        <w:lastRenderedPageBreak/>
        <w:t>Broj:</w:t>
      </w:r>
      <w:r>
        <w:rPr>
          <w:b/>
        </w:rPr>
        <w:t>2/</w:t>
      </w:r>
      <w:r w:rsidRPr="00510AD3">
        <w:rPr>
          <w:b/>
        </w:rPr>
        <w:t>St-</w:t>
      </w:r>
      <w:r>
        <w:rPr>
          <w:b/>
        </w:rPr>
        <w:t>297</w:t>
      </w:r>
      <w:r w:rsidRPr="00510AD3">
        <w:rPr>
          <w:b/>
        </w:rPr>
        <w:t>/201</w:t>
      </w:r>
      <w:r>
        <w:rPr>
          <w:b/>
        </w:rPr>
        <w:t>4</w:t>
      </w:r>
      <w:r w:rsidRPr="00510AD3">
        <w:rPr>
          <w:b/>
        </w:rPr>
        <w:t>-</w:t>
      </w:r>
      <w:r>
        <w:rPr>
          <w:b/>
        </w:rPr>
        <w:t>11</w:t>
      </w:r>
    </w:p>
    <w:p w:rsidRDefault="003B7C07" w:rsidP="003B7C07" w:rsidR="003B7C07">
      <w:pPr>
        <w:ind w:firstLine="540"/>
        <w:jc w:val="both"/>
      </w:pPr>
    </w:p>
    <w:p w:rsidRDefault="00694D3B" w:rsidP="003B7C07" w:rsidR="00694D3B">
      <w:pPr>
        <w:ind w:firstLine="540"/>
        <w:jc w:val="both"/>
      </w:pPr>
      <w:r>
        <w:t xml:space="preserve">Kako je u cijelosti ispunjen uvjet </w:t>
      </w:r>
      <w:r w:rsidR="00577E0F">
        <w:t xml:space="preserve">iz čl.6 a u vezi s čl.5 st. 2 Stečajnog zakona to je odlučeno kao u izreci te je </w:t>
      </w:r>
      <w:proofErr w:type="spellStart"/>
      <w:r w:rsidR="00577E0F">
        <w:t>donešeno</w:t>
      </w:r>
      <w:proofErr w:type="spellEnd"/>
      <w:r w:rsidR="00577E0F">
        <w:t xml:space="preserve"> rješenje o otvaranju st.</w:t>
      </w:r>
      <w:r w:rsidR="003B7C07">
        <w:t xml:space="preserve"> </w:t>
      </w:r>
      <w:r w:rsidR="00577E0F">
        <w:t xml:space="preserve">postupka pod </w:t>
      </w:r>
      <w:proofErr w:type="spellStart"/>
      <w:r w:rsidR="00577E0F">
        <w:t>toč</w:t>
      </w:r>
      <w:proofErr w:type="spellEnd"/>
      <w:r w:rsidR="00577E0F">
        <w:t xml:space="preserve"> II odlučeno je temeljem čl. 85 st. 1 uz iznimku Jozo Perić  koji ima više od 3 stečaja aktivna koja su dodijeljena meni u rad i</w:t>
      </w:r>
      <w:r w:rsidR="003B7C07">
        <w:t xml:space="preserve"> Branko </w:t>
      </w:r>
      <w:r w:rsidR="00577E0F">
        <w:t>Penić koji zbog bolesti je tražio razrješenje u više predmeta.</w:t>
      </w:r>
    </w:p>
    <w:p w:rsidRDefault="00577E0F" w:rsidP="003B7C07" w:rsidR="00577E0F">
      <w:pPr>
        <w:ind w:firstLine="540"/>
        <w:jc w:val="both"/>
      </w:pPr>
      <w:r>
        <w:t>Ispitno izvještajno ročište zakazano je prema čl. 130 st. 4 Stečajnog zakona, a poziv dužnicima sukladno čl. 129 Stečajnog zakona.</w:t>
      </w:r>
    </w:p>
    <w:p w:rsidRDefault="00500AD7" w:rsidP="003B7C07" w:rsidR="00500AD7">
      <w:pPr>
        <w:ind w:firstLine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U Slavonskom Brodu, </w:t>
      </w:r>
      <w:r w:rsidR="00FF5DF3">
        <w:t>1</w:t>
      </w:r>
      <w:r w:rsidR="003B7C07">
        <w:t>4</w:t>
      </w:r>
      <w:r w:rsidR="00FF5DF3">
        <w:t xml:space="preserve">. </w:t>
      </w:r>
      <w:r w:rsidR="00577E0F">
        <w:t>prosinca</w:t>
      </w:r>
      <w:r>
        <w:t xml:space="preserve"> 201</w:t>
      </w:r>
      <w:r w:rsidR="0023225D">
        <w:t>6</w:t>
      </w:r>
      <w:r>
        <w:t>.</w:t>
      </w:r>
      <w:r w:rsidR="00D256AA">
        <w:t>g.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                                                                                           </w:t>
      </w:r>
      <w:r w:rsidR="003B7C07">
        <w:t xml:space="preserve">   </w:t>
      </w:r>
      <w:r>
        <w:t xml:space="preserve"> Stečajni sudac: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br/>
        <w:t>NAPUTAK O PRAVNOM LIJEKU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>Protiv ovog rješenja dopuštena je žalba u</w:t>
      </w:r>
    </w:p>
    <w:p w:rsidRDefault="004C3E46" w:rsidP="003B7C07" w:rsidR="004C3E46">
      <w:pPr>
        <w:ind w:left="540"/>
        <w:jc w:val="both"/>
      </w:pPr>
      <w:r>
        <w:t xml:space="preserve">roku od 8 dana. Rok počinje teći </w:t>
      </w:r>
    </w:p>
    <w:p w:rsidRDefault="004C3E46" w:rsidP="003B7C07" w:rsidR="004C3E46">
      <w:pPr>
        <w:ind w:left="540"/>
        <w:jc w:val="both"/>
      </w:pPr>
      <w:r>
        <w:t>nakon proteka 8 dana od dana objave</w:t>
      </w:r>
      <w:r w:rsidR="00577E0F">
        <w:t xml:space="preserve"> na</w:t>
      </w:r>
    </w:p>
    <w:p w:rsidRDefault="002B4DD1" w:rsidP="003B7C07" w:rsidR="004C3E46">
      <w:pPr>
        <w:ind w:left="540"/>
        <w:jc w:val="both"/>
      </w:pPr>
      <w:r>
        <w:t>E-oglasna ploča</w:t>
      </w:r>
      <w:r w:rsidR="004C3E46">
        <w:t>.</w:t>
      </w:r>
    </w:p>
    <w:p w:rsidRDefault="004C3E46" w:rsidP="003B7C07" w:rsidR="004C3E46">
      <w:pPr>
        <w:ind w:left="540"/>
        <w:jc w:val="both"/>
      </w:pPr>
      <w:r>
        <w:t>Žalba se upućuje Trgovačkom sudu Osijek</w:t>
      </w:r>
    </w:p>
    <w:p w:rsidRDefault="004C3E46" w:rsidP="003B7C07" w:rsidR="004C3E46">
      <w:pPr>
        <w:ind w:left="540"/>
        <w:jc w:val="both"/>
      </w:pPr>
      <w:r>
        <w:t>Stalna služba Slavonski Brod u 3 primjerka ,</w:t>
      </w:r>
    </w:p>
    <w:p w:rsidRDefault="004C3E46" w:rsidP="003B7C07" w:rsidR="004C3E46">
      <w:pPr>
        <w:ind w:left="540"/>
        <w:jc w:val="both"/>
      </w:pPr>
      <w:r>
        <w:t>a o žalbi odlučuje VTS RH Zagreb.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</w:p>
    <w:p w:rsidRDefault="007A793B" w:rsidP="003B7C07" w:rsidR="007A793B">
      <w:pPr>
        <w:jc w:val="both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5B20A4" w:rsidP="004C3E46" w:rsidR="005B20A4">
      <w:pPr>
        <w:jc w:val="center"/>
      </w:pPr>
    </w:p>
    <w:p w:rsidRDefault="007A793B" w:rsidP="004C3E46" w:rsidR="007A793B">
      <w:pPr>
        <w:jc w:val="center"/>
      </w:pP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FF5DF3" w:rsidP="007A793B" w:rsidR="007A793B">
      <w:pPr>
        <w:numPr>
          <w:ilvl w:val="0"/>
          <w:numId w:val="8"/>
        </w:numPr>
      </w:pPr>
      <w:r>
        <w:t>D</w:t>
      </w:r>
      <w:r w:rsidR="007A793B">
        <w:t>užniku,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5B20A4" w:rsidP="007A793B" w:rsidR="007A793B">
      <w:pPr>
        <w:numPr>
          <w:ilvl w:val="0"/>
          <w:numId w:val="8"/>
        </w:numPr>
      </w:pPr>
      <w:r>
        <w:t>e- og</w:t>
      </w:r>
      <w:r w:rsidR="00447B07">
        <w:t>l</w:t>
      </w:r>
      <w:r>
        <w:t>asna ploča suda</w:t>
      </w:r>
      <w:r w:rsidR="00106F26">
        <w:t>,</w:t>
      </w:r>
    </w:p>
    <w:p w:rsidRDefault="00106F26" w:rsidP="007A793B" w:rsidR="00106F26">
      <w:pPr>
        <w:numPr>
          <w:ilvl w:val="0"/>
          <w:numId w:val="8"/>
        </w:numPr>
      </w:pPr>
      <w:r>
        <w:t>poreznoj upravi</w:t>
      </w:r>
      <w:r w:rsidR="00577E0F">
        <w:t xml:space="preserve"> Požega</w:t>
      </w:r>
    </w:p>
    <w:p w:rsidRDefault="00106F26" w:rsidP="007A793B" w:rsidR="00106F26">
      <w:pPr>
        <w:numPr>
          <w:ilvl w:val="0"/>
          <w:numId w:val="8"/>
        </w:numPr>
      </w:pPr>
      <w:r>
        <w:t>predlagatelju</w:t>
      </w:r>
      <w:r w:rsidR="00577E0F">
        <w:t xml:space="preserve"> </w:t>
      </w:r>
    </w:p>
    <w:p w:rsidRDefault="00106F26" w:rsidP="007A793B" w:rsidR="00106F26">
      <w:pPr>
        <w:numPr>
          <w:ilvl w:val="0"/>
          <w:numId w:val="8"/>
        </w:numPr>
      </w:pPr>
      <w:r>
        <w:t>bankama</w:t>
      </w:r>
    </w:p>
    <w:p w:rsidRDefault="00106F26" w:rsidP="007A793B" w:rsidR="00106F26">
      <w:pPr>
        <w:numPr>
          <w:ilvl w:val="0"/>
          <w:numId w:val="8"/>
        </w:numPr>
      </w:pPr>
      <w:r>
        <w:t>ŽDO</w:t>
      </w:r>
      <w:r w:rsidR="00577E0F">
        <w:t xml:space="preserve">-građansko upravni odjel </w:t>
      </w:r>
      <w:proofErr w:type="spellStart"/>
      <w:r w:rsidR="00577E0F">
        <w:t>Sl.Brod</w:t>
      </w:r>
      <w:proofErr w:type="spellEnd"/>
    </w:p>
    <w:p w:rsidRDefault="007A793B" w:rsidP="007A793B" w:rsidR="007A793B">
      <w:pPr>
        <w:numPr>
          <w:ilvl w:val="0"/>
          <w:numId w:val="8"/>
        </w:numPr>
      </w:pPr>
      <w:r>
        <w:t>registru suda-odmah- u e obliku</w:t>
      </w:r>
    </w:p>
    <w:p w:rsidRDefault="00EC5C40" w:rsidP="007A793B" w:rsidR="00EC5C40">
      <w:pPr>
        <w:numPr>
          <w:ilvl w:val="0"/>
          <w:numId w:val="8"/>
        </w:numPr>
      </w:pPr>
      <w:proofErr w:type="spellStart"/>
      <w:r>
        <w:t>zk</w:t>
      </w:r>
      <w:proofErr w:type="spellEnd"/>
      <w:r>
        <w:t xml:space="preserve"> odjel Općinskog suda </w:t>
      </w:r>
      <w:r w:rsidR="00577E0F">
        <w:t>Požega</w:t>
      </w:r>
      <w:r>
        <w:t xml:space="preserve"> uz dopis- 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A30882" w:rsidP="004C3E46" w:rsidR="004C3E46">
      <w:r>
        <w:t>1</w:t>
      </w:r>
      <w:bookmarkStart w:name="_GoBack" w:id="0"/>
      <w:bookmarkEnd w:id="0"/>
      <w:r>
        <w:t>4</w:t>
      </w:r>
      <w:r w:rsidR="00FF5DF3">
        <w:t>.</w:t>
      </w:r>
      <w:r w:rsidR="00577E0F">
        <w:t>12</w:t>
      </w:r>
      <w:r w:rsidR="00FF5DF3">
        <w:t>.</w:t>
      </w:r>
      <w:r w:rsidR="004C3E46">
        <w:t>201</w:t>
      </w:r>
      <w:r w:rsidR="0023225D"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197EDD"/>
    <w:multiLevelType w:val="hybridMultilevel"/>
    <w:tmpl w:val="F6F253CC"/>
    <w:lvl w:tplc="050C03BE" w:ilvl="0">
      <w:start w:val="144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6A4FC3"/>
    <w:multiLevelType w:val="hybridMultilevel"/>
    <w:tmpl w:val="42201DD0"/>
    <w:lvl w:tplc="DC183FC2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0854297"/>
    <w:multiLevelType w:val="hybridMultilevel"/>
    <w:tmpl w:val="60F06B34"/>
    <w:lvl w:tplc="80B4E58A" w:ilvl="0">
      <w:start w:val="208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65C293E"/>
    <w:multiLevelType w:val="hybridMultilevel"/>
    <w:tmpl w:val="3E4A1B4C"/>
    <w:lvl w:tplc="457AEDF4" w:ilvl="0">
      <w:start w:val="205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4043AB"/>
    <w:multiLevelType w:val="hybridMultilevel"/>
    <w:tmpl w:val="C2027E12"/>
    <w:lvl w:tplc="6B5C2206" w:ilvl="0">
      <w:start w:val="3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1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0B217E"/>
    <w:rsid w:val="000C23DE"/>
    <w:rsid w:val="00106F26"/>
    <w:rsid w:val="0010748B"/>
    <w:rsid w:val="001124F2"/>
    <w:rsid w:val="001500EE"/>
    <w:rsid w:val="001874FA"/>
    <w:rsid w:val="001F5CCB"/>
    <w:rsid w:val="002207E6"/>
    <w:rsid w:val="0023225D"/>
    <w:rsid w:val="00253F8B"/>
    <w:rsid w:val="0026264B"/>
    <w:rsid w:val="002A2AC9"/>
    <w:rsid w:val="002A3CA4"/>
    <w:rsid w:val="002B4DD1"/>
    <w:rsid w:val="002B5916"/>
    <w:rsid w:val="00343A00"/>
    <w:rsid w:val="0034435B"/>
    <w:rsid w:val="00355400"/>
    <w:rsid w:val="00377BCD"/>
    <w:rsid w:val="0038145E"/>
    <w:rsid w:val="00391516"/>
    <w:rsid w:val="003B1795"/>
    <w:rsid w:val="003B7C07"/>
    <w:rsid w:val="003C18D1"/>
    <w:rsid w:val="003C2AEA"/>
    <w:rsid w:val="003F63E8"/>
    <w:rsid w:val="00405AC3"/>
    <w:rsid w:val="004225B3"/>
    <w:rsid w:val="00437DCD"/>
    <w:rsid w:val="00447B07"/>
    <w:rsid w:val="004C2F74"/>
    <w:rsid w:val="004C3E46"/>
    <w:rsid w:val="00500AD7"/>
    <w:rsid w:val="00573CDB"/>
    <w:rsid w:val="0057763A"/>
    <w:rsid w:val="00577E0F"/>
    <w:rsid w:val="005B20A4"/>
    <w:rsid w:val="005E416B"/>
    <w:rsid w:val="00606B9E"/>
    <w:rsid w:val="00606DF1"/>
    <w:rsid w:val="00612767"/>
    <w:rsid w:val="006209DD"/>
    <w:rsid w:val="006355FA"/>
    <w:rsid w:val="00660575"/>
    <w:rsid w:val="00694D3B"/>
    <w:rsid w:val="006A7927"/>
    <w:rsid w:val="006B3C30"/>
    <w:rsid w:val="006C418D"/>
    <w:rsid w:val="006C69DF"/>
    <w:rsid w:val="006C6EBB"/>
    <w:rsid w:val="006F3AC5"/>
    <w:rsid w:val="006F4D23"/>
    <w:rsid w:val="007631B1"/>
    <w:rsid w:val="00790364"/>
    <w:rsid w:val="00790DC3"/>
    <w:rsid w:val="0079726E"/>
    <w:rsid w:val="007A372D"/>
    <w:rsid w:val="007A793B"/>
    <w:rsid w:val="007E2DE2"/>
    <w:rsid w:val="00843108"/>
    <w:rsid w:val="00855BBC"/>
    <w:rsid w:val="008879EF"/>
    <w:rsid w:val="008A2759"/>
    <w:rsid w:val="008A587F"/>
    <w:rsid w:val="008D1A40"/>
    <w:rsid w:val="008F0C95"/>
    <w:rsid w:val="009016D6"/>
    <w:rsid w:val="0091093A"/>
    <w:rsid w:val="009317E8"/>
    <w:rsid w:val="00936AE5"/>
    <w:rsid w:val="009455CE"/>
    <w:rsid w:val="009610E8"/>
    <w:rsid w:val="009642D2"/>
    <w:rsid w:val="0098052C"/>
    <w:rsid w:val="00984007"/>
    <w:rsid w:val="00993A13"/>
    <w:rsid w:val="009A3CE8"/>
    <w:rsid w:val="009C0C92"/>
    <w:rsid w:val="00A045E8"/>
    <w:rsid w:val="00A200FE"/>
    <w:rsid w:val="00A30882"/>
    <w:rsid w:val="00A85027"/>
    <w:rsid w:val="00AA4DB9"/>
    <w:rsid w:val="00AA6ED4"/>
    <w:rsid w:val="00AB60F5"/>
    <w:rsid w:val="00AC0048"/>
    <w:rsid w:val="00AC081E"/>
    <w:rsid w:val="00AC373F"/>
    <w:rsid w:val="00AC5246"/>
    <w:rsid w:val="00AF09D2"/>
    <w:rsid w:val="00B06201"/>
    <w:rsid w:val="00B4687F"/>
    <w:rsid w:val="00BC2AF3"/>
    <w:rsid w:val="00BC3598"/>
    <w:rsid w:val="00BC5322"/>
    <w:rsid w:val="00BF0CAE"/>
    <w:rsid w:val="00BF4C73"/>
    <w:rsid w:val="00C93420"/>
    <w:rsid w:val="00CE1F69"/>
    <w:rsid w:val="00CF1799"/>
    <w:rsid w:val="00D0771E"/>
    <w:rsid w:val="00D16609"/>
    <w:rsid w:val="00D256AA"/>
    <w:rsid w:val="00D55678"/>
    <w:rsid w:val="00D63159"/>
    <w:rsid w:val="00D76172"/>
    <w:rsid w:val="00D814D8"/>
    <w:rsid w:val="00D85B29"/>
    <w:rsid w:val="00DC7704"/>
    <w:rsid w:val="00DD0A99"/>
    <w:rsid w:val="00DE4D50"/>
    <w:rsid w:val="00E03DF7"/>
    <w:rsid w:val="00E24EF2"/>
    <w:rsid w:val="00E3637D"/>
    <w:rsid w:val="00E92164"/>
    <w:rsid w:val="00E92933"/>
    <w:rsid w:val="00EA0E25"/>
    <w:rsid w:val="00EA400A"/>
    <w:rsid w:val="00EC5C40"/>
    <w:rsid w:val="00ED6D5E"/>
    <w:rsid w:val="00F45853"/>
    <w:rsid w:val="00F57C56"/>
    <w:rsid w:val="00F75E30"/>
    <w:rsid w:val="00F8074A"/>
    <w:rsid w:val="00F905F8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31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3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5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31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3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5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St-297/2014-11</izvorni_sadrzaj>
    <derivirana_varijabla naziv="DomainObject.Oznaka_1">St-297/2014-11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St-297/2014</izvorni_sadrzaj>
    <derivirana_varijabla naziv="DomainObject.Predmet.OznakaBroj_1">St-297/2014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 MILETIĆ</izvorni_sadrzaj>
    <derivirana_varijabla naziv="DomainObject.Predmet.ProtustrankaFormated_1">  Igor MILETIĆ</derivirana_varijabla>
  </DomainObject.Predmet.ProtustrankaFormated>
  <DomainObject.Predmet.ProtustrankaFormatedOIB>
    <izvorni_sadrzaj>  Igor MILETIĆ, OIB 54514040193</izvorni_sadrzaj>
    <derivirana_varijabla naziv="DomainObject.Predmet.ProtustrankaFormatedOIB_1">  Igor MILETIĆ, OIB 54514040193</derivirana_varijabla>
  </DomainObject.Predmet.ProtustrankaFormatedOIB>
  <DomainObject.Predmet.ProtustrankaFormatedWithAdress>
    <izvorni_sadrzaj> Igor MILETIĆ, Alilovci 111, 34334 Alilovci</izvorni_sadrzaj>
    <derivirana_varijabla naziv="DomainObject.Predmet.ProtustrankaFormatedWithAdress_1"> Igor MILETIĆ, Alilovci 111, 34334 Alilovci</derivirana_varijabla>
  </DomainObject.Predmet.ProtustrankaFormatedWithAdress>
  <DomainObject.Predmet.ProtustrankaFormatedWithAdressOIB>
    <izvorni_sadrzaj> Igor MILETIĆ, OIB 54514040193, Alilovci 111, 34334 Alilovci</izvorni_sadrzaj>
    <derivirana_varijabla naziv="DomainObject.Predmet.ProtustrankaFormatedWithAdressOIB_1"> Igor MILETIĆ, OIB 54514040193, Alilovci 111, 34334 Alilovci</derivirana_varijabla>
  </DomainObject.Predmet.ProtustrankaFormatedWithAdressOIB>
  <DomainObject.Predmet.ProtustrankaWithAdress>
    <izvorni_sadrzaj>Igor MILETIĆ Alilovci 111, 34334 Alilovci</izvorni_sadrzaj>
    <derivirana_varijabla naziv="DomainObject.Predmet.ProtustrankaWithAdress_1">Igor MILETIĆ Alilovci 111, 34334 Alilovci</derivirana_varijabla>
  </DomainObject.Predmet.ProtustrankaWithAdress>
  <DomainObject.Predmet.ProtustrankaWithAdressOIB>
    <izvorni_sadrzaj>Igor MILETIĆ, OIB 54514040193, Alilovci 111, 34334 Alilovci</izvorni_sadrzaj>
    <derivirana_varijabla naziv="DomainObject.Predmet.ProtustrankaWithAdressOIB_1">Igor MILETIĆ, OIB 54514040193, Alilovci 111, 34334 Alilovci</derivirana_varijabla>
  </DomainObject.Predmet.ProtustrankaWithAdressOIB>
  <DomainObject.Predmet.ProtustrankaNazivFormated>
    <izvorni_sadrzaj>Igor MILETIĆ</izvorni_sadrzaj>
    <derivirana_varijabla naziv="DomainObject.Predmet.ProtustrankaNazivFormated_1">Igor MILETIĆ</derivirana_varijabla>
  </DomainObject.Predmet.ProtustrankaNazivFormated>
  <DomainObject.Predmet.ProtustrankaNazivFormatedOIB>
    <izvorni_sadrzaj>Igor MILETIĆ, OIB 54514040193</izvorni_sadrzaj>
    <derivirana_varijabla naziv="DomainObject.Predmet.ProtustrankaNazivFormatedOIB_1">Igor MILETIĆ, OIB 54514040193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L.Jagera 1-3, 31000 Osijek</izvorni_sadrzaj>
    <derivirana_varijabla naziv="DomainObject.Predmet.StrankaFormatedWithAdress_1"> FINANCIJSKA AGENCIJA Regionalni centar Osijek, L.Jagera 1-3, 31000 Osijek</derivirana_varijabla>
  </DomainObject.Predmet.StrankaFormatedWithAdress>
  <DomainObject.Predmet.StrankaFormatedWithAdressOIB>
    <izvorni_sadrzaj> FINANCIJSKA AGENCIJA Regionalni centar Osijek, OIB 85821130368, L.Jagera 1-3, 31000 Osijek</izvorni_sadrzaj>
    <derivirana_varijabla naziv="DomainObject.Predmet.StrankaFormatedWithAdressOIB_1"> FINANCIJSKA AGENCIJA Regionalni centar Osijek, OIB 85821130368, L.Jagera 1-3, 31000 Osijek</derivirana_varijabla>
  </DomainObject.Predmet.StrankaFormatedWithAdressOIB>
  <DomainObject.Predmet.StrankaWithAdress>
    <izvorni_sadrzaj>FINANCIJSKA AGENCIJA Regionalni centar Osijek L.Jagera 1-3,31000 Osijek</izvorni_sadrzaj>
    <derivirana_varijabla naziv="DomainObject.Predmet.StrankaWithAdress_1">FINANCIJSKA AGENCIJA Regionalni centar Osijek L.Jagera 1-3,31000 Osijek</derivirana_varijabla>
  </DomainObject.Predmet.StrankaWithAdress>
  <DomainObject.Predmet.StrankaWithAdressOIB>
    <izvorni_sadrzaj>FINANCIJSKA AGENCIJA Regionalni centar Osijek, OIB 85821130368, L.Jagera 1-3,31000 Osijek</izvorni_sadrzaj>
    <derivirana_varijabla naziv="DomainObject.Predmet.StrankaWithAdressOIB_1">FINANCIJSKA AGENCIJA Regionalni centar Osijek, OIB 85821130368, L.Jagera 1-3,31000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L.Jagera 1-3, 31000 Osijek</item>
    </izvorni_sadrzaj>
    <derivirana_varijabla naziv="DomainObject.Predmet.StrankaListFormatedWithAdress_1">
      <item>FINANCIJSKA AGENCIJA Regionalni centar Osijek, L.Jagera 1-3, 31000 Osijek</item>
    </derivirana_varijabla>
  </DomainObject.Predmet.StrankaListFormatedWithAdress>
  <DomainObject.Predmet.StrankaListFormatedWithAdressOIB>
    <izvorni_sadrzaj>
      <item>FINANCIJSKA AGENCIJA Regionalni centar Osijek, OIB 85821130368, L.Jagera 1-3, 31000 Osijek</item>
    </izvorni_sadrzaj>
    <derivirana_varijabla naziv="DomainObject.Predmet.StrankaListFormatedWithAdressOIB_1">
      <item>FINANCIJSKA AGENCIJA Regionalni centar Osijek, OIB 85821130368, L.Jagera 1-3, 31000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Igor MILETIĆ</item>
    </izvorni_sadrzaj>
    <derivirana_varijabla naziv="DomainObject.Predmet.ProtuStrankaListFormated_1">
      <item>Igor MILETIĆ</item>
    </derivirana_varijabla>
  </DomainObject.Predmet.ProtuStrankaListFormated>
  <DomainObject.Predmet.ProtuStrankaListFormatedOIB>
    <izvorni_sadrzaj>
      <item>Igor MILETIĆ, OIB 54514040193</item>
    </izvorni_sadrzaj>
    <derivirana_varijabla naziv="DomainObject.Predmet.ProtuStrankaListFormatedOIB_1">
      <item>Igor MILETIĆ, OIB 54514040193</item>
    </derivirana_varijabla>
  </DomainObject.Predmet.ProtuStrankaListFormatedOIB>
  <DomainObject.Predmet.ProtuStrankaListFormatedWithAdress>
    <izvorni_sadrzaj>
      <item>Igor MILETIĆ, Alilovci 111, 34334 Alilovci</item>
    </izvorni_sadrzaj>
    <derivirana_varijabla naziv="DomainObject.Predmet.ProtuStrankaListFormatedWithAdress_1">
      <item>Igor MILETIĆ, Alilovci 111, 34334 Alilovci</item>
    </derivirana_varijabla>
  </DomainObject.Predmet.ProtuStrankaListFormatedWithAdress>
  <DomainObject.Predmet.ProtuStrankaListFormatedWithAdressOIB>
    <izvorni_sadrzaj>
      <item>Igor MILETIĆ, OIB 54514040193, Alilovci 111, 34334 Alilovci</item>
    </izvorni_sadrzaj>
    <derivirana_varijabla naziv="DomainObject.Predmet.ProtuStrankaListFormatedWithAdressOIB_1">
      <item>Igor MILETIĆ, OIB 54514040193, Alilovci 111, 34334 Alilovci</item>
    </derivirana_varijabla>
  </DomainObject.Predmet.ProtuStrankaListFormatedWithAdressOIB>
  <DomainObject.Predmet.ProtuStrankaListNazivFormated>
    <izvorni_sadrzaj>
      <item>Igor MILETIĆ</item>
    </izvorni_sadrzaj>
    <derivirana_varijabla naziv="DomainObject.Predmet.ProtuStrankaListNazivFormated_1">
      <item>Igor MILETIĆ</item>
    </derivirana_varijabla>
  </DomainObject.Predmet.ProtuStrankaListNazivFormated>
  <DomainObject.Predmet.ProtuStrankaListNazivFormatedOIB>
    <izvorni_sadrzaj>
      <item>Igor MILETIĆ, OIB 54514040193</item>
    </izvorni_sadrzaj>
    <derivirana_varijabla naziv="DomainObject.Predmet.ProtuStrankaListNazivFormatedOIB_1">
      <item>Igor MILETIĆ, OIB 54514040193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St-297/2014-11</izvorni_sadrzaj>
    <derivirana_varijabla naziv="DomainObject.PoslovniBrojDokumenta_1">St-297/2014-11</derivirana_varijabla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Igor MILETIĆ</izvorni_sadrzaj>
    <derivirana_varijabla naziv="DomainObject.Predmet.ProtustrankaIDrugi_1">Igor MILETIĆ</derivirana_varijabla>
  </DomainObject.Predmet.ProtustrankaIDrugi>
  <DomainObject.Predmet.StrankaIDrugiAdressOIB>
    <izvorni_sadrzaj>FINANCIJSKA AGENCIJA Regionalni centar Osijek, OIB 85821130368, L.Jagera 1-3, 31000 Osijek</izvorni_sadrzaj>
    <derivirana_varijabla naziv="DomainObject.Predmet.StrankaIDrugiAdressOIB_1">FINANCIJSKA AGENCIJA Regionalni centar Osijek, OIB 85821130368, L.Jagera 1-3, 31000 Osijek</derivirana_varijabla>
  </DomainObject.Predmet.StrankaIDrugiAdressOIB>
  <DomainObject.Predmet.ProtustrankaIDrugiAdressOIB>
    <izvorni_sadrzaj>Igor MILETIĆ, OIB 54514040193, Alilovci 111, 34334 Alilovci</izvorni_sadrzaj>
    <derivirana_varijabla naziv="DomainObject.Predmet.ProtustrankaIDrugiAdressOIB_1">Igor MILETIĆ, OIB 54514040193,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Osijek</item>
      <item>Igor MILETIĆ</item>
    </izvorni_sadrzaj>
    <derivirana_varijabla naziv="DomainObject.Predmet.SudioniciListNaziv_1">
      <item>FINANCIJSKA AGENCIJA Regionalni centar Osijek</item>
      <item>Igor MILETIĆ</item>
    </derivirana_varijabla>
  </DomainObject.Predmet.SudioniciListNaziv>
  <DomainObject.Predmet.SudioniciListAdressOIB>
    <izvorni_sadrzaj>
      <item>FINANCIJSKA AGENCIJA Regionalni centar Osijek, OIB 85821130368, L.Jagera 1-3,31000 Osijek</item>
      <item>Igor MILETIĆ, OIB 54514040193, Alilovci 111,34334 Alilovci</item>
    </izvorni_sadrzaj>
    <derivirana_varijabla naziv="DomainObject.Predmet.SudioniciListAdressOIB_1">
      <item>FINANCIJSKA AGENCIJA Regionalni centar Osijek, OIB 85821130368, L.Jagera 1-3,31000 Osijek</item>
      <item>Igor MILETIĆ, OIB 54514040193, Alilovci 111,34334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54514040193</item>
    </izvorni_sadrzaj>
    <derivirana_varijabla naziv="DomainObject.Predmet.SudioniciListNazivOIB_1">
      <item>, OIB 85821130368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A0DA6-5D49-42AA-BA89-9A0C5965B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781</properties:Words>
  <properties:Characters>4071</properties:Characters>
  <properties:Lines>184</properties:Lines>
  <properties:Paragraphs>56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2016-12-13T13:18:00Z</dcterms:created>
  <dc:creator>bconka</dc:creator>
  <cp:lastModifiedBy>wsadmin</cp:lastModifiedBy>
  <cp:lastPrinted>2016-12-14T07:28:00Z</cp:lastPrinted>
  <dcterms:modified xmlns:xsi="http://www.w3.org/2001/XMLSchema-instance" xsi:type="dcterms:W3CDTF">2016-12-14T09:16:00Z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St-297/2014-11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