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74ab" w14:paraId="94c74ab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11613B">
        <w:rPr>
          <w:rFonts w:hAnsi="Times New Roman" w:ascii="Times New Roman"/>
          <w:sz w:val="24"/>
        </w:rPr>
        <w:t>40</w:t>
      </w:r>
      <w:r w:rsidR="00AB543A">
        <w:rPr>
          <w:rFonts w:hAnsi="Times New Roman" w:ascii="Times New Roman"/>
          <w:sz w:val="24"/>
        </w:rPr>
        <w:t>7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AB543A">
        <w:rPr>
          <w:rFonts w:hAnsi="Times New Roman" w:ascii="Times New Roman"/>
          <w:sz w:val="24"/>
          <w:szCs w:val="24"/>
        </w:rPr>
        <w:t>EURO TIM</w:t>
      </w:r>
      <w:r w:rsidR="008834D9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AB543A">
        <w:rPr>
          <w:rFonts w:hAnsi="Times New Roman" w:ascii="Times New Roman"/>
          <w:sz w:val="24"/>
          <w:szCs w:val="24"/>
        </w:rPr>
        <w:t>Knin, Kralja Tomislava 86, Knin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AB543A" w:rsidRPr="00AB543A">
        <w:rPr>
          <w:rFonts w:hAnsi="Times New Roman" w:ascii="Times New Roman"/>
          <w:sz w:val="24"/>
          <w:szCs w:val="24"/>
        </w:rPr>
        <w:t>87484561030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0D6BEA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0D6BEA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AB543A">
        <w:rPr>
          <w:rFonts w:hAnsi="Times New Roman" w:ascii="Times New Roman"/>
          <w:sz w:val="24"/>
        </w:rPr>
        <w:t>25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0D6BEA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0D6BE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AB543A">
        <w:rPr>
          <w:rFonts w:hAnsi="Times New Roman" w:ascii="Times New Roman"/>
          <w:sz w:val="24"/>
          <w:szCs w:val="24"/>
        </w:rPr>
        <w:t>35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0D6BEA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B15E3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AB543A">
        <w:rPr>
          <w:rFonts w:hAnsi="Times New Roman" w:ascii="Times New Roman"/>
          <w:sz w:val="24"/>
        </w:rPr>
        <w:t>27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0D6BEA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0D6BEA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AB543A">
        <w:rPr>
          <w:rFonts w:hAnsi="Times New Roman" w:ascii="Times New Roman"/>
          <w:sz w:val="24"/>
          <w:szCs w:val="24"/>
        </w:rPr>
        <w:t>37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BF3842" w:rsidP="007C75BE" w:rsidR="00BF3842" w:rsidRPr="00BF3842">
      <w:pPr>
        <w:jc w:val="right"/>
        <w:rPr>
          <w:rFonts w:hAnsi="Times New Roman" w:ascii="Times New Roman"/>
          <w:sz w:val="24"/>
          <w:szCs w:val="24"/>
        </w:rPr>
      </w:pPr>
      <w:r w:rsidRPr="00BF3842">
        <w:rPr>
          <w:rFonts w:hAnsi="Times New Roman" w:ascii="Times New Roman"/>
          <w:sz w:val="24"/>
          <w:szCs w:val="24"/>
        </w:rPr>
        <w:t>Stečajna sutkinja:</w:t>
      </w:r>
    </w:p>
    <w:p w:rsidRDefault="00BF3842" w:rsidP="007C75BE" w:rsidR="00BF3842" w:rsidRPr="00BF3842">
      <w:pPr>
        <w:jc w:val="right"/>
        <w:rPr>
          <w:rFonts w:hAnsi="Times New Roman" w:ascii="Times New Roman"/>
          <w:sz w:val="24"/>
          <w:szCs w:val="24"/>
        </w:rPr>
      </w:pP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</w:r>
      <w:r w:rsidRPr="00BF3842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AB543A" w:rsidP="00AB543A" w:rsidR="00AB543A" w:rsidRPr="00AB543A">
      <w:pPr>
        <w:ind w:firstLine="360"/>
        <w:rPr>
          <w:rFonts w:hAnsi="Times New Roman" w:ascii="Times New Roman"/>
          <w:sz w:val="24"/>
          <w:szCs w:val="24"/>
        </w:rPr>
      </w:pPr>
      <w:r w:rsidRPr="00AB543A">
        <w:rPr>
          <w:rFonts w:hAnsi="Times New Roman" w:ascii="Times New Roman"/>
          <w:sz w:val="24"/>
          <w:szCs w:val="24"/>
        </w:rPr>
        <w:t xml:space="preserve">Dostaviti: </w:t>
      </w:r>
    </w:p>
    <w:p w:rsidRDefault="00AB543A" w:rsidP="00AB543A" w:rsidR="00AB543A" w:rsidRPr="00AB543A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AB543A">
        <w:rPr>
          <w:rFonts w:hAnsi="Times New Roman" w:ascii="Times New Roman"/>
          <w:sz w:val="24"/>
          <w:szCs w:val="24"/>
        </w:rPr>
        <w:t xml:space="preserve">dužniku EURO TIM d.o.o. Knin, Kralja Tomislava 86 </w:t>
      </w:r>
    </w:p>
    <w:p w:rsidRDefault="00AB543A" w:rsidP="00AB543A" w:rsidR="00AB543A" w:rsidRPr="00AB543A">
      <w:pPr>
        <w:pStyle w:val="Tijeloteksta"/>
        <w:numPr>
          <w:ilvl w:val="0"/>
          <w:numId w:val="5"/>
        </w:numPr>
        <w:rPr>
          <w:szCs w:val="24"/>
        </w:rPr>
      </w:pPr>
      <w:r w:rsidRPr="00AB543A">
        <w:rPr>
          <w:szCs w:val="24"/>
        </w:rPr>
        <w:t>MILE CVITANOVIĆ, Split, Vrh Visoke 36</w:t>
      </w:r>
      <w:r>
        <w:rPr>
          <w:szCs w:val="24"/>
        </w:rPr>
        <w:t>,</w:t>
      </w:r>
      <w:r w:rsidRPr="00AB543A">
        <w:rPr>
          <w:szCs w:val="24"/>
        </w:rPr>
        <w:t xml:space="preserve"> i na e-oglasnu ploču suda</w:t>
      </w:r>
    </w:p>
    <w:p w:rsidRDefault="00AB543A" w:rsidP="00AB543A" w:rsidR="00AB543A" w:rsidRPr="00AB543A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AB543A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AB543A" w:rsidP="00AB543A" w:rsidR="00AB543A" w:rsidRPr="00AB543A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AB543A">
        <w:rPr>
          <w:rFonts w:hAnsi="Times New Roman" w:ascii="Times New Roman"/>
          <w:sz w:val="24"/>
          <w:szCs w:val="24"/>
        </w:rPr>
        <w:t>e-oglasna ploča</w:t>
      </w:r>
    </w:p>
    <w:p w:rsidRDefault="00AB543A" w:rsidP="00AB543A" w:rsidR="00AB543A" w:rsidRPr="00AB543A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AB543A">
        <w:rPr>
          <w:rFonts w:hAnsi="Times New Roman" w:ascii="Times New Roman"/>
          <w:sz w:val="24"/>
          <w:szCs w:val="24"/>
        </w:rPr>
        <w:t>u spis</w:t>
      </w:r>
    </w:p>
    <w:p w:rsidRDefault="00AB543A" w:rsidP="00AB543A" w:rsidR="00AB543A"/>
    <w:p w:rsidRDefault="0011613B" w:rsidP="0011613B" w:rsidR="0011613B"/>
    <w:p w:rsidRDefault="0011613B" w:rsidP="0011613B" w:rsidR="0011613B"/>
    <w:p w:rsidRDefault="00501334" w:rsidP="0011613B" w:rsidR="00501334" w:rsidRPr="00F42F5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D6BEA"/>
    <w:rsid w:val="000E0435"/>
    <w:rsid w:val="000F047E"/>
    <w:rsid w:val="0011613B"/>
    <w:rsid w:val="00186527"/>
    <w:rsid w:val="001C6819"/>
    <w:rsid w:val="001E1395"/>
    <w:rsid w:val="002508FB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E2DDC"/>
    <w:rsid w:val="00453AA0"/>
    <w:rsid w:val="004728C2"/>
    <w:rsid w:val="00485DA2"/>
    <w:rsid w:val="00490080"/>
    <w:rsid w:val="004B39D9"/>
    <w:rsid w:val="00501334"/>
    <w:rsid w:val="0053541E"/>
    <w:rsid w:val="00683A0B"/>
    <w:rsid w:val="006C3A18"/>
    <w:rsid w:val="006D5987"/>
    <w:rsid w:val="007C75BE"/>
    <w:rsid w:val="007E044B"/>
    <w:rsid w:val="007F254C"/>
    <w:rsid w:val="00856795"/>
    <w:rsid w:val="008834D9"/>
    <w:rsid w:val="008C5FED"/>
    <w:rsid w:val="008E1367"/>
    <w:rsid w:val="008E2D0C"/>
    <w:rsid w:val="00910152"/>
    <w:rsid w:val="00915A59"/>
    <w:rsid w:val="00924CBC"/>
    <w:rsid w:val="00967A07"/>
    <w:rsid w:val="009A196E"/>
    <w:rsid w:val="009A67BF"/>
    <w:rsid w:val="009C08AD"/>
    <w:rsid w:val="00A92872"/>
    <w:rsid w:val="00A94666"/>
    <w:rsid w:val="00AB543A"/>
    <w:rsid w:val="00B52D32"/>
    <w:rsid w:val="00BE6C59"/>
    <w:rsid w:val="00BF3842"/>
    <w:rsid w:val="00C31BB5"/>
    <w:rsid w:val="00C35ECD"/>
    <w:rsid w:val="00C86C50"/>
    <w:rsid w:val="00CB5F93"/>
    <w:rsid w:val="00CF3817"/>
    <w:rsid w:val="00D00AF0"/>
    <w:rsid w:val="00D03C74"/>
    <w:rsid w:val="00D509F3"/>
    <w:rsid w:val="00DC1106"/>
    <w:rsid w:val="00DC551A"/>
    <w:rsid w:val="00E62106"/>
    <w:rsid w:val="00EB25A6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8F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8F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8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0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67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225</properties:Words>
  <properties:Characters>1100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2016-04-04T12:19:00Z</dcterms:created>
  <dc:creator>Ardena Bajlo</dc:creator>
  <cp:lastModifiedBy>wsadmin</cp:lastModifiedBy>
  <cp:lastPrinted>2016-04-05T07:41:00Z</cp:lastPrinted>
  <dcterms:modified xmlns:xsi="http://www.w3.org/2001/XMLSchema-instance" xsi:type="dcterms:W3CDTF">2016-04-05T07:42:00Z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