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11335" w:rsidR="00C16801" w:rsidRPr="00C16801">
        <w:tc>
          <w:tcPr>
            <w:tcW w:type="dxa" w:w="2985"/>
            <w:shd w:fill="auto" w:color="auto" w:val="clear"/>
          </w:tcPr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fa65b14" w14:paraId="fa65b14" w:rsidRDefault="00C16801" w:rsidP="00C16801" w:rsidR="00C16801" w:rsidRPr="00C16801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11335" w:rsidR="00C16801" w:rsidRPr="00C16801">
        <w:trPr>
          <w:jc w:val="right"/>
        </w:trPr>
        <w:tc>
          <w:tcPr>
            <w:tcW w:type="dxa" w:w="4320"/>
          </w:tcPr>
          <w:p w:rsidRDefault="00C20571" w:rsidP="00C16801" w:rsidR="00C16801" w:rsidRPr="00C16801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St-615/2016-30</w:t>
            </w:r>
          </w:p>
        </w:tc>
      </w:tr>
    </w:tbl>
    <w:p w:rsidRDefault="00C16801" w:rsidP="00C16801" w:rsidR="00C16801" w:rsidRPr="00C16801">
      <w:pPr>
        <w:spacing w:after="0"/>
        <w:jc w:val="right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both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  <w:r w:rsidRPr="00C16801">
        <w:rPr>
          <w:rFonts w:cs="Times New Roman" w:eastAsia="Times New Roman"/>
          <w:lang w:eastAsia="en-AU"/>
        </w:rPr>
        <w:t>R E P U B L I K A   H R V A T S K A</w:t>
      </w: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  <w:r w:rsidRPr="00C16801">
        <w:rPr>
          <w:rFonts w:cs="Times New Roman" w:eastAsia="Times New Roman"/>
          <w:lang w:eastAsia="en-AU"/>
        </w:rPr>
        <w:t xml:space="preserve">R J E Š E NJ E   </w:t>
      </w:r>
    </w:p>
    <w:p w:rsidRDefault="00C16801" w:rsidP="00C16801" w:rsidR="00C16801" w:rsidRPr="00C16801">
      <w:pPr>
        <w:ind w:firstLine="708"/>
        <w:jc w:val="both"/>
        <w:rPr>
          <w:rFonts w:cs="Times New Roman" w:eastAsia="Calibri"/>
        </w:rPr>
      </w:pPr>
    </w:p>
    <w:p w:rsidRDefault="00C16801" w:rsidP="00C16801" w:rsidR="00C16801" w:rsidRPr="00C16801">
      <w:pPr>
        <w:ind w:firstLine="708"/>
        <w:jc w:val="both"/>
        <w:rPr>
          <w:rFonts w:cs="Times New Roman" w:eastAsia="Calibri"/>
        </w:rPr>
      </w:pPr>
      <w:r w:rsidRPr="00C16801">
        <w:rPr>
          <w:rFonts w:cs="Times New Roman" w:eastAsia="Calibri"/>
        </w:rPr>
        <w:t xml:space="preserve">Trgovački sud u Varaždinu, po sutkinji toga suda Meliti Poljanec Bubaš, kao stečajnoj sutkinji, u stečajnom predmetu nad stečajnim dužnikom </w:t>
      </w:r>
      <w:r w:rsidR="00C20571">
        <w:rPr>
          <w:rFonts w:cs="Times New Roman" w:eastAsia="Calibri"/>
        </w:rPr>
        <w:t xml:space="preserve">KLIME POSAVEC d.o.o. u stečaju, Koprivnica, </w:t>
      </w:r>
      <w:proofErr w:type="spellStart"/>
      <w:r w:rsidR="00C20571">
        <w:rPr>
          <w:rFonts w:cs="Times New Roman" w:eastAsia="Calibri"/>
        </w:rPr>
        <w:t>Zvirišće</w:t>
      </w:r>
      <w:proofErr w:type="spellEnd"/>
      <w:r w:rsidR="00C20571">
        <w:rPr>
          <w:rFonts w:cs="Times New Roman" w:eastAsia="Calibri"/>
        </w:rPr>
        <w:t xml:space="preserve"> 46</w:t>
      </w:r>
      <w:r w:rsidR="00B54E29">
        <w:rPr>
          <w:rFonts w:cs="Times New Roman" w:eastAsia="Calibri"/>
        </w:rPr>
        <w:t>,</w:t>
      </w:r>
      <w:r w:rsidRPr="00C16801">
        <w:rPr>
          <w:rFonts w:cs="Times New Roman" w:eastAsia="Calibri"/>
        </w:rPr>
        <w:t xml:space="preserve"> OIB: </w:t>
      </w:r>
      <w:r w:rsidR="00C20571">
        <w:rPr>
          <w:rFonts w:cs="Times New Roman" w:eastAsia="Calibri"/>
        </w:rPr>
        <w:t>69932447678</w:t>
      </w:r>
      <w:r w:rsidRPr="00C16801">
        <w:rPr>
          <w:rFonts w:cs="Times New Roman" w:eastAsia="Calibri"/>
        </w:rPr>
        <w:t xml:space="preserve">, dana </w:t>
      </w:r>
      <w:r w:rsidR="00ED3D9C">
        <w:rPr>
          <w:rFonts w:cs="Times New Roman" w:eastAsia="Calibri"/>
        </w:rPr>
        <w:t>13</w:t>
      </w:r>
      <w:r w:rsidR="00B54E29">
        <w:rPr>
          <w:rFonts w:cs="Times New Roman" w:eastAsia="Calibri"/>
        </w:rPr>
        <w:t xml:space="preserve">. ožujka 2018.   </w:t>
      </w:r>
      <w:r w:rsidRPr="00C16801">
        <w:rPr>
          <w:rFonts w:cs="Times New Roman" w:eastAsia="Calibri"/>
        </w:rPr>
        <w:t xml:space="preserve">  </w:t>
      </w:r>
    </w:p>
    <w:p w:rsidRDefault="00C16801" w:rsidP="009F5BD5" w:rsidR="00C16801">
      <w:pPr>
        <w:spacing w:after="0"/>
        <w:jc w:val="center"/>
      </w:pPr>
    </w:p>
    <w:p w:rsidRDefault="009F5BD5" w:rsidP="009F5BD5" w:rsidR="009F5BD5">
      <w:pPr>
        <w:spacing w:after="0"/>
        <w:jc w:val="center"/>
      </w:pPr>
      <w:r>
        <w:t>r i j e š i</w:t>
      </w:r>
      <w:r w:rsidR="007649C2">
        <w:t xml:space="preserve"> o   </w:t>
      </w:r>
      <w:r>
        <w:t>j e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</w:t>
      </w:r>
      <w:r>
        <w:tab/>
        <w:t>Zaključuje se stečajni postupak nad stečajnim dužnikom</w:t>
      </w:r>
      <w:r w:rsidR="007649C2">
        <w:t xml:space="preserve"> </w:t>
      </w:r>
      <w:r w:rsidR="00C20571">
        <w:t xml:space="preserve">KLIME POSAVEC d.o.o. u stečaju, Koprivnica, </w:t>
      </w:r>
      <w:proofErr w:type="spellStart"/>
      <w:r w:rsidR="00C20571">
        <w:t>Zvirišće</w:t>
      </w:r>
      <w:proofErr w:type="spellEnd"/>
      <w:r w:rsidR="00C20571">
        <w:t xml:space="preserve"> 46</w:t>
      </w:r>
      <w:r w:rsidR="00B54E29">
        <w:t>,</w:t>
      </w:r>
      <w:r w:rsidR="007649C2">
        <w:t xml:space="preserve"> </w:t>
      </w:r>
      <w:r w:rsidR="00F6077D">
        <w:rPr>
          <w:rFonts w:cs="Times New Roman" w:eastAsia="Calibri"/>
        </w:rPr>
        <w:t xml:space="preserve">OIB: </w:t>
      </w:r>
      <w:r w:rsidR="00C20571">
        <w:rPr>
          <w:rFonts w:cs="Times New Roman" w:eastAsia="Calibri"/>
        </w:rPr>
        <w:t>69932447678</w:t>
      </w:r>
      <w:r>
        <w:t xml:space="preserve">, primjenom čl. </w:t>
      </w:r>
      <w:r w:rsidR="00F6077D">
        <w:t>286</w:t>
      </w:r>
      <w:r>
        <w:t xml:space="preserve">. Stečajnog zakona („Narodne novine“ broj </w:t>
      </w:r>
      <w:r w:rsidR="00F6077D">
        <w:t>71/15</w:t>
      </w:r>
      <w:r>
        <w:t xml:space="preserve">, </w:t>
      </w:r>
      <w:r w:rsidR="007649C2">
        <w:t xml:space="preserve">104/17, </w:t>
      </w:r>
      <w:r>
        <w:t>dalje u tekstu: SZ-a).</w:t>
      </w:r>
    </w:p>
    <w:p w:rsidRDefault="00B842CB" w:rsidP="009F5BD5" w:rsidR="009F5BD5">
      <w:pPr>
        <w:spacing w:after="0"/>
        <w:jc w:val="both"/>
      </w:pPr>
      <w:r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  <w:r>
        <w:t>II</w:t>
      </w:r>
      <w:r>
        <w:tab/>
        <w:t>Ovo rješenje i osnova zaključenja ovog stečajnog postupka objavit će se na mrežnoj stranici e-Oglasna ploča ovoga suda.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III</w:t>
      </w:r>
      <w:r>
        <w:tab/>
        <w:t>Nakon pravomoćnosti ovog rješenja, provesti će se brisanje stečajnog dužnika iz sudskog registra.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B842CB" w:rsidP="009F5BD5" w:rsidR="00845735">
      <w:pPr>
        <w:spacing w:after="0"/>
        <w:ind w:hanging="705" w:left="705"/>
        <w:jc w:val="both"/>
      </w:pPr>
      <w:r>
        <w:t>IV</w:t>
      </w:r>
      <w:r>
        <w:tab/>
      </w:r>
      <w:r w:rsidR="00845735">
        <w:t>Ovlašćuje se s</w:t>
      </w:r>
      <w:r w:rsidR="00F6077D">
        <w:t>tečajn</w:t>
      </w:r>
      <w:r w:rsidR="00B54E29">
        <w:t xml:space="preserve">a upraviteljica Nevenka Golubić, iz </w:t>
      </w:r>
      <w:proofErr w:type="spellStart"/>
      <w:r w:rsidR="00B54E29">
        <w:t>Štefanca</w:t>
      </w:r>
      <w:proofErr w:type="spellEnd"/>
      <w:r w:rsidR="00B54E29">
        <w:t xml:space="preserve">, </w:t>
      </w:r>
      <w:proofErr w:type="spellStart"/>
      <w:r w:rsidR="00B54E29">
        <w:t>Štefanec</w:t>
      </w:r>
      <w:proofErr w:type="spellEnd"/>
      <w:r w:rsidR="00B54E29">
        <w:t xml:space="preserve"> Marof 27</w:t>
      </w:r>
      <w:r w:rsidR="007649C2">
        <w:t>,</w:t>
      </w:r>
      <w:r w:rsidR="00F6077D">
        <w:rPr>
          <w:rFonts w:cs="Times New Roman"/>
        </w:rPr>
        <w:t xml:space="preserve"> OIB: </w:t>
      </w:r>
      <w:r w:rsidR="00B54E29">
        <w:rPr>
          <w:rFonts w:cs="Times New Roman"/>
        </w:rPr>
        <w:t>84663367442</w:t>
      </w:r>
      <w:r>
        <w:t xml:space="preserve">, </w:t>
      </w:r>
      <w:r w:rsidR="00845735">
        <w:t xml:space="preserve">da može i nakon zaključenja stečajnog postupka u ime i za račun stečajne mase </w:t>
      </w:r>
      <w:r w:rsidR="00845735">
        <w:rPr>
          <w:rStyle w:val="st"/>
          <w:color w:val="222222"/>
        </w:rPr>
        <w:t xml:space="preserve">stečajnog dužnika, unovčiti imovinu dužnika i prikupljenim sredstvima podmiriti nastale troškove stečajnog postupka. 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center"/>
      </w:pPr>
      <w:r>
        <w:t>Obrazloženje</w:t>
      </w:r>
    </w:p>
    <w:p w:rsidRDefault="007649C2" w:rsidP="007649C2" w:rsidR="007649C2">
      <w:pPr>
        <w:pStyle w:val="Bezproreda"/>
      </w:pPr>
    </w:p>
    <w:p w:rsidRDefault="007649C2" w:rsidP="007649C2" w:rsidR="007649C2">
      <w:pPr>
        <w:pStyle w:val="Bezproreda"/>
      </w:pPr>
    </w:p>
    <w:p w:rsidRDefault="007649C2" w:rsidP="007649C2" w:rsidR="007649C2" w:rsidRPr="00215D01">
      <w:pPr>
        <w:pStyle w:val="Bezproreda"/>
        <w:ind w:firstLine="705"/>
        <w:jc w:val="both"/>
      </w:pPr>
      <w:r w:rsidRPr="00215D01">
        <w:t xml:space="preserve">Stečajni postupak </w:t>
      </w:r>
      <w:r>
        <w:t xml:space="preserve">nad stečajnim dužnikom </w:t>
      </w:r>
      <w:r w:rsidR="00C20571">
        <w:t xml:space="preserve">KLIME POSAVEC d.o.o. u stečaju, Koprivnica, </w:t>
      </w:r>
      <w:proofErr w:type="spellStart"/>
      <w:r w:rsidR="00C20571">
        <w:t>Zvirišće</w:t>
      </w:r>
      <w:proofErr w:type="spellEnd"/>
      <w:r w:rsidR="00C20571">
        <w:t xml:space="preserve"> 46</w:t>
      </w:r>
      <w:r w:rsidR="00B54E29">
        <w:t>,</w:t>
      </w:r>
      <w:r w:rsidRPr="00C16801">
        <w:rPr>
          <w:rFonts w:eastAsia="Calibri"/>
        </w:rPr>
        <w:t xml:space="preserve"> OIB: </w:t>
      </w:r>
      <w:r w:rsidR="00C20571">
        <w:rPr>
          <w:rFonts w:eastAsia="Calibri"/>
        </w:rPr>
        <w:t>69932447678</w:t>
      </w:r>
      <w:r w:rsidRPr="00215D01">
        <w:t xml:space="preserve"> otvoren </w:t>
      </w:r>
      <w:r>
        <w:t xml:space="preserve">je </w:t>
      </w:r>
      <w:r w:rsidRPr="00215D01">
        <w:t xml:space="preserve">dana </w:t>
      </w:r>
      <w:r w:rsidR="00C20571">
        <w:t xml:space="preserve">21. listopada </w:t>
      </w:r>
      <w:r w:rsidR="00B54E29">
        <w:t>201</w:t>
      </w:r>
      <w:r>
        <w:t xml:space="preserve">6. </w:t>
      </w:r>
      <w:r w:rsidR="00ED3D9C">
        <w:t>te</w:t>
      </w:r>
      <w:r>
        <w:t xml:space="preserve"> je za stečajn</w:t>
      </w:r>
      <w:r w:rsidR="00B54E29">
        <w:t xml:space="preserve">u upraviteljicu imenovana Nevenka Golubić, iz </w:t>
      </w:r>
      <w:proofErr w:type="spellStart"/>
      <w:r w:rsidR="00B54E29">
        <w:t>Štefanca</w:t>
      </w:r>
      <w:proofErr w:type="spellEnd"/>
      <w:r w:rsidR="00B54E29">
        <w:t xml:space="preserve">, </w:t>
      </w:r>
      <w:proofErr w:type="spellStart"/>
      <w:r w:rsidR="00B54E29">
        <w:t>Štefanec</w:t>
      </w:r>
      <w:proofErr w:type="spellEnd"/>
      <w:r w:rsidR="00B54E29">
        <w:t xml:space="preserve"> Marof 27</w:t>
      </w:r>
      <w:r>
        <w:t xml:space="preserve">, OIB: </w:t>
      </w:r>
      <w:r w:rsidR="00B54E29">
        <w:t>84663367442</w:t>
      </w:r>
      <w:r>
        <w:t xml:space="preserve">.                                                 </w:t>
      </w:r>
    </w:p>
    <w:p w:rsidRDefault="00914707" w:rsidP="007649C2" w:rsidR="00914707">
      <w:pPr>
        <w:pStyle w:val="Bezproreda"/>
      </w:pPr>
    </w:p>
    <w:p w:rsidRDefault="005D71AE" w:rsidP="007649C2" w:rsidR="005D71AE">
      <w:pPr>
        <w:pStyle w:val="Bezproreda"/>
        <w:ind w:firstLine="705"/>
        <w:jc w:val="both"/>
      </w:pPr>
      <w:r>
        <w:t>Nakon što je okončano unovčenje stečajne mase, stečajn</w:t>
      </w:r>
      <w:r w:rsidR="00B54E29">
        <w:t>a upraviteljica podnijela je sudu z</w:t>
      </w:r>
      <w:r w:rsidR="00F6077D">
        <w:t xml:space="preserve">avršni izvještaj dana </w:t>
      </w:r>
      <w:r w:rsidR="00B54E29">
        <w:t>24. studenoga 2</w:t>
      </w:r>
      <w:r w:rsidR="00F6077D">
        <w:t xml:space="preserve">017., </w:t>
      </w:r>
      <w:r>
        <w:t>u okviru kojeg z</w:t>
      </w:r>
      <w:r w:rsidR="00F6077D">
        <w:t>avršnog izvještaja je podni</w:t>
      </w:r>
      <w:r w:rsidR="00B54E29">
        <w:t>jela</w:t>
      </w:r>
      <w:r>
        <w:t xml:space="preserve"> i završni račun. </w:t>
      </w:r>
    </w:p>
    <w:p w:rsidRDefault="007649C2" w:rsidP="007649C2" w:rsidR="00675E2B">
      <w:pPr>
        <w:ind w:firstLine="720"/>
        <w:jc w:val="both"/>
      </w:pPr>
      <w:r>
        <w:lastRenderedPageBreak/>
        <w:t xml:space="preserve">Sud je ispitao </w:t>
      </w:r>
      <w:r w:rsidR="00F6077D">
        <w:t>završni račun stečajn</w:t>
      </w:r>
      <w:r w:rsidR="00B54E29">
        <w:t>e upraviteljice</w:t>
      </w:r>
      <w:r w:rsidR="00F6077D">
        <w:t>, a prihvati</w:t>
      </w:r>
      <w:r>
        <w:t>la ga je i zastupnica st</w:t>
      </w:r>
      <w:r w:rsidR="00F6077D">
        <w:t>ečajnog vjerovnika koj</w:t>
      </w:r>
      <w:r>
        <w:t>a</w:t>
      </w:r>
      <w:r w:rsidR="00F6077D">
        <w:t xml:space="preserve"> je pristupi</w:t>
      </w:r>
      <w:r>
        <w:t xml:space="preserve">la </w:t>
      </w:r>
      <w:r w:rsidR="00F6077D">
        <w:t>na zakazano završno ročište.</w:t>
      </w:r>
    </w:p>
    <w:p w:rsidRDefault="00675E2B" w:rsidP="00CC4249" w:rsidR="00675E2B" w:rsidRPr="00566C2E">
      <w:pPr>
        <w:spacing w:after="0"/>
        <w:ind w:firstLine="720"/>
        <w:jc w:val="both"/>
      </w:pPr>
      <w:r>
        <w:t>Iz završnog izvješća stečajn</w:t>
      </w:r>
      <w:r w:rsidR="00B54E29">
        <w:t>e upraviteljice</w:t>
      </w:r>
      <w:r>
        <w:t xml:space="preserve"> i završnog računa proizlazi da je u tijeku </w:t>
      </w:r>
      <w:r w:rsidRPr="0008016C">
        <w:t xml:space="preserve">stečajnog postupka ukupno </w:t>
      </w:r>
      <w:proofErr w:type="spellStart"/>
      <w:r w:rsidRPr="0008016C">
        <w:t>uprihodavan</w:t>
      </w:r>
      <w:proofErr w:type="spellEnd"/>
      <w:r w:rsidRPr="0008016C">
        <w:t xml:space="preserve"> iznos od </w:t>
      </w:r>
      <w:r w:rsidR="00C20571">
        <w:t>2.588,50</w:t>
      </w:r>
      <w:r w:rsidR="00B54E29">
        <w:t xml:space="preserve"> kn, koji se odnosi na prihod od prodaje pokretnina</w:t>
      </w:r>
      <w:r w:rsidR="00C20571">
        <w:t xml:space="preserve"> u iznosu od 2.401,00 kn te naplaćena potraživanja nastala prije otvaranja stečajnog postupka u iznosu od 187,50 kn</w:t>
      </w:r>
      <w:r w:rsidR="00B54E29">
        <w:t xml:space="preserve">, </w:t>
      </w:r>
      <w:r w:rsidR="00566C2E">
        <w:t xml:space="preserve">dok su u istom razdoblju </w:t>
      </w:r>
      <w:r w:rsidR="00B54E29">
        <w:t>rashodi</w:t>
      </w:r>
      <w:r w:rsidR="00566C2E">
        <w:t xml:space="preserve"> iznosili </w:t>
      </w:r>
      <w:r w:rsidR="00C20571">
        <w:t>1.425,10</w:t>
      </w:r>
      <w:r w:rsidR="00566C2E">
        <w:t xml:space="preserve"> kn, </w:t>
      </w:r>
      <w:r w:rsidR="00B54E29">
        <w:t xml:space="preserve">koji se odnose na troškove izrade štambilja u iznosu od 164,80 kn, bankarske troškove u iznosu od 22,70 kn, knjigovodstvene troškove u iznosu od 462,50 kn, troškove poštarine </w:t>
      </w:r>
      <w:r w:rsidR="00507D96">
        <w:t xml:space="preserve">u iznosu od </w:t>
      </w:r>
      <w:r w:rsidR="00C20571">
        <w:t>6,20</w:t>
      </w:r>
      <w:r w:rsidR="00507D96">
        <w:t xml:space="preserve"> kn, </w:t>
      </w:r>
      <w:r w:rsidR="00C20571">
        <w:t xml:space="preserve">plaćeni PDV u iznosu od 414,16 kn </w:t>
      </w:r>
      <w:r w:rsidR="00507D96">
        <w:t xml:space="preserve">te troškovi nagrade stečajnom upravitelju u ukupnom iznosu od </w:t>
      </w:r>
      <w:r w:rsidR="00C20571">
        <w:t>414,16</w:t>
      </w:r>
      <w:r w:rsidR="00507D96">
        <w:t xml:space="preserve"> kn. </w:t>
      </w:r>
      <w:r w:rsidRPr="0008016C">
        <w:t xml:space="preserve">Iz </w:t>
      </w:r>
      <w:r w:rsidR="00507D96">
        <w:t xml:space="preserve">preostalog iznosa </w:t>
      </w:r>
      <w:r w:rsidRPr="0008016C">
        <w:t xml:space="preserve">namiruju se </w:t>
      </w:r>
      <w:r w:rsidR="00507D96">
        <w:t>također završni</w:t>
      </w:r>
      <w:r w:rsidRPr="0008016C">
        <w:t xml:space="preserve"> troškovi stečajnog postupka</w:t>
      </w:r>
      <w:r w:rsidR="00507D96">
        <w:t xml:space="preserve"> u iznosu od </w:t>
      </w:r>
      <w:r w:rsidR="00C20571">
        <w:t>263,40</w:t>
      </w:r>
      <w:r w:rsidR="00507D96">
        <w:t xml:space="preserve"> kn, koji se odnose na troškove oko zatvaranja računa, izrade financijskih izvještaja za 2017. i troškove arhiviranja</w:t>
      </w:r>
      <w:r w:rsidRPr="0008016C">
        <w:t xml:space="preserve">, </w:t>
      </w:r>
      <w:r w:rsidR="00566C2E">
        <w:t>dok je</w:t>
      </w:r>
      <w:r w:rsidRPr="0008016C">
        <w:t xml:space="preserve"> preostali iznos </w:t>
      </w:r>
      <w:r w:rsidR="00CC4249">
        <w:t xml:space="preserve">od </w:t>
      </w:r>
      <w:r w:rsidR="00C20571">
        <w:t>900</w:t>
      </w:r>
      <w:r w:rsidR="00CC4249">
        <w:t xml:space="preserve">,00 kn </w:t>
      </w:r>
      <w:r w:rsidRPr="0008016C">
        <w:t xml:space="preserve">predviđen za </w:t>
      </w:r>
      <w:r w:rsidR="00CC4249">
        <w:t xml:space="preserve">namirenje </w:t>
      </w:r>
      <w:r w:rsidRPr="0008016C">
        <w:t>vjerovni</w:t>
      </w:r>
      <w:r w:rsidR="00507D96">
        <w:t>ku</w:t>
      </w:r>
      <w:r w:rsidR="00CC4249">
        <w:t xml:space="preserve"> prvog višeg isplatnog reda - </w:t>
      </w:r>
      <w:r w:rsidR="00507D96">
        <w:t>Republik</w:t>
      </w:r>
      <w:r w:rsidR="00CC4249">
        <w:t>u</w:t>
      </w:r>
      <w:r w:rsidR="00507D96">
        <w:t xml:space="preserve"> Hrvatsk</w:t>
      </w:r>
      <w:r w:rsidR="00CC4249">
        <w:t>u</w:t>
      </w:r>
      <w:r w:rsidR="00507D96">
        <w:t xml:space="preserve">, Ministarstvo financija, Porezna uprava.                             </w:t>
      </w:r>
    </w:p>
    <w:p w:rsidRDefault="00675E2B" w:rsidP="00675E2B" w:rsidR="00675E2B" w:rsidRPr="007649C2">
      <w:pPr>
        <w:spacing w:after="0"/>
        <w:ind w:firstLine="708"/>
        <w:jc w:val="both"/>
        <w:rPr>
          <w:color w:val="FF0000"/>
        </w:rPr>
      </w:pPr>
    </w:p>
    <w:p w:rsidRDefault="00D40AD6" w:rsidP="008E1EB3" w:rsidR="00D40AD6" w:rsidRPr="00566C2E">
      <w:pPr>
        <w:ind w:firstLine="720"/>
        <w:jc w:val="both"/>
      </w:pPr>
      <w:r w:rsidRPr="00566C2E">
        <w:t>Budući da je u ovom ste</w:t>
      </w:r>
      <w:r w:rsidR="00914707" w:rsidRPr="00566C2E">
        <w:t>čaju unovčena sva imovina stečajnog dužnika, te nema neunov</w:t>
      </w:r>
      <w:r w:rsidR="00675E2B" w:rsidRPr="00566C2E">
        <w:t>čenih</w:t>
      </w:r>
      <w:r w:rsidR="00914707" w:rsidRPr="00566C2E">
        <w:t xml:space="preserve"> predmeta stečajne mase, da </w:t>
      </w:r>
      <w:r w:rsidR="00507D96">
        <w:t>je</w:t>
      </w:r>
      <w:r w:rsidR="00914707" w:rsidRPr="00566C2E">
        <w:t xml:space="preserve"> djelomi</w:t>
      </w:r>
      <w:r w:rsidR="00E72988" w:rsidRPr="00566C2E">
        <w:t xml:space="preserve">čno </w:t>
      </w:r>
      <w:r w:rsidR="00914707" w:rsidRPr="00566C2E">
        <w:t>namireni vjerovni</w:t>
      </w:r>
      <w:r w:rsidR="00507D96">
        <w:t>k</w:t>
      </w:r>
      <w:r w:rsidR="00914707" w:rsidRPr="00566C2E">
        <w:t xml:space="preserve"> I. višeg isplatnog reda</w:t>
      </w:r>
      <w:r w:rsidR="00507D96">
        <w:t xml:space="preserve">, </w:t>
      </w:r>
      <w:r w:rsidR="00914707" w:rsidRPr="00566C2E">
        <w:t xml:space="preserve">te </w:t>
      </w:r>
      <w:r w:rsidR="00507D96">
        <w:t xml:space="preserve">da </w:t>
      </w:r>
      <w:r w:rsidR="00914707" w:rsidRPr="00566C2E">
        <w:t>nema sredstava za daljnje namirenje stečajnih vje</w:t>
      </w:r>
      <w:r w:rsidR="00E72988" w:rsidRPr="00566C2E">
        <w:t>r</w:t>
      </w:r>
      <w:r w:rsidR="00914707" w:rsidRPr="00566C2E">
        <w:t xml:space="preserve">ovnika, ispunili su se uvjeti iz čl. </w:t>
      </w:r>
      <w:r w:rsidR="00E72988" w:rsidRPr="00566C2E">
        <w:t>286</w:t>
      </w:r>
      <w:r w:rsidR="00914707" w:rsidRPr="00566C2E">
        <w:t xml:space="preserve">. </w:t>
      </w:r>
      <w:r w:rsidR="00E72988" w:rsidRPr="00566C2E">
        <w:t>SZ-a</w:t>
      </w:r>
      <w:r w:rsidR="00914707" w:rsidRPr="00566C2E">
        <w:t xml:space="preserve"> za donošenje rješenja o zaključenju stečajnog postupka.</w:t>
      </w:r>
    </w:p>
    <w:p w:rsidRDefault="00E72988" w:rsidP="00914707" w:rsidR="00914707" w:rsidRPr="00566C2E">
      <w:pPr>
        <w:ind w:firstLine="720"/>
        <w:jc w:val="both"/>
      </w:pPr>
      <w:r w:rsidRPr="00566C2E">
        <w:t>Stečajn</w:t>
      </w:r>
      <w:r w:rsidR="00507D96">
        <w:t>a</w:t>
      </w:r>
      <w:r w:rsidRPr="00566C2E">
        <w:t xml:space="preserve"> upravitelj</w:t>
      </w:r>
      <w:r w:rsidR="00507D96">
        <w:t>ica</w:t>
      </w:r>
      <w:r w:rsidRPr="00566C2E">
        <w:t xml:space="preserve"> ovlašten</w:t>
      </w:r>
      <w:r w:rsidR="00507D96">
        <w:t>a</w:t>
      </w:r>
      <w:r w:rsidR="00914707" w:rsidRPr="00566C2E">
        <w:t xml:space="preserve"> je da može i nakon zaključenja stečajnog postupka u ime stečajnog dužnika, a za račun stečajne mase, unovčiti imovinu dužnika i prikupljenim sredstvima podmiriti nastale troškove stečajnog postupka.</w:t>
      </w:r>
    </w:p>
    <w:p w:rsidRDefault="00914707" w:rsidP="008E1EB3" w:rsidR="00914707" w:rsidRPr="00566C2E">
      <w:pPr>
        <w:ind w:firstLine="720"/>
        <w:jc w:val="both"/>
      </w:pPr>
      <w:r w:rsidRPr="00566C2E">
        <w:t xml:space="preserve">Temeljem čl. 12. i 441. st. 2. Stečajnog zakona ( NN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914707" w:rsidP="00914707" w:rsidR="00914707" w:rsidRPr="00566C2E">
      <w:pPr>
        <w:ind w:firstLine="720"/>
        <w:jc w:val="both"/>
      </w:pPr>
      <w:r w:rsidRPr="00566C2E">
        <w:t xml:space="preserve">Stoga je u smislu čl. </w:t>
      </w:r>
      <w:r w:rsidR="00E72988" w:rsidRPr="00566C2E">
        <w:t>286</w:t>
      </w:r>
      <w:r w:rsidRPr="00566C2E">
        <w:t>. S</w:t>
      </w:r>
      <w:r w:rsidR="00E72988" w:rsidRPr="00566C2E">
        <w:t xml:space="preserve">Z-a </w:t>
      </w:r>
      <w:r w:rsidRPr="00566C2E">
        <w:t>odlučeno kao u izreci</w:t>
      </w:r>
      <w:r w:rsidR="00E72988" w:rsidRPr="00566C2E">
        <w:t>.</w:t>
      </w:r>
    </w:p>
    <w:p w:rsidRDefault="005D71AE" w:rsidP="00914707" w:rsidR="005D71AE">
      <w:pPr>
        <w:spacing w:after="0"/>
        <w:jc w:val="both"/>
      </w:pPr>
    </w:p>
    <w:p w:rsidRDefault="000D5CD4" w:rsidP="009F5BD5" w:rsidR="009F5BD5">
      <w:pPr>
        <w:spacing w:after="0"/>
        <w:ind w:firstLine="705"/>
        <w:jc w:val="both"/>
        <w:rPr>
          <w:color w:val="FF0000"/>
        </w:rPr>
      </w:pPr>
      <w:r>
        <w:tab/>
      </w:r>
      <w:r>
        <w:tab/>
      </w:r>
      <w:r>
        <w:tab/>
      </w:r>
      <w:r>
        <w:tab/>
      </w:r>
      <w:r w:rsidR="00E72988">
        <w:t xml:space="preserve">U </w:t>
      </w:r>
      <w:r w:rsidR="00E72988" w:rsidRPr="00566C2E">
        <w:t xml:space="preserve">Varaždinu </w:t>
      </w:r>
      <w:r w:rsidR="00ED3D9C">
        <w:t>13</w:t>
      </w:r>
      <w:r w:rsidR="00507D96">
        <w:t xml:space="preserve">. ožujka 2018.    </w:t>
      </w:r>
    </w:p>
    <w:p w:rsidRDefault="007649C2" w:rsidP="007649C2" w:rsidR="007649C2">
      <w:pPr>
        <w:spacing w:after="0"/>
        <w:jc w:val="both"/>
        <w:rPr>
          <w:color w:val="FF0000"/>
        </w:rPr>
      </w:pPr>
    </w:p>
    <w:p w:rsidRDefault="00CC4249" w:rsidP="007649C2" w:rsidR="00CC4249">
      <w:pPr>
        <w:spacing w:after="0"/>
        <w:jc w:val="both"/>
        <w:rPr>
          <w:color w:val="FF0000"/>
        </w:rPr>
      </w:pPr>
    </w:p>
    <w:p w:rsidRDefault="007649C2" w:rsidP="007649C2" w:rsidR="007649C2" w:rsidRPr="007649C2">
      <w:pPr>
        <w:spacing w:after="0"/>
        <w:ind w:left="4956"/>
        <w:jc w:val="center"/>
      </w:pPr>
      <w:r w:rsidRPr="007649C2">
        <w:t>Sutkinja</w:t>
      </w:r>
    </w:p>
    <w:p w:rsidRDefault="007649C2" w:rsidP="007649C2" w:rsidR="007649C2" w:rsidRPr="007649C2">
      <w:pPr>
        <w:spacing w:after="0"/>
        <w:ind w:left="4956"/>
        <w:jc w:val="center"/>
      </w:pPr>
    </w:p>
    <w:p w:rsidRDefault="007649C2" w:rsidP="007649C2" w:rsidR="007649C2">
      <w:pPr>
        <w:spacing w:after="0"/>
        <w:ind w:left="4956"/>
        <w:jc w:val="center"/>
      </w:pPr>
      <w:r w:rsidRPr="007649C2">
        <w:t>Melita Poljanec Bubaš</w:t>
      </w:r>
      <w:r w:rsidR="00EE61C4">
        <w:t>, v.r.</w:t>
      </w:r>
    </w:p>
    <w:p w:rsidRDefault="00927F13" w:rsidP="007649C2" w:rsidR="00927F13">
      <w:pPr>
        <w:spacing w:after="0"/>
        <w:ind w:left="4956"/>
        <w:jc w:val="center"/>
      </w:pPr>
    </w:p>
    <w:p w:rsidRDefault="009F5BD5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EE61C4">
        <w:tab/>
      </w:r>
      <w:r w:rsidR="00EE61C4">
        <w:tab/>
      </w:r>
      <w:bookmarkStart w:name="_GoBack" w:id="0"/>
      <w:bookmarkEnd w:id="0"/>
      <w:r w:rsidR="00EE61C4">
        <w:t xml:space="preserve">Za točnost </w:t>
      </w:r>
      <w:proofErr w:type="spellStart"/>
      <w:r w:rsidR="00EE61C4">
        <w:t>otpravka</w:t>
      </w:r>
      <w:proofErr w:type="spellEnd"/>
      <w:r w:rsidR="00EE61C4">
        <w:t xml:space="preserve">-ovlašteni službenik: </w:t>
      </w:r>
    </w:p>
    <w:p w:rsidRDefault="000D5CD4" w:rsidP="009F5BD5" w:rsidR="000D5CD4">
      <w:pPr>
        <w:spacing w:after="0"/>
        <w:ind w:firstLine="705"/>
        <w:jc w:val="both"/>
      </w:pPr>
    </w:p>
    <w:p w:rsidRDefault="007649C2" w:rsidP="00C20571" w:rsidR="009F5BD5">
      <w:pPr>
        <w:spacing w:after="0"/>
        <w:jc w:val="both"/>
      </w:pPr>
      <w:r>
        <w:t xml:space="preserve">Uputa o pravnom lijeku:              </w:t>
      </w:r>
    </w:p>
    <w:p w:rsidRDefault="009F5BD5" w:rsidP="009F5BD5" w:rsidR="009F5BD5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CC4249" w:rsidP="009F5BD5" w:rsidR="00CC4249">
      <w:pPr>
        <w:spacing w:after="0"/>
        <w:jc w:val="both"/>
      </w:pPr>
    </w:p>
    <w:p w:rsidRDefault="009F5BD5" w:rsidP="00E72988" w:rsidR="00EB5A8F">
      <w:pPr>
        <w:spacing w:after="0"/>
        <w:jc w:val="both"/>
      </w:pPr>
      <w:r>
        <w:lastRenderedPageBreak/>
        <w:t xml:space="preserve">DNA: </w:t>
      </w:r>
    </w:p>
    <w:p w:rsidRDefault="00EB5A8F" w:rsidP="00EB5A8F" w:rsidR="00E72988">
      <w:pPr>
        <w:pStyle w:val="Odlomakpopisa"/>
        <w:numPr>
          <w:ilvl w:val="0"/>
          <w:numId w:val="47"/>
        </w:numPr>
        <w:spacing w:after="0"/>
      </w:pPr>
      <w:r>
        <w:t>Ste</w:t>
      </w:r>
      <w:r w:rsidR="00E72988">
        <w:t>čajno</w:t>
      </w:r>
      <w:r w:rsidR="00507D96">
        <w:t xml:space="preserve">j upraviteljici Nevenki Golubić, iz </w:t>
      </w:r>
      <w:proofErr w:type="spellStart"/>
      <w:r w:rsidR="00507D96">
        <w:t>Štefanca</w:t>
      </w:r>
      <w:proofErr w:type="spellEnd"/>
      <w:r w:rsidR="00507D96">
        <w:t xml:space="preserve">, </w:t>
      </w:r>
      <w:proofErr w:type="spellStart"/>
      <w:r w:rsidR="00507D96">
        <w:t>Štefanec</w:t>
      </w:r>
      <w:proofErr w:type="spellEnd"/>
      <w:r w:rsidR="00507D96">
        <w:t xml:space="preserve"> Marof 27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Fina Varaždin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Županijsko državno odvjetništvo u Varaždinu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e-oglasna ploča suda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 xml:space="preserve">Sudski registar – radi zabilježbe odmah, a nakon pravomoćnosti – radi brisanja dužnika iz sudskog registra </w:t>
      </w:r>
    </w:p>
    <w:p w:rsidRDefault="00EB5A8F" w:rsidP="00EB5A8F" w:rsidR="00EB5A8F" w:rsidRPr="00EB5A8F">
      <w:pPr>
        <w:pStyle w:val="Bezproreda"/>
      </w:pPr>
      <w:r>
        <w:t xml:space="preserve"> </w:t>
      </w:r>
    </w:p>
    <w:p w:rsidRDefault="00EB5A8F" w:rsidP="00EB5A8F" w:rsidR="00EB5A8F" w:rsidRPr="00EB5A8F">
      <w:pPr>
        <w:pStyle w:val="ListaeSPIS"/>
        <w:numPr>
          <w:ilvl w:val="0"/>
          <w:numId w:val="0"/>
        </w:numPr>
        <w:ind w:firstLine="624"/>
      </w:pPr>
    </w:p>
    <w:p w:rsidRDefault="00E72988" w:rsidP="009F5BD5" w:rsidR="00E72988">
      <w:pPr>
        <w:spacing w:after="0"/>
        <w:ind w:hanging="900" w:left="900"/>
        <w:jc w:val="both"/>
      </w:pPr>
    </w:p>
    <w:p w:rsidRDefault="009F5BD5" w:rsidP="009F5BD5" w:rsidR="009F5BD5">
      <w:pPr>
        <w:spacing w:after="0"/>
        <w:ind w:hanging="900" w:left="900"/>
        <w:jc w:val="both"/>
      </w:pPr>
    </w:p>
    <w:p w:rsidRDefault="00EA1C6D" w:rsidP="009F5BD5" w:rsidR="00AE649C" w:rsidRPr="00B76F3C">
      <w:pPr>
        <w:pStyle w:val="SudSjedite"/>
      </w:pPr>
      <w:r>
        <w:tab/>
      </w:r>
    </w:p>
    <w:sectPr w:rsidSect="000D5CD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AB9" w:rsidP="00537B78" w:rsidR="00962AB9">
      <w:r>
        <w:separator/>
      </w:r>
    </w:p>
  </w:endnote>
  <w:endnote w:id="0" w:type="continuationSeparator">
    <w:p w:rsidRDefault="00962AB9" w:rsidP="00537B78" w:rsidR="00962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AB9" w:rsidP="00537B78" w:rsidR="00962AB9">
      <w:r>
        <w:separator/>
      </w:r>
    </w:p>
  </w:footnote>
  <w:footnote w:id="0" w:type="continuationSeparator">
    <w:p w:rsidRDefault="00962AB9" w:rsidP="00537B78" w:rsidR="00962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303408"/>
      <w:docPartObj>
        <w:docPartGallery w:val="Page Numbers (Top of Page)"/>
        <w:docPartUnique/>
      </w:docPartObj>
    </w:sdtPr>
    <w:sdtEndPr/>
    <w:sdtContent>
      <w:p w:rsidRDefault="000D5CD4" w:rsidP="007649C2" w:rsidR="00C168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1C4">
          <w:t>3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C11C6" w:rsidR="00C20571" w:rsidRPr="00C16801">
      <w:trPr>
        <w:jc w:val="right"/>
      </w:trPr>
      <w:tc>
        <w:tcPr>
          <w:tcW w:type="dxa" w:w="4320"/>
        </w:tcPr>
        <w:p w:rsidRDefault="00C20571" w:rsidP="001C11C6" w:rsidR="00C20571" w:rsidRPr="00C16801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St-615/2016-30</w:t>
          </w:r>
        </w:p>
      </w:tc>
    </w:tr>
  </w:tbl>
  <w:p w:rsidRDefault="00DD4F57" w:rsidP="00E72988" w:rsidR="00DD4F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712141"/>
    <w:multiLevelType w:val="hybridMultilevel"/>
    <w:tmpl w:val="910E4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37C89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16C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AEA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919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D4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16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CF9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27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07D96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C2E"/>
    <w:rsid w:val="00567FF1"/>
    <w:rsid w:val="005704DF"/>
    <w:rsid w:val="00570547"/>
    <w:rsid w:val="00572C8C"/>
    <w:rsid w:val="00574728"/>
    <w:rsid w:val="00574A10"/>
    <w:rsid w:val="00575B34"/>
    <w:rsid w:val="005764F4"/>
    <w:rsid w:val="00577686"/>
    <w:rsid w:val="00577724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1A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E2B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3F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D8"/>
    <w:rsid w:val="00735807"/>
    <w:rsid w:val="0073656A"/>
    <w:rsid w:val="00736855"/>
    <w:rsid w:val="00736D2E"/>
    <w:rsid w:val="007409F5"/>
    <w:rsid w:val="00742CE9"/>
    <w:rsid w:val="007434A0"/>
    <w:rsid w:val="00744490"/>
    <w:rsid w:val="0074682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9C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E06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735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EB3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9DB"/>
    <w:rsid w:val="0091331F"/>
    <w:rsid w:val="009137E2"/>
    <w:rsid w:val="00913A6B"/>
    <w:rsid w:val="00914707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F13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B9"/>
    <w:rsid w:val="00962AD7"/>
    <w:rsid w:val="009639FB"/>
    <w:rsid w:val="00964642"/>
    <w:rsid w:val="00966F61"/>
    <w:rsid w:val="00967270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1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D5"/>
    <w:rsid w:val="009F5CAB"/>
    <w:rsid w:val="009F63A6"/>
    <w:rsid w:val="00A00EDC"/>
    <w:rsid w:val="00A0296C"/>
    <w:rsid w:val="00A02FD5"/>
    <w:rsid w:val="00A0421E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AA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A76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E29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B71"/>
    <w:rsid w:val="00B82B4C"/>
    <w:rsid w:val="00B82F46"/>
    <w:rsid w:val="00B842CB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801"/>
    <w:rsid w:val="00C170F5"/>
    <w:rsid w:val="00C175C2"/>
    <w:rsid w:val="00C20079"/>
    <w:rsid w:val="00C20571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249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C3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758"/>
    <w:rsid w:val="00D37306"/>
    <w:rsid w:val="00D37847"/>
    <w:rsid w:val="00D40AD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4F5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988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A8F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D9C"/>
    <w:rsid w:val="00ED51EE"/>
    <w:rsid w:val="00ED5FBA"/>
    <w:rsid w:val="00ED64F8"/>
    <w:rsid w:val="00EE3319"/>
    <w:rsid w:val="00EE358B"/>
    <w:rsid w:val="00EE4103"/>
    <w:rsid w:val="00EE4FBC"/>
    <w:rsid w:val="00EE5B65"/>
    <w:rsid w:val="00EE61C4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77D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" w:type="character">
    <w:name w:val="st"/>
    <w:rsid w:val="0084573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" w:type="character">
    <w:name w:val="st"/>
    <w:rsid w:val="0084573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1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7BB38-D880-44F5-A2D7-F7229697F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677</properties:Words>
  <properties:Characters>3864</properties:Characters>
  <properties:Lines>32</properties:Lines>
  <properties:Paragraphs>9</properties:Paragraphs>
  <properties:TotalTime>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2017-03-07T13:38:00Z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2018-03-13T08:36:00Z</cp:lastPrinted>
  <dcterms:modified xmlns:xsi="http://www.w3.org/2001/XMLSchema-instance" xsi:type="dcterms:W3CDTF">2018-03-13T08:37:00Z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