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4d8f" w14:paraId="6ef4d8f" w:rsidRDefault="00BE3385" w:rsidP="00910611" w:rsidR="00BE33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3385" w:rsidP="00910611" w:rsidR="00BE3385">
      <w:r>
        <w:rPr>
          <w:rFonts w:eastAsia="MS Mincho"/>
        </w:rPr>
        <w:t xml:space="preserve">   REPUBLIKA HRVATSKA</w:t>
      </w:r>
    </w:p>
    <w:p w:rsidRDefault="00BE3385" w:rsidP="00910611" w:rsidR="00BE3385">
      <w:r>
        <w:rPr>
          <w:rFonts w:eastAsia="MS Mincho"/>
        </w:rPr>
        <w:t>TRGOVAČKI SUD U RIJECI</w:t>
      </w:r>
    </w:p>
    <w:p w:rsidRDefault="00BE3385" w:rsidR="00BE3385"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F1400F">
        <w:t>288</w:t>
      </w:r>
      <w:r w:rsidR="00CD32FE">
        <w:t>/18-6</w:t>
      </w:r>
    </w:p>
    <w:p w:rsidRDefault="00706091" w:rsidP="00BB294D" w:rsidR="00706091">
      <w:pPr>
        <w:jc w:val="center"/>
        <w:rPr>
          <w:b/>
          <w:bCs/>
        </w:rPr>
      </w:pPr>
    </w:p>
    <w:p w:rsidRDefault="00696D7A" w:rsidP="00BB294D" w:rsidR="00696D7A"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CD32FE" w:rsidRPr="00371136">
        <w:rPr>
          <w:rFonts w:cs="Arial"/>
        </w:rPr>
        <w:t xml:space="preserve">društvom </w:t>
      </w:r>
      <w:r w:rsidR="00696D7A">
        <w:rPr>
          <w:rFonts w:cs="Arial"/>
          <w:b/>
        </w:rPr>
        <w:t>SQUADRA M j.d.o.o. za građevinarstvo, Čavle, Bani 2, OIB 58771706059</w:t>
      </w:r>
      <w:r w:rsidR="00A63DE1">
        <w:rPr>
          <w:rFonts w:cs="Arial"/>
          <w:b/>
        </w:rPr>
        <w:t xml:space="preserve">, </w:t>
      </w:r>
      <w:r w:rsidR="0055769C">
        <w:t xml:space="preserve">dana </w:t>
      </w:r>
      <w:r w:rsidR="00696D7A">
        <w:t>02. svibnja</w:t>
      </w:r>
      <w:r w:rsidR="00DA16BD">
        <w:t xml:space="preserve"> 2018</w:t>
      </w:r>
      <w:r w:rsidR="00F96A2B" w:rsidRPr="00881E1F">
        <w:t xml:space="preserve">. </w:t>
      </w:r>
      <w:r w:rsidR="00696D7A">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696D7A">
        <w:rPr>
          <w:b/>
        </w:rPr>
        <w:t>MILANU VLAH, Cernik, Cernik 10, OIB 36775689862</w:t>
      </w:r>
      <w:r w:rsidR="00CD32FE">
        <w:t xml:space="preserve"> </w:t>
      </w:r>
      <w:r w:rsidR="00C83F8A">
        <w:t>osobi</w:t>
      </w:r>
      <w:r w:rsidR="0077519F">
        <w:t xml:space="preserve"> ovlaštenoj za zastupanje dužnika</w:t>
      </w:r>
      <w:r w:rsidR="00A82D3C">
        <w:t xml:space="preserve"> trgovačkog društva</w:t>
      </w:r>
      <w:r w:rsidR="0077519F">
        <w:t xml:space="preserve"> </w:t>
      </w:r>
      <w:r w:rsidR="00CD32FE" w:rsidRPr="00371136">
        <w:rPr>
          <w:rFonts w:cs="Arial"/>
        </w:rPr>
        <w:t xml:space="preserve">društvom </w:t>
      </w:r>
      <w:r w:rsidR="00696D7A" w:rsidRPr="00696D7A">
        <w:rPr>
          <w:rFonts w:cs="Arial"/>
          <w:b/>
        </w:rPr>
        <w:t>SQUADRA M j.d.o.o. za građevinarstvo, Čavle, Bani 2, OIB 58771706059</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696D7A">
        <w:t>288</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696D7A">
        <w:rPr>
          <w:bCs/>
        </w:rPr>
        <w:t>288</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696D7A">
        <w:rPr>
          <w:b/>
        </w:rPr>
        <w:t>36775689862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696D7A">
        <w:rPr>
          <w:b/>
          <w:bCs/>
        </w:rPr>
        <w:t>288</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96D7A">
        <w:rPr>
          <w:bCs/>
        </w:rPr>
        <w:t>242</w:t>
      </w:r>
      <w:r w:rsidRPr="00C83F8A">
        <w:rPr>
          <w:bCs/>
        </w:rPr>
        <w:t xml:space="preserve"> dan</w:t>
      </w:r>
      <w:r w:rsidR="00586E6F">
        <w:rPr>
          <w:bCs/>
        </w:rPr>
        <w:t>a</w:t>
      </w:r>
      <w:r>
        <w:rPr>
          <w:bCs/>
        </w:rPr>
        <w:t xml:space="preserve"> u iznosu </w:t>
      </w:r>
      <w:r w:rsidR="00696D7A">
        <w:t>36.533,97</w:t>
      </w:r>
      <w:r w:rsidR="00E32F93">
        <w:t xml:space="preserve"> </w:t>
      </w:r>
      <w:r w:rsidR="005A08A7">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696D7A">
        <w:t>02. svibnja</w:t>
      </w:r>
      <w:r w:rsidR="009E0377">
        <w:t xml:space="preserve"> 2018.</w:t>
      </w:r>
      <w:r w:rsidR="00696D7A">
        <w:t xml:space="preserve"> godine</w:t>
      </w:r>
      <w:r w:rsidR="004B5C22">
        <w:tab/>
      </w:r>
    </w:p>
    <w:p w:rsidRDefault="00696D7A" w:rsidP="004B5C22" w:rsidR="00696D7A">
      <w:pPr>
        <w:jc w:val="center"/>
      </w:pPr>
    </w:p>
    <w:p w:rsidRDefault="005613D5" w:rsidP="00696D7A" w:rsidR="00230E1E">
      <w:pPr>
        <w:jc w:val="right"/>
      </w:pPr>
      <w:r>
        <w:tab/>
      </w:r>
      <w:r>
        <w:tab/>
      </w:r>
      <w:r>
        <w:tab/>
      </w:r>
      <w:r>
        <w:tab/>
      </w:r>
      <w:r>
        <w:tab/>
      </w:r>
      <w:r>
        <w:tab/>
      </w:r>
      <w:r>
        <w:tab/>
      </w:r>
      <w:r w:rsidR="00EB5FE6">
        <w:t>S</w:t>
      </w:r>
      <w:r w:rsidR="00B7614A" w:rsidRPr="00881E1F">
        <w:t>udac</w:t>
      </w:r>
    </w:p>
    <w:p w:rsidRDefault="00B840BC" w:rsidP="00696D7A" w:rsidR="003D5A8E">
      <w:pPr>
        <w:ind w:firstLine="708" w:left="1416"/>
        <w:jc w:val="right"/>
      </w:pPr>
      <w:r>
        <w:tab/>
      </w:r>
      <w:r>
        <w:tab/>
      </w:r>
      <w:r>
        <w:tab/>
      </w:r>
      <w:r>
        <w:tab/>
      </w:r>
      <w:r w:rsidR="00BB294D" w:rsidRPr="00B840BC">
        <w:t xml:space="preserve">Daniela </w:t>
      </w:r>
      <w:r w:rsidR="004B5C22" w:rsidRPr="00B840BC">
        <w:t>Korlević</w:t>
      </w:r>
      <w:r w:rsidR="003D5A8E">
        <w:t xml:space="preserve"> </w:t>
      </w:r>
    </w:p>
    <w:p w:rsidRDefault="00B43194" w:rsidP="00B43194" w:rsidR="00B43194">
      <w:pPr>
        <w:ind w:firstLine="708" w:left="1416"/>
        <w:jc w:val="center"/>
      </w:pPr>
    </w:p>
    <w:p w:rsidRDefault="00696D7A" w:rsidP="00B43194" w:rsidR="00696D7A">
      <w:pPr>
        <w:ind w:firstLine="708" w:left="1416"/>
        <w:jc w:val="center"/>
      </w:pPr>
    </w:p>
    <w:p w:rsidRDefault="00696D7A" w:rsidP="00B43194" w:rsidR="00696D7A" w:rsidRPr="00B91EA2">
      <w:pPr>
        <w:ind w:firstLine="708" w:left="1416"/>
        <w:jc w:val="center"/>
      </w:pPr>
    </w:p>
    <w:p w:rsidRDefault="00BB294D" w:rsidP="00696D7A" w:rsidR="00BB294D" w:rsidRPr="009E0377">
      <w:pPr>
        <w:ind w:hanging="1416" w:left="1416"/>
        <w:jc w:val="both"/>
        <w:rPr>
          <w:bCs/>
        </w:rPr>
      </w:pPr>
      <w:r w:rsidRPr="009E0377">
        <w:rPr>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696D7A">
      <w:t>288</w:t>
    </w:r>
    <w:r w:rsidR="00CD32FE">
      <w:t>/18-6</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711B0"/>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63676"/>
    <w:rsid w:val="00367900"/>
    <w:rsid w:val="003B47E3"/>
    <w:rsid w:val="003C7BB5"/>
    <w:rsid w:val="003D5A8E"/>
    <w:rsid w:val="0040236F"/>
    <w:rsid w:val="00412E43"/>
    <w:rsid w:val="004721E1"/>
    <w:rsid w:val="004823C8"/>
    <w:rsid w:val="004B5C22"/>
    <w:rsid w:val="004C718A"/>
    <w:rsid w:val="004E004C"/>
    <w:rsid w:val="004F1E97"/>
    <w:rsid w:val="00531B84"/>
    <w:rsid w:val="0054004C"/>
    <w:rsid w:val="00542F2A"/>
    <w:rsid w:val="00553780"/>
    <w:rsid w:val="0055769C"/>
    <w:rsid w:val="005613D5"/>
    <w:rsid w:val="005639B5"/>
    <w:rsid w:val="00571B81"/>
    <w:rsid w:val="00586E6F"/>
    <w:rsid w:val="005A08A7"/>
    <w:rsid w:val="005C5423"/>
    <w:rsid w:val="00616C78"/>
    <w:rsid w:val="006312BB"/>
    <w:rsid w:val="006361EF"/>
    <w:rsid w:val="00646A80"/>
    <w:rsid w:val="006651FF"/>
    <w:rsid w:val="00693A55"/>
    <w:rsid w:val="00696D7A"/>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3194"/>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E3385"/>
    <w:rsid w:val="00BF2099"/>
    <w:rsid w:val="00C0179D"/>
    <w:rsid w:val="00C024C9"/>
    <w:rsid w:val="00C1519D"/>
    <w:rsid w:val="00C20596"/>
    <w:rsid w:val="00C430C9"/>
    <w:rsid w:val="00C445DA"/>
    <w:rsid w:val="00C83F8A"/>
    <w:rsid w:val="00C85A51"/>
    <w:rsid w:val="00CA122B"/>
    <w:rsid w:val="00CA1A47"/>
    <w:rsid w:val="00CC693B"/>
    <w:rsid w:val="00CD05A2"/>
    <w:rsid w:val="00CD32FE"/>
    <w:rsid w:val="00CD7310"/>
    <w:rsid w:val="00D07295"/>
    <w:rsid w:val="00D3366D"/>
    <w:rsid w:val="00D36AC3"/>
    <w:rsid w:val="00D5639E"/>
    <w:rsid w:val="00D972F3"/>
    <w:rsid w:val="00DA16BD"/>
    <w:rsid w:val="00DC2B65"/>
    <w:rsid w:val="00DF01A9"/>
    <w:rsid w:val="00DF66A4"/>
    <w:rsid w:val="00E02E3E"/>
    <w:rsid w:val="00E32F93"/>
    <w:rsid w:val="00E52507"/>
    <w:rsid w:val="00E661F3"/>
    <w:rsid w:val="00EA694B"/>
    <w:rsid w:val="00EB5FE6"/>
    <w:rsid w:val="00ED6B72"/>
    <w:rsid w:val="00F02B32"/>
    <w:rsid w:val="00F1400F"/>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BE3385"/>
    <w:rPr>
      <w:color w:val="808080"/>
      <w:bdr w:space="0" w:sz="0" w:color="auto" w:val="none"/>
      <w:shd w:fill="auto" w:color="auto" w:val="clear"/>
    </w:rPr>
  </w:style>
  <w:style w:customStyle="true" w:styleId="eSPISCCParagraphDefaultFont" w:type="character">
    <w:name w:val="eSPIS_CC_Paragraph Default Font"/>
    <w:basedOn w:val="Zadanifontodlomka"/>
    <w:rsid w:val="00BE338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E3385"/>
    <w:rPr>
      <w:b/>
      <w:bCs/>
      <w:bdr w:space="0" w:sz="0" w:color="auto" w:val="none"/>
      <w:shd w:fill="FFFFCC" w:color="auto" w:val="clear"/>
      <w:lang w:val="hr-HR"/>
    </w:rPr>
  </w:style>
  <w:style w:customStyle="true" w:styleId="PozadinaSvijetloCrvena" w:type="character">
    <w:name w:val="Pozadina_SvijetloCrvena"/>
    <w:basedOn w:val="eSPISCCParagraphDefaultFont"/>
    <w:rsid w:val="00BE338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338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BE3385"/>
    <w:rPr>
      <w:color w:val="808080"/>
      <w:bdr w:color="auto" w:space="0" w:sz="0" w:val="none"/>
      <w:shd w:color="auto" w:fill="auto" w:val="clear"/>
    </w:rPr>
  </w:style>
  <w:style w:customStyle="1" w:styleId="eSPISCCParagraphDefaultFont" w:type="character">
    <w:name w:val="eSPIS_CC_Paragraph Default Font"/>
    <w:basedOn w:val="Zadanifontodlomka"/>
    <w:rsid w:val="00BE338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E3385"/>
    <w:rPr>
      <w:b/>
      <w:bCs/>
      <w:bdr w:color="auto" w:space="0" w:sz="0" w:val="none"/>
      <w:shd w:color="auto" w:fill="FFFFCC" w:val="clear"/>
      <w:lang w:val="hr-HR"/>
    </w:rPr>
  </w:style>
  <w:style w:customStyle="1" w:styleId="PozadinaSvijetloCrvena" w:type="character">
    <w:name w:val="Pozadina_SvijetloCrvena"/>
    <w:basedOn w:val="eSPISCCParagraphDefaultFont"/>
    <w:rsid w:val="00BE338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E338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zvorni_sadrzaj>
    <derivirana_varijabla naziv="DomainObject.Predmet.SudioniciListNaziv_1">
      <item>FINA  Rijeka</item>
      <item>SQUADRA M j.d.o.o.</item>
    </derivirana_varijabla>
  </DomainObject.Predmet.SudioniciListNaziv>
  <DomainObject.Predmet.SudioniciListAdressOIB>
    <izvorni_sadrzaj>
      <item>FINA  Rijeka, OIB 85821130368, Frana Kurelca 8,51000 Rijeka</item>
      <item>SQUADRA M j.d.o.o., OIB 58771706059, Bani 2,51219 Čavle</item>
    </izvorni_sadrzaj>
    <derivirana_varijabla naziv="DomainObject.Predmet.SudioniciListAdressOIB_1">
      <item>FINA  Rijeka, OIB 85821130368, Frana Kurelca 8,51000 Rijeka</item>
      <item>SQUADRA M j.d.o.o., OIB 58771706059, Bani 2,51219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zvorni_sadrzaj>
    <derivirana_varijabla naziv="DomainObject.Predmet.SudioniciListNazivOIB_1">
      <item>, OIB 85821130368</item>
      <item>, OIB 58771706059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CEDCD-6C11-4FD7-9780-5132A8FE8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924</properties:Words>
  <properties:Characters>5201</properties:Characters>
  <properties:Lines>106</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2018-05-02T08:13:00Z</dcterms:created>
  <dc:creator>ksarlija</dc:creator>
  <cp:lastModifiedBy>Jasna Radulović</cp:lastModifiedBy>
  <cp:lastPrinted>2018-04-30T09:48:00Z</cp:lastPrinted>
  <dcterms:modified xmlns:xsi="http://www.w3.org/2001/XMLSchema-instance" xsi:type="dcterms:W3CDTF">2018-05-02T08:16:00Z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(288-18 PREDUJAM.docx)</vt:lpwstr>
  </prop:property>
  <prop:property name="CC_coloring" pid="4" fmtid="{D5CDD505-2E9C-101B-9397-08002B2CF9AE}">
    <vt:bool>false</vt:bool>
  </prop:property>
  <prop:property name="BrojStranica" pid="5" fmtid="{D5CDD505-2E9C-101B-9397-08002B2CF9AE}">
    <vt:i4>3</vt:i4>
  </prop:property>
</prop:Properties>
</file>