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ca6d" w14:paraId="20cca6d" w:rsidRDefault="008F200F" w:rsidR="008F200F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</w:t>
      </w:r>
      <w:proofErr w:type="spellStart"/>
      <w:r w:rsidRPr="00D41257">
        <w:rPr>
          <w:sz w:val="24"/>
          <w:szCs w:val="24"/>
        </w:rPr>
        <w:t>Amruševa</w:t>
      </w:r>
      <w:proofErr w:type="spellEnd"/>
      <w:r w:rsidRPr="00D41257">
        <w:rPr>
          <w:sz w:val="24"/>
          <w:szCs w:val="24"/>
        </w:rPr>
        <w:t xml:space="preserve">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EA439D">
        <w:rPr>
          <w:bCs/>
          <w:sz w:val="24"/>
          <w:szCs w:val="24"/>
        </w:rPr>
        <w:t>6</w:t>
      </w:r>
      <w:r w:rsidR="001F7BBC">
        <w:rPr>
          <w:bCs/>
          <w:sz w:val="24"/>
          <w:szCs w:val="24"/>
        </w:rPr>
        <w:t>654</w:t>
      </w:r>
      <w:r w:rsidR="00EA439D">
        <w:rPr>
          <w:bCs/>
          <w:sz w:val="24"/>
          <w:szCs w:val="24"/>
        </w:rPr>
        <w:t>/2016</w:t>
      </w:r>
      <w:r w:rsidR="004175A1">
        <w:rPr>
          <w:bCs/>
          <w:sz w:val="24"/>
          <w:szCs w:val="24"/>
        </w:rPr>
        <w:t>-31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1F7BBC">
        <w:rPr>
          <w:sz w:val="24"/>
          <w:szCs w:val="24"/>
        </w:rPr>
        <w:t>5</w:t>
      </w:r>
      <w:r w:rsidR="00C22C4C"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1F7BBC" w:rsidP="001F7BBC" w:rsidR="001F7BBC" w:rsidRPr="007D3CE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/>
        </w:rPr>
        <w:t>Trgovački sud u Zagrebu, po sucu Nikoli Ribariću, u stečajnom postupku nad dužnikom SANSINO d.o.o.</w:t>
      </w:r>
      <w:r>
        <w:rPr>
          <w:sz w:val="24"/>
          <w:szCs w:val="24"/>
          <w:lang w:eastAsia="en-US"/>
        </w:rPr>
        <w:t xml:space="preserve"> u stečaju, </w:t>
      </w:r>
      <w:r w:rsidRPr="007D3CE2">
        <w:rPr>
          <w:sz w:val="24"/>
          <w:szCs w:val="24"/>
          <w:lang w:eastAsia="en-US"/>
        </w:rPr>
        <w:t xml:space="preserve">Zagreb,  Zvonimirova 60, MBS: 080270001,  OIB:23031472784, </w:t>
      </w:r>
      <w:r>
        <w:rPr>
          <w:sz w:val="24"/>
          <w:szCs w:val="24"/>
          <w:lang w:eastAsia="en-US"/>
        </w:rPr>
        <w:t>nakon održanog ispitnog ročišta dana 5. travnja 2017., dana 5. travnja 2017.,</w:t>
      </w:r>
    </w:p>
    <w:p w:rsidRDefault="005B3C80" w:rsidP="005B3C80" w:rsidR="005B3C80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 xml:space="preserve">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EA439D" w:rsidP="00EA439D" w:rsidR="00EA439D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EA439D" w:rsidP="00EA439D" w:rsidR="00EA439D" w:rsidRPr="00D3523C">
      <w:pPr>
        <w:ind w:left="720"/>
        <w:jc w:val="both"/>
        <w:rPr>
          <w:b/>
          <w:sz w:val="24"/>
          <w:szCs w:val="24"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F7BBC" w:rsidP="001F7BBC" w:rsidR="001F7BBC">
      <w:pPr>
        <w:pStyle w:val="TableContents"/>
        <w:ind w:left="708"/>
        <w:rPr>
          <w:rFonts w:cs="Times New Roman"/>
          <w:b/>
          <w:bCs/>
        </w:rPr>
      </w:pPr>
    </w:p>
    <w:p w:rsidRDefault="001F7BBC" w:rsidP="001F7BBC" w:rsidR="001F7BBC" w:rsidRPr="0084366A">
      <w:pPr>
        <w:numPr>
          <w:ilvl w:val="0"/>
          <w:numId w:val="11"/>
        </w:numPr>
        <w:jc w:val="both"/>
        <w:rPr>
          <w:sz w:val="24"/>
          <w:szCs w:val="24"/>
        </w:rPr>
      </w:pPr>
      <w:r w:rsidRPr="0084366A">
        <w:rPr>
          <w:sz w:val="24"/>
          <w:szCs w:val="24"/>
        </w:rPr>
        <w:t>REPUBLIKA HRVATSKA, Ministarstvo financija, Porezna uprava, Područni ured Zagreb, zastupan po ŽDO u Zagrebu, u iznosu od 518.337,70  kn.</w:t>
      </w:r>
    </w:p>
    <w:p w:rsidRDefault="001F7BBC" w:rsidP="001F7BBC" w:rsidR="001F7BBC">
      <w:pPr>
        <w:pStyle w:val="Odlomakpopisa"/>
        <w:ind w:left="1065"/>
        <w:jc w:val="both"/>
        <w:rPr>
          <w:bCs/>
          <w:sz w:val="24"/>
        </w:rPr>
      </w:pPr>
    </w:p>
    <w:p w:rsidRDefault="001F7BBC" w:rsidP="001F7BBC" w:rsidR="001F7BBC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1F7BBC" w:rsidP="001F7BBC" w:rsidR="001F7BBC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EA439D">
        <w:rPr>
          <w:sz w:val="24"/>
          <w:szCs w:val="24"/>
        </w:rPr>
        <w:t>ispitnom ročištu održ</w:t>
      </w:r>
      <w:r w:rsidR="001F7BBC">
        <w:rPr>
          <w:sz w:val="24"/>
          <w:szCs w:val="24"/>
        </w:rPr>
        <w:t>anom 5</w:t>
      </w:r>
      <w:r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1F7BBC" w:rsidP="001F7BBC" w:rsidR="001F7BBC">
      <w:pPr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 xml:space="preserve">Stečajni upravitelj osporio je tražbinu vjerovnika </w:t>
      </w:r>
      <w:r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ab/>
        <w:t xml:space="preserve">REPUBLIKA </w:t>
      </w:r>
      <w:r w:rsidRPr="00B331D4">
        <w:rPr>
          <w:bCs/>
          <w:sz w:val="24"/>
          <w:szCs w:val="24"/>
        </w:rPr>
        <w:t>HRVATSKA,</w:t>
      </w:r>
      <w:r>
        <w:rPr>
          <w:bCs/>
          <w:sz w:val="24"/>
          <w:szCs w:val="24"/>
        </w:rPr>
        <w:t xml:space="preserve"> </w:t>
      </w:r>
      <w:r w:rsidRPr="00B331D4">
        <w:rPr>
          <w:bCs/>
          <w:sz w:val="24"/>
          <w:szCs w:val="24"/>
        </w:rPr>
        <w:t>Ministarstvo financija, Porezna uprava, Područni ured Zagreb, zastupan po ŽDO u Zagr</w:t>
      </w:r>
      <w:r>
        <w:rPr>
          <w:bCs/>
          <w:sz w:val="24"/>
          <w:szCs w:val="24"/>
        </w:rPr>
        <w:t xml:space="preserve">ebu, u iznosu od 518.337,70  kn. Stečajni </w:t>
      </w:r>
      <w:proofErr w:type="spellStart"/>
      <w:r>
        <w:rPr>
          <w:bCs/>
          <w:sz w:val="24"/>
          <w:szCs w:val="24"/>
        </w:rPr>
        <w:t>upravavitelj</w:t>
      </w:r>
      <w:proofErr w:type="spellEnd"/>
      <w:r>
        <w:rPr>
          <w:bCs/>
          <w:sz w:val="24"/>
          <w:szCs w:val="24"/>
        </w:rPr>
        <w:t xml:space="preserve"> osporio je tražbinu vjerovnika obzirom da je podneskom Porezne uprave od 9.3.2017.g. vjerovnik obavijestio dužnika kako nema dugovanja prema Poreznoj upravi jer su ista otpisana zbog nastupa apsolutne zastare.</w:t>
      </w:r>
    </w:p>
    <w:p w:rsidRDefault="001F7BBC" w:rsidP="001F7BBC" w:rsidR="001F7BB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suglasno sa vjerovnikom RH naveo je kako je prijava potraživanja temeljena na ispravi koja nije ovršna.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1F7BBC">
        <w:rPr>
          <w:sz w:val="24"/>
          <w:szCs w:val="24"/>
        </w:rPr>
        <w:t>bu 5</w:t>
      </w:r>
      <w:r w:rsidR="00AC2633"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75A1" w:rsidP="00E91121" w:rsidR="004175A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75A1" w:rsidP="00E91121" w:rsidR="004175A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75A1" w:rsidP="00E91121" w:rsidR="004175A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75A1" w:rsidP="004175A1" w:rsidR="004175A1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175A1" w:rsidP="00E91121" w:rsidR="004175A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  <w:bookmarkStart w:name="_GoBack" w:id="0"/>
      <w:bookmarkEnd w:id="0"/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75A1">
      <w:rPr>
        <w:noProof/>
      </w:rPr>
      <w:t>2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B20402">
      <w:rPr>
        <w:bCs/>
        <w:sz w:val="24"/>
        <w:szCs w:val="24"/>
      </w:rPr>
      <w:t>6</w:t>
    </w:r>
    <w:r w:rsidR="001F7BBC">
      <w:rPr>
        <w:bCs/>
        <w:sz w:val="24"/>
        <w:szCs w:val="24"/>
      </w:rPr>
      <w:t>654</w:t>
    </w:r>
    <w:r w:rsidR="00B20402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1F7BBC"/>
    <w:rsid w:val="00205B07"/>
    <w:rsid w:val="002250D1"/>
    <w:rsid w:val="002D71A0"/>
    <w:rsid w:val="00326D88"/>
    <w:rsid w:val="003E398F"/>
    <w:rsid w:val="003F5850"/>
    <w:rsid w:val="004175A1"/>
    <w:rsid w:val="00432324"/>
    <w:rsid w:val="00466389"/>
    <w:rsid w:val="004932EA"/>
    <w:rsid w:val="004A68FB"/>
    <w:rsid w:val="004B273E"/>
    <w:rsid w:val="00521FA5"/>
    <w:rsid w:val="005B3C80"/>
    <w:rsid w:val="0061489A"/>
    <w:rsid w:val="006810F2"/>
    <w:rsid w:val="0069080E"/>
    <w:rsid w:val="0082247D"/>
    <w:rsid w:val="00855B5A"/>
    <w:rsid w:val="008D3179"/>
    <w:rsid w:val="008F200F"/>
    <w:rsid w:val="00AC2633"/>
    <w:rsid w:val="00AE36DD"/>
    <w:rsid w:val="00B0039F"/>
    <w:rsid w:val="00B072B4"/>
    <w:rsid w:val="00B20402"/>
    <w:rsid w:val="00B37574"/>
    <w:rsid w:val="00B4578E"/>
    <w:rsid w:val="00BA10F9"/>
    <w:rsid w:val="00C22C4C"/>
    <w:rsid w:val="00C25561"/>
    <w:rsid w:val="00C30BA2"/>
    <w:rsid w:val="00CC2635"/>
    <w:rsid w:val="00D41257"/>
    <w:rsid w:val="00D84FEC"/>
    <w:rsid w:val="00DA6AD7"/>
    <w:rsid w:val="00DD102E"/>
    <w:rsid w:val="00E625E4"/>
    <w:rsid w:val="00E94B23"/>
    <w:rsid w:val="00EA439D"/>
    <w:rsid w:val="00EA577F"/>
    <w:rsid w:val="00EB7917"/>
    <w:rsid w:val="00EE568E"/>
    <w:rsid w:val="00EF66F3"/>
    <w:rsid w:val="00F84831"/>
    <w:rsid w:val="00F84DFA"/>
    <w:rsid w:val="00FA6BBA"/>
    <w:rsid w:val="00FA7C0B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5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5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2062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2017-04-05T12:30:00Z</dcterms:created>
  <dc:creator>nribaric</dc:creator>
  <cp:lastModifiedBy>Jadranka Zelić</cp:lastModifiedBy>
  <cp:lastPrinted>2017-04-06T12:31:00Z</cp:lastPrinted>
  <dcterms:modified xmlns:xsi="http://www.w3.org/2001/XMLSchema-instance" xsi:type="dcterms:W3CDTF">2017-04-06T12:31:00Z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