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a944" w14:paraId="d61a94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4C0960">
        <w:t>841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C425F0">
        <w:t>10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4C0960">
        <w:t xml:space="preserve">GRGIN GRUPA </w:t>
      </w:r>
      <w:r w:rsidR="00C425F0">
        <w:t xml:space="preserve"> j.d.o.o., </w:t>
      </w:r>
      <w:r w:rsidR="004C0960">
        <w:t>Zadar, Šibenska 3/D</w:t>
      </w:r>
      <w:r w:rsidR="00C425F0">
        <w:t xml:space="preserve">, OIB: </w:t>
      </w:r>
      <w:r w:rsidR="004C0960">
        <w:t>65049801464</w:t>
      </w:r>
    </w:p>
    <w:p w:rsidRDefault="00EF77BD" w:rsidP="00EF77BD" w:rsidR="00EF77BD" w:rsidRPr="00AC26FF"/>
    <w:p w:rsidRDefault="00EF77BD" w:rsidP="00A25D91" w:rsidR="00A25D91"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4C0960">
        <w:t>GRGIN GRUPA  j.d.o.o., Zadar, Šibenska 3/D, OIB: 65049801464</w:t>
      </w:r>
      <w:r w:rsidR="00ED24DF"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1302CA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74EA"/>
    <w:rsid w:val="00034E2C"/>
    <w:rsid w:val="000351DA"/>
    <w:rsid w:val="00036D3E"/>
    <w:rsid w:val="000510F1"/>
    <w:rsid w:val="00066CA2"/>
    <w:rsid w:val="000764DE"/>
    <w:rsid w:val="000A2CF0"/>
    <w:rsid w:val="000A4435"/>
    <w:rsid w:val="000B2C31"/>
    <w:rsid w:val="000C6B4C"/>
    <w:rsid w:val="000E1141"/>
    <w:rsid w:val="000F5795"/>
    <w:rsid w:val="000F7A75"/>
    <w:rsid w:val="00104A6B"/>
    <w:rsid w:val="00104F00"/>
    <w:rsid w:val="0011036A"/>
    <w:rsid w:val="001160FE"/>
    <w:rsid w:val="0012754F"/>
    <w:rsid w:val="001302CA"/>
    <w:rsid w:val="00130908"/>
    <w:rsid w:val="001348A7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96B86"/>
    <w:rsid w:val="001A2481"/>
    <w:rsid w:val="001B1157"/>
    <w:rsid w:val="001B710F"/>
    <w:rsid w:val="001C3DA0"/>
    <w:rsid w:val="001C566D"/>
    <w:rsid w:val="001C57CB"/>
    <w:rsid w:val="002043A2"/>
    <w:rsid w:val="002119C5"/>
    <w:rsid w:val="002305E0"/>
    <w:rsid w:val="00237CCD"/>
    <w:rsid w:val="00241F90"/>
    <w:rsid w:val="0024291D"/>
    <w:rsid w:val="002570FB"/>
    <w:rsid w:val="002658E8"/>
    <w:rsid w:val="00272A77"/>
    <w:rsid w:val="0029764D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0C9A"/>
    <w:rsid w:val="00426FE6"/>
    <w:rsid w:val="00476CB1"/>
    <w:rsid w:val="004776D3"/>
    <w:rsid w:val="004B2F71"/>
    <w:rsid w:val="004B73EA"/>
    <w:rsid w:val="004C0960"/>
    <w:rsid w:val="004C5586"/>
    <w:rsid w:val="004D552F"/>
    <w:rsid w:val="004E784D"/>
    <w:rsid w:val="004F1F63"/>
    <w:rsid w:val="004F63DC"/>
    <w:rsid w:val="005033D0"/>
    <w:rsid w:val="00504A80"/>
    <w:rsid w:val="00523B13"/>
    <w:rsid w:val="00524271"/>
    <w:rsid w:val="00546865"/>
    <w:rsid w:val="00547369"/>
    <w:rsid w:val="0056041E"/>
    <w:rsid w:val="00593CBE"/>
    <w:rsid w:val="00596D73"/>
    <w:rsid w:val="005B0009"/>
    <w:rsid w:val="005C323D"/>
    <w:rsid w:val="005C4F38"/>
    <w:rsid w:val="005D0B2D"/>
    <w:rsid w:val="005D111F"/>
    <w:rsid w:val="005D151D"/>
    <w:rsid w:val="005D48CE"/>
    <w:rsid w:val="006257EA"/>
    <w:rsid w:val="006329E4"/>
    <w:rsid w:val="00633CAE"/>
    <w:rsid w:val="00636405"/>
    <w:rsid w:val="00636C74"/>
    <w:rsid w:val="00660C80"/>
    <w:rsid w:val="00665284"/>
    <w:rsid w:val="006671B5"/>
    <w:rsid w:val="00670CB1"/>
    <w:rsid w:val="006B350E"/>
    <w:rsid w:val="006B4A63"/>
    <w:rsid w:val="006B6E6A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2351"/>
    <w:rsid w:val="00800977"/>
    <w:rsid w:val="008134B1"/>
    <w:rsid w:val="00822A41"/>
    <w:rsid w:val="008258E2"/>
    <w:rsid w:val="00841480"/>
    <w:rsid w:val="008430A2"/>
    <w:rsid w:val="00856B05"/>
    <w:rsid w:val="00862DEF"/>
    <w:rsid w:val="008701B6"/>
    <w:rsid w:val="00892B1F"/>
    <w:rsid w:val="008A66B3"/>
    <w:rsid w:val="008B1F41"/>
    <w:rsid w:val="008B39C0"/>
    <w:rsid w:val="008C57D8"/>
    <w:rsid w:val="008E37BF"/>
    <w:rsid w:val="008F1162"/>
    <w:rsid w:val="00932A0E"/>
    <w:rsid w:val="0096758B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E6ED5"/>
    <w:rsid w:val="009F4EA6"/>
    <w:rsid w:val="009F6C7B"/>
    <w:rsid w:val="00A066D0"/>
    <w:rsid w:val="00A071B8"/>
    <w:rsid w:val="00A2201A"/>
    <w:rsid w:val="00A241EB"/>
    <w:rsid w:val="00A25D91"/>
    <w:rsid w:val="00A566F9"/>
    <w:rsid w:val="00A655C4"/>
    <w:rsid w:val="00AB7880"/>
    <w:rsid w:val="00AE6E00"/>
    <w:rsid w:val="00AF1854"/>
    <w:rsid w:val="00B368A7"/>
    <w:rsid w:val="00B4528C"/>
    <w:rsid w:val="00B519F6"/>
    <w:rsid w:val="00B546A0"/>
    <w:rsid w:val="00B57362"/>
    <w:rsid w:val="00B669EA"/>
    <w:rsid w:val="00B74966"/>
    <w:rsid w:val="00B74C24"/>
    <w:rsid w:val="00B82327"/>
    <w:rsid w:val="00B82739"/>
    <w:rsid w:val="00B9693D"/>
    <w:rsid w:val="00B970D9"/>
    <w:rsid w:val="00BA4030"/>
    <w:rsid w:val="00BA70D1"/>
    <w:rsid w:val="00BB6219"/>
    <w:rsid w:val="00BB6E1C"/>
    <w:rsid w:val="00BC7F0D"/>
    <w:rsid w:val="00BE7525"/>
    <w:rsid w:val="00BF1427"/>
    <w:rsid w:val="00BF3DDD"/>
    <w:rsid w:val="00BF40AD"/>
    <w:rsid w:val="00C06493"/>
    <w:rsid w:val="00C300E8"/>
    <w:rsid w:val="00C425F0"/>
    <w:rsid w:val="00C44B8E"/>
    <w:rsid w:val="00C51C39"/>
    <w:rsid w:val="00C954AF"/>
    <w:rsid w:val="00CC33B6"/>
    <w:rsid w:val="00CF2892"/>
    <w:rsid w:val="00CF2F9A"/>
    <w:rsid w:val="00CF76EE"/>
    <w:rsid w:val="00D05863"/>
    <w:rsid w:val="00D3344E"/>
    <w:rsid w:val="00D46FD8"/>
    <w:rsid w:val="00D55A9B"/>
    <w:rsid w:val="00D7615E"/>
    <w:rsid w:val="00DA249B"/>
    <w:rsid w:val="00DB692C"/>
    <w:rsid w:val="00DB704B"/>
    <w:rsid w:val="00DC05F2"/>
    <w:rsid w:val="00DC23F5"/>
    <w:rsid w:val="00DC5BAC"/>
    <w:rsid w:val="00DE5F77"/>
    <w:rsid w:val="00DE60E8"/>
    <w:rsid w:val="00DE78C2"/>
    <w:rsid w:val="00DF3513"/>
    <w:rsid w:val="00E040EE"/>
    <w:rsid w:val="00E1449B"/>
    <w:rsid w:val="00E42797"/>
    <w:rsid w:val="00E467B0"/>
    <w:rsid w:val="00E50A2F"/>
    <w:rsid w:val="00E54910"/>
    <w:rsid w:val="00E83ADC"/>
    <w:rsid w:val="00E86539"/>
    <w:rsid w:val="00E8758E"/>
    <w:rsid w:val="00EA0AA4"/>
    <w:rsid w:val="00EB5F26"/>
    <w:rsid w:val="00ED021C"/>
    <w:rsid w:val="00ED24DF"/>
    <w:rsid w:val="00EE60B4"/>
    <w:rsid w:val="00EF1F3C"/>
    <w:rsid w:val="00EF77BD"/>
    <w:rsid w:val="00F60A16"/>
    <w:rsid w:val="00F90D0E"/>
    <w:rsid w:val="00FA652A"/>
    <w:rsid w:val="00FB1548"/>
    <w:rsid w:val="00FC0857"/>
    <w:rsid w:val="00FD2AE5"/>
    <w:rsid w:val="00FD6C8F"/>
    <w:rsid w:val="00FD70E4"/>
    <w:rsid w:val="00FE12D4"/>
    <w:rsid w:val="00FE3E9C"/>
    <w:rsid w:val="00FE6C77"/>
    <w:rsid w:val="00FF00BD"/>
    <w:rsid w:val="00FF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4E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4E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4E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4E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4E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4E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4E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4E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GRGIN GRUPA j.d.o.o. za proizvodnju, prodaju i usluge</izvorni_sadrzaj>
    <derivirana_varijabla naziv="DomainObject.Predmet.ProtustrankaFormated_1">  GRGIN GRUPA j.d.o.o. za proizvodnju, prodaju i usluge</derivirana_varijabla>
  </DomainObject.Predmet.ProtustrankaFormated>
  <DomainObject.Predmet.ProtustrankaFormatedOIB>
    <izvorni_sadrzaj>  GRGIN GRUPA j.d.o.o. za proizvodnju, prodaju i usluge, OIB 65049801464</izvorni_sadrzaj>
    <derivirana_varijabla naziv="DomainObject.Predmet.ProtustrankaFormatedOIB_1">  GRGIN GRUPA j.d.o.o. za proizvodnju, prodaju i usluge, OIB 65049801464</derivirana_varijabla>
  </DomainObject.Predmet.ProtustrankaFormatedOIB>
  <DomainObject.Predmet.ProtustrankaFormatedWithAdress>
    <izvorni_sadrzaj> GRGIN GRUPA j.d.o.o. za proizvodnju, prodaju i usluge, Šibenska 3/D, 23000 Zadar</izvorni_sadrzaj>
    <derivirana_varijabla naziv="DomainObject.Predmet.ProtustrankaFormatedWithAdress_1"> GRGIN GRUPA j.d.o.o. za proizvodnju, prodaju i usluge, Šibenska 3/D, 23000 Zadar</derivirana_varijabla>
  </DomainObject.Predmet.ProtustrankaFormatedWithAdress>
  <DomainObject.Predmet.ProtustrankaFormatedWithAdressOIB>
    <izvorni_sadrzaj> GRGIN GRUPA j.d.o.o. za proizvodnju, prodaju i usluge, OIB 65049801464, Šibenska 3/D, 23000 Zadar</izvorni_sadrzaj>
    <derivirana_varijabla naziv="DomainObject.Predmet.ProtustrankaFormatedWithAdressOIB_1"> GRGIN GRUPA j.d.o.o. za proizvodnju, prodaju i usluge, OIB 65049801464, Šibenska 3/D, 23000 Zadar</derivirana_varijabla>
  </DomainObject.Predmet.ProtustrankaFormatedWithAdressOIB>
  <DomainObject.Predmet.ProtustrankaWithAdress>
    <izvorni_sadrzaj>GRGIN GRUPA j.d.o.o. za proizvodnju, prodaju i usluge Šibenska 3/D, 23000 Zadar</izvorni_sadrzaj>
    <derivirana_varijabla naziv="DomainObject.Predmet.ProtustrankaWithAdress_1">GRGIN GRUPA j.d.o.o. za proizvodnju, prodaju i usluge Šibenska 3/D, 23000 Zadar</derivirana_varijabla>
  </DomainObject.Predmet.ProtustrankaWithAdress>
  <DomainObject.Predmet.ProtustrankaWithAdressOIB>
    <izvorni_sadrzaj>GRGIN GRUPA j.d.o.o. za proizvodnju, prodaju i usluge, OIB 65049801464, Šibenska 3/D, 23000 Zadar</izvorni_sadrzaj>
    <derivirana_varijabla naziv="DomainObject.Predmet.ProtustrankaWithAdressOIB_1">GRGIN GRUPA j.d.o.o. za proizvodnju, prodaju i usluge, OIB 65049801464, Šibenska 3/D, 23000 Zadar</derivirana_varijabla>
  </DomainObject.Predmet.ProtustrankaWithAdressOIB>
  <DomainObject.Predmet.ProtustrankaNazivFormated>
    <izvorni_sadrzaj>GRGIN GRUPA j.d.o.o. za proizvodnju, prodaju i usluge</izvorni_sadrzaj>
    <derivirana_varijabla naziv="DomainObject.Predmet.ProtustrankaNazivFormated_1">GRGIN GRUPA j.d.o.o. za proizvodnju, prodaju i usluge</derivirana_varijabla>
  </DomainObject.Predmet.ProtustrankaNazivFormated>
  <DomainObject.Predmet.ProtustrankaNazivFormatedOIB>
    <izvorni_sadrzaj>GRGIN GRUPA j.d.o.o. za proizvodnju, prodaju i usluge, OIB 65049801464</izvorni_sadrzaj>
    <derivirana_varijabla naziv="DomainObject.Predmet.ProtustrankaNazivFormatedOIB_1">GRGIN GRUPA j.d.o.o. za proizvodnju, prodaju i usluge, OIB 65049801464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1095322.79</izvorni_sadrzaj>
    <derivirana_varijabla naziv="DomainObject.Predmet.TrenutnaVrijednost_1">1095322.79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GRGIN GRUPA j.d.o.o. za proizvodnju, prodaju i usluge</item>
    </izvorni_sadrzaj>
    <derivirana_varijabla naziv="DomainObject.Predmet.ProtuStrankaListFormated_1">
      <item>GRGIN GRUPA j.d.o.o. za proizvodnju, prodaju i usluge</item>
    </derivirana_varijabla>
  </DomainObject.Predmet.ProtuStrankaListFormated>
  <DomainObject.Predmet.ProtuStrankaListFormatedOIB>
    <izvorni_sadrzaj>
      <item>GRGIN GRUPA j.d.o.o. za proizvodnju, prodaju i usluge, OIB 65049801464</item>
    </izvorni_sadrzaj>
    <derivirana_varijabla naziv="DomainObject.Predmet.ProtuStrankaListFormatedOIB_1">
      <item>GRGIN GRUPA j.d.o.o. za proizvodnju, prodaju i usluge, OIB 65049801464</item>
    </derivirana_varijabla>
  </DomainObject.Predmet.ProtuStrankaListFormatedOIB>
  <DomainObject.Predmet.ProtuStrankaListFormatedWithAdress>
    <izvorni_sadrzaj>
      <item>GRGIN GRUPA j.d.o.o. za proizvodnju, prodaju i usluge, Šibenska 3/D, 23000 Zadar</item>
    </izvorni_sadrzaj>
    <derivirana_varijabla naziv="DomainObject.Predmet.ProtuStrankaListFormatedWithAdress_1">
      <item>GRGIN GRUPA j.d.o.o. za proizvodnju, prodaju i usluge, Šibenska 3/D, 23000 Zadar</item>
    </derivirana_varijabla>
  </DomainObject.Predmet.ProtuStrankaListFormatedWithAdress>
  <DomainObject.Predmet.ProtuStrankaListFormatedWithAdressOIB>
    <izvorni_sadrzaj>
      <item>GRGIN GRUPA j.d.o.o. za proizvodnju, prodaju i usluge, OIB 65049801464, Šibenska 3/D, 23000 Zadar</item>
    </izvorni_sadrzaj>
    <derivirana_varijabla naziv="DomainObject.Predmet.ProtuStrankaListFormatedWithAdressOIB_1">
      <item>GRGIN GRUPA j.d.o.o. za proizvodnju, prodaju i usluge, OIB 65049801464, Šibenska 3/D, 23000 Zadar</item>
    </derivirana_varijabla>
  </DomainObject.Predmet.ProtuStrankaListFormatedWithAdressOIB>
  <DomainObject.Predmet.ProtuStrankaListNazivFormated>
    <izvorni_sadrzaj>
      <item>GRGIN GRUPA j.d.o.o. za proizvodnju, prodaju i usluge</item>
    </izvorni_sadrzaj>
    <derivirana_varijabla naziv="DomainObject.Predmet.ProtuStrankaListNazivFormated_1">
      <item>GRGIN GRUPA j.d.o.o. za proizvodnju, prodaju i usluge</item>
    </derivirana_varijabla>
  </DomainObject.Predmet.ProtuStrankaListNazivFormated>
  <DomainObject.Predmet.ProtuStrankaListNazivFormatedOIB>
    <izvorni_sadrzaj>
      <item>GRGIN GRUPA j.d.o.o. za proizvodnju, prodaju i usluge, OIB 65049801464</item>
    </izvorni_sadrzaj>
    <derivirana_varijabla naziv="DomainObject.Predmet.ProtuStrankaListNazivFormatedOIB_1">
      <item>GRGIN GRUPA j.d.o.o. za proizvodnju, prodaju i usluge, OIB 65049801464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GRGIN GRUPA j.d.o.o. za proizvodnju, prodaju i usluge</izvorni_sadrzaj>
    <derivirana_varijabla naziv="DomainObject.Predmet.ProtustrankaIDrugi_1">GRGIN GRUPA j.d.o.o. za proizvodnju, prodaju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GRGIN GRUPA j.d.o.o. za proizvodnju, prodaju i usluge, OIB 65049801464, Šibenska 3/D, 23000 Zadar</izvorni_sadrzaj>
    <derivirana_varijabla naziv="DomainObject.Predmet.ProtustrankaIDrugiAdressOIB_1">GRGIN GRUPA j.d.o.o. za proizvodnju, prodaju i usluge, OIB 65049801464, Šibenska 3/D,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GRGIN GRUPA j.d.o.o. za proizvodnju, prodaju i usluge</item>
      <item>Josip Grgin</item>
    </izvorni_sadrzaj>
    <derivirana_varijabla naziv="DomainObject.Predmet.SudioniciListNaziv_1">
      <item>Financijska agencija</item>
      <item>GRGIN GRUPA j.d.o.o. za proizvodnju, prodaju i usluge</item>
      <item>Josip Grgin</item>
    </derivirana_varijabla>
  </DomainObject.Predmet.SudioniciListNaziv>
  <DomainObject.Predmet.SudioniciListAdressOIB>
    <izvorni_sadrzaj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izvorni_sadrzaj>
    <derivirana_varijabla naziv="DomainObject.Predmet.SudioniciListAdressOIB_1">
      <item>Financijska agencija, OIB 85821130368, Ivana Danila 4,23000 Zadar</item>
      <item>GRGIN GRUPA j.d.o.o. za proizvodnju, prodaju i usluge, OIB 65049801464, Šibenska 3/D,23000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65049801464</item>
      <item>, OIB 68386722966</item>
    </izvorni_sadrzaj>
    <derivirana_varijabla naziv="DomainObject.Predmet.SudioniciListNazivOIB_1">
      <item>, OIB 85821130368</item>
      <item>, OIB 65049801464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87</properties:Words>
  <properties:Characters>503</properties:Characters>
  <properties:Lines>36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2017-06-13T11:48:00Z</dcterms:created>
  <dc:creator>Administrator</dc:creator>
  <cp:lastModifiedBy>Nena Mužanović</cp:lastModifiedBy>
  <cp:lastPrinted>2017-06-13T09:50:00Z</cp:lastPrinted>
  <dcterms:modified xmlns:xsi="http://www.w3.org/2001/XMLSchema-instance" xsi:type="dcterms:W3CDTF">2017-06-13T11:52:00Z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