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0e78" w14:paraId="5cf0e78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9D611A">
        <w:rPr>
          <w:rFonts w:eastAsia="Calibri"/>
          <w:szCs w:val="24"/>
          <w:lang w:eastAsia="en-US"/>
        </w:rPr>
        <w:t>619</w:t>
      </w:r>
      <w:r w:rsidR="00A01504">
        <w:rPr>
          <w:rFonts w:eastAsia="Calibri"/>
          <w:szCs w:val="24"/>
          <w:lang w:eastAsia="en-US"/>
        </w:rPr>
        <w:t>/16-</w:t>
      </w:r>
      <w:r w:rsidR="00C34795">
        <w:rPr>
          <w:rFonts w:eastAsia="Calibri"/>
          <w:szCs w:val="24"/>
          <w:lang w:eastAsia="en-US"/>
        </w:rPr>
        <w:t>10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9D611A">
        <w:t>Studio za aerobics, pilates, fitness, njegu tijela i masaže "Lotus", OIB: 99723234896, sa sjedištem u Miroslava Krleže 81, Koprivnica</w:t>
      </w:r>
      <w:r w:rsidR="00A01504">
        <w:t xml:space="preserve">, </w:t>
      </w:r>
      <w:r w:rsidR="00824366">
        <w:t xml:space="preserve">dana </w:t>
      </w:r>
      <w:r w:rsidR="00786A91">
        <w:t>17</w:t>
      </w:r>
      <w:r w:rsidR="00A01504">
        <w:t xml:space="preserve">. </w:t>
      </w:r>
      <w:r w:rsidR="00786A91">
        <w:t>lipnja</w:t>
      </w:r>
      <w:r w:rsidR="00A01504">
        <w:t xml:space="preserve">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9D611A">
        <w:t>Studio za aerobics, pilates, fitness, njegu tijela i masaže "Lotus", OIB: 99723234896, Miroslava Krleže 81, Koprivnica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86A91">
        <w:rPr>
          <w:szCs w:val="24"/>
        </w:rPr>
        <w:t>17</w:t>
      </w:r>
      <w:r w:rsidR="00A01504">
        <w:rPr>
          <w:szCs w:val="24"/>
        </w:rPr>
        <w:t xml:space="preserve">. </w:t>
      </w:r>
      <w:r w:rsidR="00786A91">
        <w:rPr>
          <w:szCs w:val="24"/>
        </w:rPr>
        <w:t>lipnja</w:t>
      </w:r>
      <w:r w:rsidR="00A01504">
        <w:rPr>
          <w:szCs w:val="24"/>
        </w:rPr>
        <w:t xml:space="preserve">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A01504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9D611A">
        <w:t>Studio za aerobics, pilates, fitness, njegu tijela i masaže "Lotus", OIB: 99723234896, Miroslava Krleže 81, Koprivnica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9D611A" w:rsidRPr="009D611A">
        <w:t>David Jakovljević, Sesvete, Kašinska 7, OIB: 63014812654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9D611A" w:rsidRPr="009D611A">
        <w:t>Studio za aerobics, pilates, fitness, njegu tijela i masaže "Lotus", OIB: 99723234896, Miroslava Krleže 81, Koprivnica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517043">
        <w:rPr>
          <w:szCs w:val="24"/>
        </w:rPr>
        <w:t>registra</w:t>
      </w:r>
      <w:r w:rsidR="009D611A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983A32">
        <w:rPr>
          <w:szCs w:val="24"/>
        </w:rPr>
        <w:t>30</w:t>
      </w:r>
      <w:r w:rsidR="00517043">
        <w:rPr>
          <w:szCs w:val="24"/>
        </w:rPr>
        <w:t xml:space="preserve">. </w:t>
      </w:r>
      <w:r w:rsidR="00983A32">
        <w:rPr>
          <w:szCs w:val="24"/>
        </w:rPr>
        <w:t>listopada</w:t>
      </w:r>
      <w:r w:rsidR="00517043">
        <w:rPr>
          <w:szCs w:val="24"/>
        </w:rPr>
        <w:t xml:space="preserve"> 201</w:t>
      </w:r>
      <w:r w:rsidR="00983A32">
        <w:rPr>
          <w:szCs w:val="24"/>
        </w:rPr>
        <w:t>5</w:t>
      </w:r>
      <w:r w:rsidR="00517043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983A32">
        <w:rPr>
          <w:szCs w:val="24"/>
        </w:rPr>
        <w:t xml:space="preserve">Trgovačkom sudu u Osijeku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</w:t>
      </w:r>
      <w:r w:rsidR="00983A32">
        <w:rPr>
          <w:szCs w:val="24"/>
        </w:rPr>
        <w:t xml:space="preserve">a koji zahtjev je 12. travnja 2016. dostavljen nadležnom Trgovačkom sudu u Varaždinu, </w:t>
      </w:r>
      <w:r w:rsidR="007A75CE" w:rsidRPr="00964C7D">
        <w:rPr>
          <w:szCs w:val="24"/>
        </w:rPr>
        <w:t xml:space="preserve">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786A91">
        <w:rPr>
          <w:szCs w:val="24"/>
        </w:rPr>
        <w:t>17</w:t>
      </w:r>
      <w:r w:rsidR="00517043">
        <w:rPr>
          <w:szCs w:val="24"/>
        </w:rPr>
        <w:t xml:space="preserve">. </w:t>
      </w:r>
      <w:r w:rsidR="00786A91">
        <w:rPr>
          <w:szCs w:val="24"/>
        </w:rPr>
        <w:t>lipnja</w:t>
      </w:r>
      <w:r w:rsidR="00517043">
        <w:rPr>
          <w:szCs w:val="24"/>
        </w:rPr>
        <w:t xml:space="preserve">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A302C1" w:rsidR="00A302C1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A302C1" w:rsidP="00A302C1" w:rsidR="00A302C1">
      <w:pPr>
        <w:ind w:left="4956"/>
        <w:jc w:val="center"/>
        <w:rPr>
          <w:szCs w:val="24"/>
        </w:rPr>
      </w:pPr>
    </w:p>
    <w:p w:rsidRDefault="00786A91" w:rsidP="00A302C1" w:rsidR="00ED4453">
      <w:pPr>
        <w:ind w:left="4956"/>
        <w:jc w:val="center"/>
        <w:rPr>
          <w:szCs w:val="24"/>
        </w:rPr>
      </w:pPr>
      <w:r>
        <w:rPr>
          <w:szCs w:val="24"/>
        </w:rPr>
        <w:t xml:space="preserve"> </w:t>
      </w:r>
    </w:p>
    <w:p w:rsidRDefault="00517043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517043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9D611A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D611A" w:rsidRPr="009D611A">
        <w:t>Studio za aerobics, pilates, fitness, njegu tijela i masaže "Lotus", Miroslava Krleže 81, Koprivnica</w:t>
      </w:r>
    </w:p>
    <w:p w:rsidRDefault="00983A32" w:rsidP="00964C7D" w:rsidR="00824366" w:rsidRPr="00517043">
      <w:pPr>
        <w:numPr>
          <w:ilvl w:val="0"/>
          <w:numId w:val="1"/>
        </w:numPr>
        <w:rPr>
          <w:szCs w:val="24"/>
        </w:rPr>
      </w:pPr>
      <w:r>
        <w:t>Upravitelj</w:t>
      </w:r>
      <w:r w:rsidR="00324A9A" w:rsidRPr="00517043">
        <w:t xml:space="preserve"> dužnika,</w:t>
      </w:r>
      <w:r w:rsidR="00517043">
        <w:t xml:space="preserve"> </w:t>
      </w:r>
      <w:r>
        <w:t>Ante Parać, Koprivnica, Miroslava Krleže 81</w:t>
      </w:r>
    </w:p>
    <w:p w:rsidRDefault="00983A32" w:rsidP="00983A32" w:rsidR="00983A32" w:rsidRPr="00983A32">
      <w:pPr>
        <w:pStyle w:val="Odlomakpopisa"/>
        <w:numPr>
          <w:ilvl w:val="0"/>
          <w:numId w:val="1"/>
        </w:numPr>
        <w:rPr>
          <w:szCs w:val="24"/>
        </w:rPr>
      </w:pPr>
      <w:r w:rsidRPr="00983A32">
        <w:rPr>
          <w:szCs w:val="24"/>
        </w:rPr>
        <w:t xml:space="preserve">Ured državne uprave u Koprivničko-križevačkoj županiji, Koprivnica, Ulica Antuna Nemčića 5, Registar udruga (odmah i nakon pravomoćnosti)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17043">
        <w:rPr>
          <w:szCs w:val="24"/>
        </w:rPr>
        <w:t>Koprivnica, Hrvatske državnosti 7</w:t>
      </w:r>
    </w:p>
    <w:p w:rsidRDefault="00DF4B3F" w:rsidP="00983A32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983A32" w:rsidRPr="00983A32">
        <w:rPr>
          <w:szCs w:val="24"/>
        </w:rPr>
        <w:t>David Jakovljević, Sesvete, Kašinska 7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517043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3AD" w:rsidP="007A75CE" w:rsidR="005863AD">
      <w:r>
        <w:separator/>
      </w:r>
    </w:p>
  </w:endnote>
  <w:endnote w:id="0" w:type="continuationSeparator">
    <w:p w:rsidRDefault="005863AD" w:rsidP="007A75CE" w:rsidR="0058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3AD" w:rsidP="007A75CE" w:rsidR="005863AD">
      <w:r>
        <w:separator/>
      </w:r>
    </w:p>
  </w:footnote>
  <w:footnote w:id="0" w:type="continuationSeparator">
    <w:p w:rsidRDefault="005863AD" w:rsidP="007A75CE" w:rsidR="00586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4795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983A32">
      <w:rPr>
        <w:szCs w:val="24"/>
      </w:rPr>
      <w:t>619</w:t>
    </w:r>
    <w:r w:rsidR="00A01504">
      <w:rPr>
        <w:szCs w:val="24"/>
      </w:rPr>
      <w:t>/16-</w:t>
    </w:r>
    <w:r w:rsidR="00C34795">
      <w:rPr>
        <w:szCs w:val="24"/>
      </w:rPr>
      <w:t>10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2B007F"/>
    <w:multiLevelType w:val="hybridMultilevel"/>
    <w:tmpl w:val="7C461C9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70478F5"/>
    <w:multiLevelType w:val="hybridMultilevel"/>
    <w:tmpl w:val="3710C5A8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B76D9"/>
    <w:rsid w:val="000D1780"/>
    <w:rsid w:val="000E1119"/>
    <w:rsid w:val="00144285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17043"/>
    <w:rsid w:val="00525276"/>
    <w:rsid w:val="00531356"/>
    <w:rsid w:val="00550447"/>
    <w:rsid w:val="005621DC"/>
    <w:rsid w:val="00564EB0"/>
    <w:rsid w:val="00581316"/>
    <w:rsid w:val="005863AD"/>
    <w:rsid w:val="005B2BAA"/>
    <w:rsid w:val="005B616A"/>
    <w:rsid w:val="005F61A1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469DC"/>
    <w:rsid w:val="00752D8A"/>
    <w:rsid w:val="00771C27"/>
    <w:rsid w:val="0078675C"/>
    <w:rsid w:val="00786A91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83A32"/>
    <w:rsid w:val="009B62FF"/>
    <w:rsid w:val="009C0B2F"/>
    <w:rsid w:val="009D0C5B"/>
    <w:rsid w:val="009D3AB2"/>
    <w:rsid w:val="009D611A"/>
    <w:rsid w:val="009E6198"/>
    <w:rsid w:val="00A01504"/>
    <w:rsid w:val="00A01F10"/>
    <w:rsid w:val="00A302C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34795"/>
    <w:rsid w:val="00C7158A"/>
    <w:rsid w:val="00C80BBE"/>
    <w:rsid w:val="00C83918"/>
    <w:rsid w:val="00C93965"/>
    <w:rsid w:val="00CA5ADD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St-619/2016-10</izvorni_sadrzaj>
    <derivirana_varijabla naziv="DomainObject.Oznaka_1">St-619/2016-10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Bjelovaru St-454/15.Prijedlog za skraćeni st. postupak</izvorni_sadrzaj>
    <derivirana_varijabla naziv="DomainObject.Predmet.Opis_1">Ustup TS u Bjelovaru St-454/15.Prijedlog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AEROBICS, PILATES, FITNESS, NJEGU TIJELA I MASAŽE "LOTUS"</izvorni_sadrzaj>
    <derivirana_varijabla naziv="DomainObject.Predmet.ProtustrankaFormated_1">  STUDIO ZA AEROBICS, PILATES, FITNESS, NJEGU TIJELA I MASAŽE "LOTUS"</derivirana_varijabla>
  </DomainObject.Predmet.ProtustrankaFormated>
  <DomainObject.Predmet.ProtustrankaFormatedOIB>
    <izvorni_sadrzaj>  STUDIO ZA AEROBICS, PILATES, FITNESS, NJEGU TIJELA I MASAŽE "LOTUS", OIB 99723234896</izvorni_sadrzaj>
    <derivirana_varijabla naziv="DomainObject.Predmet.ProtustrankaFormatedOIB_1">  STUDIO ZA AEROBICS, PILATES, FITNESS, NJEGU TIJELA I MASAŽE "LOTUS", OIB 99723234896</derivirana_varijabla>
  </DomainObject.Predmet.ProtustrankaFormatedOIB>
  <DomainObject.Predmet.ProtustrankaFormatedWithAdress>
    <izvorni_sadrzaj> STUDIO ZA AEROBICS, PILATES, FITNESS, NJEGU TIJELA I MASAŽE "LOTUS", M. KRLEŽE 81, 34310 Koprivnica</izvorni_sadrzaj>
    <derivirana_varijabla naziv="DomainObject.Predmet.ProtustrankaFormatedWithAdress_1"> STUDIO ZA AEROBICS, PILATES, FITNESS, NJEGU TIJELA I MASAŽE "LOTUS", M. KRLEŽE 81, 34310 Koprivnica</derivirana_varijabla>
  </DomainObject.Predmet.ProtustrankaFormatedWithAdress>
  <DomainObject.Predmet.ProtustrankaFormatedWithAdressOIB>
    <izvorni_sadrzaj> STUDIO ZA AEROBICS, PILATES, FITNESS, NJEGU TIJELA I MASAŽE "LOTUS", OIB 99723234896, M. KRLEŽE 81, 34310 Koprivnica</izvorni_sadrzaj>
    <derivirana_varijabla naziv="DomainObject.Predmet.ProtustrankaFormatedWithAdressOIB_1"> STUDIO ZA AEROBICS, PILATES, FITNESS, NJEGU TIJELA I MASAŽE "LOTUS", OIB 99723234896, M. KRLEŽE 81, 34310 Koprivnica</derivirana_varijabla>
  </DomainObject.Predmet.ProtustrankaFormatedWithAdressOIB>
  <DomainObject.Predmet.ProtustrankaWithAdress>
    <izvorni_sadrzaj>STUDIO ZA AEROBICS, PILATES, FITNESS, NJEGU TIJELA I MASAŽE "LOTUS" M. KRLEŽE 81, 34310 Koprivnica</izvorni_sadrzaj>
    <derivirana_varijabla naziv="DomainObject.Predmet.ProtustrankaWithAdress_1">STUDIO ZA AEROBICS, PILATES, FITNESS, NJEGU TIJELA I MASAŽE "LOTUS" M. KRLEŽE 81, 34310 Koprivnica</derivirana_varijabla>
  </DomainObject.Predmet.ProtustrankaWithAdress>
  <DomainObject.Predmet.ProtustrankaWithAdressOIB>
    <izvorni_sadrzaj>STUDIO ZA AEROBICS, PILATES, FITNESS, NJEGU TIJELA I MASAŽE "LOTUS", OIB 99723234896, M. KRLEŽE 81, 34310 Koprivnica</izvorni_sadrzaj>
    <derivirana_varijabla naziv="DomainObject.Predmet.ProtustrankaWithAdressOIB_1">STUDIO ZA AEROBICS, PILATES, FITNESS, NJEGU TIJELA I MASAŽE "LOTUS", OIB 99723234896, M. KRLEŽE 81, 34310 Koprivnica</derivirana_varijabla>
  </DomainObject.Predmet.ProtustrankaWithAdressOIB>
  <DomainObject.Predmet.ProtustrankaNazivFormated>
    <izvorni_sadrzaj>STUDIO ZA AEROBICS, PILATES, FITNESS, NJEGU TIJELA I MASAŽE "LOTUS"</izvorni_sadrzaj>
    <derivirana_varijabla naziv="DomainObject.Predmet.ProtustrankaNazivFormated_1">STUDIO ZA AEROBICS, PILATES, FITNESS, NJEGU TIJELA I MASAŽE "LOTUS"</derivirana_varijabla>
  </DomainObject.Predmet.ProtustrankaNazivFormated>
  <DomainObject.Predmet.ProtustrankaNazivFormatedOIB>
    <izvorni_sadrzaj>STUDIO ZA AEROBICS, PILATES, FITNESS, NJEGU TIJELA I MASAŽE "LOTUS", OIB 99723234896</izvorni_sadrzaj>
    <derivirana_varijabla naziv="DomainObject.Predmet.ProtustrankaNazivFormatedOIB_1">STUDIO ZA AEROBICS, PILATES, FITNESS, NJEGU TIJELA I MASAŽE "LOTUS", OIB 99723234896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Osijek</izvorni_sadrzaj>
    <derivirana_varijabla naziv="DomainObject.Predmet.StrankaFormated_1">  Financijska agencija, RC OSIJEK, Podružnica Osijek</derivirana_varijabla>
  </DomainObject.Predmet.StrankaFormated>
  <DomainObject.Predmet.StrankaFormatedOIB>
    <izvorni_sadrzaj>  Financijska agencija, RC OSIJEK, Podružnica Osijek, OIB 85821130368</izvorni_sadrzaj>
    <derivirana_varijabla naziv="DomainObject.Predmet.StrankaFormatedOIB_1">  Financijska agencija, RC OSIJEK, Podružnica Osijek, OIB 85821130368</derivirana_varijabla>
  </DomainObject.Predmet.StrankaFormatedOIB>
  <DomainObject.Predmet.StrankaFormatedWithAdress>
    <izvorni_sadrzaj> Financijska agencija, RC OSIJEK, Podružnica Osijek, L. Jagera 3, 31000 Osijek</izvorni_sadrzaj>
    <derivirana_varijabla naziv="DomainObject.Predmet.StrankaFormatedWithAdress_1"> Financijska agencija, RC OSIJEK, Podružnica Osijek, L. Jagera 3, 31000 Osijek</derivirana_varijabla>
  </DomainObject.Predmet.StrankaFormatedWithAdress>
  <DomainObject.Predmet.StrankaFormatedWithAdressOIB>
    <izvorni_sadrzaj> Financijska agencija, RC OSIJEK, Podružnica Osijek, OIB 85821130368, L. Jagera 3, 31000 Osijek</izvorni_sadrzaj>
    <derivirana_varijabla naziv="DomainObject.Predmet.StrankaFormatedWithAdressOIB_1"> Financijska agencija, RC OSIJEK, Podružnica Osijek, OIB 85821130368, L. Jagera 3, 31000 Osijek</derivirana_varijabla>
  </DomainObject.Predmet.StrankaFormatedWithAdressOIB>
  <DomainObject.Predmet.StrankaWithAdress>
    <izvorni_sadrzaj>Financijska agencija, RC OSIJEK, Podružnica Osijek L. Jagera 3,31000 Osijek</izvorni_sadrzaj>
    <derivirana_varijabla naziv="DomainObject.Predmet.StrankaWithAdress_1">Financijska agencija, RC OSIJEK, Podružnica Osijek L. Jagera 3,31000 Osijek</derivirana_varijabla>
  </DomainObject.Predmet.StrankaWithAdress>
  <DomainObject.Predmet.StrankaWithAdressOIB>
    <izvorni_sadrzaj>Financijska agencija, RC OSIJEK, Podružnica Osijek, OIB 85821130368, L. Jagera 3,31000 Osijek</izvorni_sadrzaj>
    <derivirana_varijabla naziv="DomainObject.Predmet.StrankaWithAdressOIB_1">Financijska agencija, RC OSIJEK, Podružnica Osijek, OIB 85821130368, L. Jagera 3,31000 Osijek</derivirana_varijabla>
  </DomainObject.Predmet.StrankaWithAdressOIB>
  <DomainObject.Predmet.StrankaNazivFormated>
    <izvorni_sadrzaj>Financijska agencija, RC OSIJEK, Podružnica Osijek</izvorni_sadrzaj>
    <derivirana_varijabla naziv="DomainObject.Predmet.StrankaNazivFormated_1">Financijska agencija, RC OSIJEK, Podružnica Osijek</derivirana_varijabla>
  </DomainObject.Predmet.StrankaNazivFormated>
  <DomainObject.Predmet.StrankaNazivFormatedOIB>
    <izvorni_sadrzaj>Financijska agencija, RC OSIJEK, Podružnica Osijek, OIB 85821130368</izvorni_sadrzaj>
    <derivirana_varijabla naziv="DomainObject.Predmet.StrankaNazivFormatedOIB_1">Financijska agencija, RC OSIJEK, Podružnica Osijek,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39146.82</izvorni_sadrzaj>
    <derivirana_varijabla naziv="DomainObject.Predmet.TrenutnaVrijednost_1">39146.82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RC OSIJEK, Podružnica Osijek</item>
    </izvorni_sadrzaj>
    <derivirana_varijabla naziv="DomainObject.Predmet.StrankaListFormated_1">
      <item>Financijska agencija, RC OSIJEK, Podružnica Osijek</item>
    </derivirana_varijabla>
  </DomainObject.Predmet.StrankaListFormated>
  <DomainObject.Predmet.StrankaListFormatedOIB>
    <izvorni_sadrzaj>
      <item>Financijska agencija, RC OSIJEK, Podružnica Osijek, OIB 85821130368</item>
    </izvorni_sadrzaj>
    <derivirana_varijabla naziv="DomainObject.Predmet.StrankaListFormatedOIB_1">
      <item>Financijska agencija, RC OSIJEK, Podružnica Osijek, OIB 85821130368</item>
    </derivirana_varijabla>
  </DomainObject.Predmet.StrankaListFormatedOIB>
  <DomainObject.Predmet.StrankaListFormatedWithAdress>
    <izvorni_sadrzaj>
      <item>Financijska agencija, RC OSIJEK, Podružnica Osijek, L. Jagera 3, 31000 Osijek</item>
    </izvorni_sadrzaj>
    <derivirana_varijabla naziv="DomainObject.Predmet.StrankaListFormatedWithAdress_1">
      <item>Financijska agencija, RC OSIJEK, Podružnica Osijek, L. Jagera 3, 31000 Osijek</item>
    </derivirana_varijabla>
  </DomainObject.Predmet.StrankaListFormatedWithAdress>
  <DomainObject.Predmet.StrankaListFormatedWithAdressOIB>
    <izvorni_sadrzaj>
      <item>Financijska agencija, RC OSIJEK, Podružnica Osijek, OIB 85821130368, L. Jagera 3, 31000 Osijek</item>
    </izvorni_sadrzaj>
    <derivirana_varijabla naziv="DomainObject.Predmet.StrankaListFormatedWithAdressOIB_1">
      <item>Financijska agencija, RC OSIJEK, Podružnica Osijek, OIB 85821130368, L. Jagera 3, 31000 Osijek</item>
    </derivirana_varijabla>
  </DomainObject.Predmet.StrankaListFormatedWithAdressOIB>
  <DomainObject.Predmet.StrankaListNazivFormated>
    <izvorni_sadrzaj>
      <item>Financijska agencija, RC OSIJEK, Podružnica Osijek</item>
    </izvorni_sadrzaj>
    <derivirana_varijabla naziv="DomainObject.Predmet.StrankaListNazivFormated_1">
      <item>Financijska agencija, RC OSIJEK, Podružnica Osijek</item>
    </derivirana_varijabla>
  </DomainObject.Predmet.StrankaListNazivFormated>
  <DomainObject.Predmet.StrankaListNazivFormatedOIB>
    <izvorni_sadrzaj>
      <item>Financijska agencija, RC OSIJEK, Podružnica Osijek, OIB 85821130368</item>
    </izvorni_sadrzaj>
    <derivirana_varijabla naziv="DomainObject.Predmet.StrankaListNazivFormatedOIB_1">
      <item>Financijska agencija, RC OSIJEK, Podružnica Osijek, OIB 85821130368</item>
    </derivirana_varijabla>
  </DomainObject.Predmet.StrankaListNazivFormatedOIB>
  <DomainObject.Predmet.ProtuStrankaListFormated>
    <izvorni_sadrzaj>
      <item>STUDIO ZA AEROBICS, PILATES, FITNESS, NJEGU TIJELA I MASAŽE "LOTUS"</item>
    </izvorni_sadrzaj>
    <derivirana_varijabla naziv="DomainObject.Predmet.ProtuStrankaListFormated_1">
      <item>STUDIO ZA AEROBICS, PILATES, FITNESS, NJEGU TIJELA I MASAŽE "LOTUS"</item>
    </derivirana_varijabla>
  </DomainObject.Predmet.ProtuStrankaListFormated>
  <DomainObject.Predmet.ProtuStrankaListFormatedOIB>
    <izvorni_sadrzaj>
      <item>STUDIO ZA AEROBICS, PILATES, FITNESS, NJEGU TIJELA I MASAŽE "LOTUS", OIB 99723234896</item>
    </izvorni_sadrzaj>
    <derivirana_varijabla naziv="DomainObject.Predmet.ProtuStrankaListFormatedOIB_1">
      <item>STUDIO ZA AEROBICS, PILATES, FITNESS, NJEGU TIJELA I MASAŽE "LOTUS", OIB 99723234896</item>
    </derivirana_varijabla>
  </DomainObject.Predmet.ProtuStrankaListFormatedOIB>
  <DomainObject.Predmet.ProtuStrankaListFormatedWithAdress>
    <izvorni_sadrzaj>
      <item>STUDIO ZA AEROBICS, PILATES, FITNESS, NJEGU TIJELA I MASAŽE "LOTUS", M. KRLEŽE 81, 34310 Koprivnica</item>
    </izvorni_sadrzaj>
    <derivirana_varijabla naziv="DomainObject.Predmet.ProtuStrankaListFormatedWithAdress_1">
      <item>STUDIO ZA AEROBICS, PILATES, FITNESS, NJEGU TIJELA I MASAŽE "LOTUS", M. KRLEŽE 81, 34310 Koprivnica</item>
    </derivirana_varijabla>
  </DomainObject.Predmet.ProtuStrankaListFormatedWithAdress>
  <DomainObject.Predmet.ProtuStrankaListFormatedWithAdressOIB>
    <izvorni_sadrzaj>
      <item>STUDIO ZA AEROBICS, PILATES, FITNESS, NJEGU TIJELA I MASAŽE "LOTUS", OIB 99723234896, M. KRLEŽE 81, 34310 Koprivnica</item>
    </izvorni_sadrzaj>
    <derivirana_varijabla naziv="DomainObject.Predmet.ProtuStrankaListFormatedWithAdressOIB_1">
      <item>STUDIO ZA AEROBICS, PILATES, FITNESS, NJEGU TIJELA I MASAŽE "LOTUS", OIB 99723234896, M. KRLEŽE 81, 34310 Koprivnica</item>
    </derivirana_varijabla>
  </DomainObject.Predmet.ProtuStrankaListFormatedWithAdressOIB>
  <DomainObject.Predmet.ProtuStrankaListNazivFormated>
    <izvorni_sadrzaj>
      <item>STUDIO ZA AEROBICS, PILATES, FITNESS, NJEGU TIJELA I MASAŽE "LOTUS"</item>
    </izvorni_sadrzaj>
    <derivirana_varijabla naziv="DomainObject.Predmet.ProtuStrankaListNazivFormated_1">
      <item>STUDIO ZA AEROBICS, PILATES, FITNESS, NJEGU TIJELA I MASAŽE "LOTUS"</item>
    </derivirana_varijabla>
  </DomainObject.Predmet.ProtuStrankaListNazivFormated>
  <DomainObject.Predmet.ProtuStrankaListNazivFormatedOIB>
    <izvorni_sadrzaj>
      <item>STUDIO ZA AEROBICS, PILATES, FITNESS, NJEGU TIJELA I MASAŽE "LOTUS", OIB 99723234896</item>
    </izvorni_sadrzaj>
    <derivirana_varijabla naziv="DomainObject.Predmet.ProtuStrankaListNazivFormatedOIB_1">
      <item>STUDIO ZA AEROBICS, PILATES, FITNESS, NJEGU TIJELA I MASAŽE "LOTUS", OIB 99723234896</item>
    </derivirana_varijabla>
  </DomainObject.Predmet.ProtuStrankaListNazivFormatedOIB>
  <DomainObject.Predmet.OstaliListFormated>
    <izvorni_sadrzaj>
      <item>TRGOVAČKI SUD U VARAŽDINU</item>
    </izvorni_sadrzaj>
    <derivirana_varijabla naziv="DomainObject.Predmet.OstaliListFormated_1">
      <item>TRGOVAČKI SUD U VARAŽDINU</item>
    </derivirana_varijabla>
  </DomainObject.Predmet.OstaliListFormated>
  <DomainObject.Predmet.OstaliListFormatedOIB>
    <izvorni_sadrzaj>
      <item>TRGOVAČKI SUD U VARAŽDINU</item>
    </izvorni_sadrzaj>
    <derivirana_varijabla naziv="DomainObject.Predmet.OstaliListFormatedOIB_1">
      <item>TRGOVAČKI SUD U VARAŽDINU</item>
    </derivirana_varijabla>
  </DomainObject.Predmet.OstaliListFormatedOIB>
  <DomainObject.Predmet.OstaliListFormatedWithAdress>
    <izvorni_sadrzaj>
      <item>TRGOVAČKI SUD U VARAŽDINU</item>
    </izvorni_sadrzaj>
    <derivirana_varijabla naziv="DomainObject.Predmet.OstaliListFormatedWithAdress_1">
      <item>TRGOVAČKI SUD U VARAŽDINU</item>
    </derivirana_varijabla>
  </DomainObject.Predmet.OstaliListFormatedWithAdress>
  <DomainObject.Predmet.OstaliListFormatedWithAdressOIB>
    <izvorni_sadrzaj>
      <item>TRGOVAČKI SUD U VARAŽDINU</item>
    </izvorni_sadrzaj>
    <derivirana_varijabla naziv="DomainObject.Predmet.OstaliListFormatedWithAdressOIB_1">
      <item>TRGOVAČKI SUD U VARAŽDINU</item>
    </derivirana_varijabla>
  </DomainObject.Predmet.OstaliListFormatedWithAdressOIB>
  <DomainObject.Predmet.OstaliListNazivFormated>
    <izvorni_sadrzaj>
      <item>TRGOVAČKI SUD U VARAŽDINU</item>
    </izvorni_sadrzaj>
    <derivirana_varijabla naziv="DomainObject.Predmet.OstaliListNazivFormated_1">
      <item>TRGOVAČKI SUD U VARAŽDINU</item>
    </derivirana_varijabla>
  </DomainObject.Predmet.OstaliListNazivFormated>
  <DomainObject.Predmet.OstaliListNazivFormatedOIB>
    <izvorni_sadrzaj>
      <item>TRGOVAČKI SUD U VARAŽDINU</item>
    </izvorni_sadrzaj>
    <derivirana_varijabla naziv="DomainObject.Predmet.OstaliListNazivFormatedOIB_1"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St-619/2016-10</izvorni_sadrzaj>
    <derivirana_varijabla naziv="DomainObject.PoslovniBrojDokumenta_1">St-619/2016-10</derivirana_varijabla>
  </DomainObject.PoslovniBrojDokumenta>
  <DomainObject.Predmet.StrankaIDrugi>
    <izvorni_sadrzaj>Financijska agencija, RC OSIJEK, Podružnica Osijek</izvorni_sadrzaj>
    <derivirana_varijabla naziv="DomainObject.Predmet.StrankaIDrugi_1">Financijska agencija, RC OSIJEK, Podružnica Osijek</derivirana_varijabla>
  </DomainObject.Predmet.StrankaIDrugi>
  <DomainObject.Predmet.ProtustrankaIDrugi>
    <izvorni_sadrzaj>STUDIO ZA AEROBICS, PILATES, FITNESS, NJEGU TIJELA I MASAŽE "LOTUS"</izvorni_sadrzaj>
    <derivirana_varijabla naziv="DomainObject.Predmet.ProtustrankaIDrugi_1">STUDIO ZA AEROBICS, PILATES, FITNESS, NJEGU TIJELA I MASAŽE "LOTUS"</derivirana_varijabla>
  </DomainObject.Predmet.ProtustrankaIDrugi>
  <DomainObject.Predmet.StrankaIDrugiAdressOIB>
    <izvorni_sadrzaj>Financijska agencija, RC OSIJEK, Podružnica Osijek, OIB 85821130368, L. Jagera 3, 31000 Osijek</izvorni_sadrzaj>
    <derivirana_varijabla naziv="DomainObject.Predmet.StrankaIDrugiAdressOIB_1">Financijska agencija, RC OSIJEK, Podružnica Osijek, OIB 85821130368, L. Jagera 3, 31000 Osijek</derivirana_varijabla>
  </DomainObject.Predmet.StrankaIDrugiAdressOIB>
  <DomainObject.Predmet.ProtustrankaIDrugiAdressOIB>
    <izvorni_sadrzaj>STUDIO ZA AEROBICS, PILATES, FITNESS, NJEGU TIJELA I MASAŽE "LOTUS", OIB 99723234896, M. KRLEŽE 81, 34310 Koprivnica</izvorni_sadrzaj>
    <derivirana_varijabla naziv="DomainObject.Predmet.ProtustrankaIDrugiAdressOIB_1">STUDIO ZA AEROBICS, PILATES, FITNESS, NJEGU TIJELA I MASAŽE "LOTUS", OIB 99723234896, M. KRLEŽE 81,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OSIJEK, Podružnica Osijek</item>
      <item>STUDIO ZA AEROBICS, PILATES, FITNESS, NJEGU TIJELA I MASAŽE "LOTUS"</item>
      <item>TRGOVAČKI SUD U VARAŽDINU</item>
    </izvorni_sadrzaj>
    <derivirana_varijabla naziv="DomainObject.Predmet.SudioniciListNaziv_1">
      <item>Financijska agencija, RC OSIJEK, Podružnica Osijek</item>
      <item>STUDIO ZA AEROBICS, PILATES, FITNESS, NJEGU TIJELA I MASAŽE "LOTUS"</item>
      <item>TRGOVAČKI SUD U VARAŽDINU</item>
    </derivirana_varijabla>
  </DomainObject.Predmet.SudioniciListNaziv>
  <DomainObject.Predmet.SudioniciListAdressOIB>
    <izvorni_sadrzaj>
      <item>Financijska agencija, RC OSIJEK, Podružnica Osijek, OIB 85821130368, L. Jagera 3,31000 Osijek</item>
      <item>STUDIO ZA AEROBICS, PILATES, FITNESS, NJEGU TIJELA I MASAŽE "LOTUS", OIB 99723234896, M. KRLEŽE 81,34310 Koprivnica</item>
      <item>TRGOVAČKI SUD U VARAŽDINU</item>
    </izvorni_sadrzaj>
    <derivirana_varijabla naziv="DomainObject.Predmet.SudioniciListAdressOIB_1">
      <item>Financijska agencija, RC OSIJEK, Podružnica Osijek, OIB 85821130368, L. Jagera 3,31000 Osijek</item>
      <item>STUDIO ZA AEROBICS, PILATES, FITNESS, NJEGU TIJELA I MASAŽE "LOTUS", OIB 99723234896, M. KRLEŽE 81,34310 Koprivnica</item>
      <item>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99723234896</item>
      <item>, OIB null</item>
    </izvorni_sadrzaj>
    <derivirana_varijabla naziv="DomainObject.Predmet.SudioniciListNazivOIB_1">
      <item>, OIB 85821130368</item>
      <item>, OIB 99723234896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3260</properties:Characters>
  <properties:Lines>86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2016-06-17T08:12:00Z</dcterms:created>
  <dc:creator>Ljubica Makovec</dc:creator>
  <cp:lastModifiedBy>Nevenka Vuković</cp:lastModifiedBy>
  <cp:lastPrinted>2016-06-17T08:33:00Z</cp:lastPrinted>
  <dcterms:modified xmlns:xsi="http://www.w3.org/2001/XMLSchema-instance" xsi:type="dcterms:W3CDTF">2016-06-17T08:44:00Z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