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c540" w14:paraId="d03c540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8546F7">
        <w:t>17</w:t>
      </w:r>
      <w:r w:rsidR="00374A15">
        <w:t>24</w:t>
      </w:r>
      <w:r w:rsidR="007D047B">
        <w:t>/16-</w:t>
      </w:r>
      <w:r w:rsidR="00374A15">
        <w:t>15</w:t>
      </w:r>
    </w:p>
    <w:p w:rsidRDefault="00144650" w:rsidP="00144650" w:rsidR="00144650">
      <w:r>
        <w:rPr>
          <w:rStyle w:val="Strong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3407A3">
        <w:t xml:space="preserve">DOWN j.d.o.o., Đakovo, Korčulanska 14, OIB: 41076160037, MBS: 030138278 </w:t>
      </w:r>
      <w:r w:rsidR="002F3F8D">
        <w:t xml:space="preserve">dana </w:t>
      </w:r>
      <w:r w:rsidR="00366597">
        <w:t>22</w:t>
      </w:r>
      <w:r w:rsidR="005F2DDE">
        <w:t xml:space="preserve">. </w:t>
      </w:r>
      <w:r w:rsidR="00366597">
        <w:t xml:space="preserve">veljače </w:t>
      </w:r>
      <w:r w:rsidR="002F3F8D">
        <w:t>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BodyText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BodyText"/>
      </w:pPr>
      <w:r>
        <w:tab/>
      </w:r>
    </w:p>
    <w:p w:rsidRDefault="00144650" w:rsidP="00144650" w:rsidR="00144650">
      <w:pPr>
        <w:pStyle w:val="BodyText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3407A3">
        <w:t>DOWN j.d.o.o., Đakovo, Korčulanska 14, OIB: 41076160037, MBS: 030138278</w:t>
      </w:r>
      <w:r w:rsidR="00DF4452"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FC49D2">
        <w:t>17</w:t>
      </w:r>
      <w:r w:rsidR="003407A3">
        <w:t>24</w:t>
      </w:r>
      <w:r w:rsidRPr="00AE7D44">
        <w:t>-16</w:t>
      </w:r>
      <w:r>
        <w:t xml:space="preserve"> kod Hrvatske poštanske banke iznos od </w:t>
      </w:r>
      <w:r w:rsidR="003407A3">
        <w:t>20</w:t>
      </w:r>
      <w:r w:rsidR="000A6DA2">
        <w:t>.</w:t>
      </w:r>
      <w:r w:rsidR="003407A3">
        <w:t>00</w:t>
      </w:r>
      <w:r w:rsidR="00DF4452">
        <w:t>0</w:t>
      </w:r>
      <w:r w:rsidR="000A6DA2">
        <w:t>,</w:t>
      </w:r>
      <w:r w:rsidR="002F42FC">
        <w:t>00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3407A3">
        <w:t>19</w:t>
      </w:r>
      <w:r w:rsidR="007D047B">
        <w:t xml:space="preserve">. </w:t>
      </w:r>
      <w:r w:rsidR="00FC49D2">
        <w:t>svibnja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3407A3">
        <w:t>DOWN j.d.o.o., Đakovo, Korčulanska 14, OIB: 41076160037, MBS: 030138278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366597" w:rsidR="00B37FD5">
      <w:pPr>
        <w:jc w:val="right"/>
        <w:rPr>
          <w:b/>
        </w:rPr>
      </w:pPr>
      <w:r>
        <w:lastRenderedPageBreak/>
        <w:tab/>
      </w:r>
      <w:r w:rsidR="007D047B">
        <w:tab/>
      </w:r>
      <w:r w:rsidR="001032CF">
        <w:tab/>
      </w:r>
      <w:r w:rsidR="00366597">
        <w:tab/>
        <w:t>Broj: 6 St-</w:t>
      </w:r>
      <w:r w:rsidR="008546F7">
        <w:t>17</w:t>
      </w:r>
      <w:r w:rsidR="00374A15">
        <w:t>24</w:t>
      </w:r>
      <w:r w:rsidR="00366597">
        <w:t>/16-</w:t>
      </w:r>
      <w:r w:rsidR="00374A15">
        <w:t>15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3407A3">
        <w:t>1724</w:t>
      </w:r>
      <w:r w:rsidR="00411A7F">
        <w:t xml:space="preserve">/16 od </w:t>
      </w:r>
      <w:r w:rsidR="003407A3">
        <w:t>17</w:t>
      </w:r>
      <w:r w:rsidR="007D047B">
        <w:t xml:space="preserve">. </w:t>
      </w:r>
      <w:r w:rsidR="00FC49D2">
        <w:t>veljače</w:t>
      </w:r>
      <w:r w:rsidR="00411A7F">
        <w:t xml:space="preserve"> </w:t>
      </w:r>
      <w:r w:rsidR="00FD751B">
        <w:t>201</w:t>
      </w:r>
      <w:r w:rsidR="001F2F45">
        <w:t>7</w:t>
      </w:r>
      <w:r w:rsidR="00FD751B">
        <w:t>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3407A3">
        <w:t>20.00</w:t>
      </w:r>
      <w:r w:rsidR="00DF4452">
        <w:t>0</w:t>
      </w:r>
      <w:r w:rsidR="000A6DA2">
        <w:t>,</w:t>
      </w:r>
      <w:r w:rsidR="00DF4452">
        <w:t>0</w:t>
      </w:r>
      <w:r w:rsidR="000A6DA2">
        <w:t>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366597">
        <w:t>22</w:t>
      </w:r>
      <w:r w:rsidR="00AE7D44">
        <w:t>.</w:t>
      </w:r>
      <w:r w:rsidR="003B0183">
        <w:t xml:space="preserve"> </w:t>
      </w:r>
      <w:r w:rsidR="00366597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DF4452">
        <w:t>Maja Videnović</w:t>
      </w:r>
      <w:r w:rsidR="004B741D">
        <w:tab/>
      </w:r>
      <w:r>
        <w:t xml:space="preserve">                                 </w:t>
      </w:r>
      <w:r w:rsidR="00DF4452">
        <w:t xml:space="preserve">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DF4452">
        <w:t>22</w:t>
      </w:r>
      <w:r w:rsidR="000A6DA2">
        <w:t>/</w:t>
      </w:r>
      <w:r w:rsidR="00DF4452">
        <w:t>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sectPr w:rsidSect="00366597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6E" w:rsidR="00246C6E">
      <w:r>
        <w:separator/>
      </w:r>
    </w:p>
  </w:endnote>
  <w:endnote w:id="0" w:type="continuationSeparator">
    <w:p w:rsidRDefault="00246C6E" w:rsidR="0024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6E" w:rsidR="00246C6E">
      <w:r>
        <w:separator/>
      </w:r>
    </w:p>
  </w:footnote>
  <w:footnote w:id="0" w:type="continuationSeparator">
    <w:p w:rsidRDefault="00246C6E" w:rsidR="0024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456E1C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6D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7559C"/>
    <w:rsid w:val="0019752C"/>
    <w:rsid w:val="001A0170"/>
    <w:rsid w:val="001A6201"/>
    <w:rsid w:val="001C743C"/>
    <w:rsid w:val="001E75FC"/>
    <w:rsid w:val="001F2F45"/>
    <w:rsid w:val="002142C7"/>
    <w:rsid w:val="0021564C"/>
    <w:rsid w:val="00223C8E"/>
    <w:rsid w:val="00237B96"/>
    <w:rsid w:val="00246C6E"/>
    <w:rsid w:val="00252C63"/>
    <w:rsid w:val="00255E1A"/>
    <w:rsid w:val="00283315"/>
    <w:rsid w:val="00290814"/>
    <w:rsid w:val="00291B9C"/>
    <w:rsid w:val="00295906"/>
    <w:rsid w:val="002F3F8D"/>
    <w:rsid w:val="002F42FC"/>
    <w:rsid w:val="00313F98"/>
    <w:rsid w:val="003258FC"/>
    <w:rsid w:val="00325955"/>
    <w:rsid w:val="00327B99"/>
    <w:rsid w:val="003407A3"/>
    <w:rsid w:val="00341886"/>
    <w:rsid w:val="00366021"/>
    <w:rsid w:val="00366597"/>
    <w:rsid w:val="00374A15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56E1C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492F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2472"/>
    <w:rsid w:val="00823B7D"/>
    <w:rsid w:val="00845777"/>
    <w:rsid w:val="008546F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55D66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DF4452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C49D2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456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456E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456E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E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E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456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456E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456E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E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E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DOWN j.d.o.o. za ugostiteljstvo</izvorni_sadrzaj>
    <derivirana_varijabla naziv="DomainObject.Predmet.ProtustrankaFormated_1">  DOWN j.d.o.o. za ugostiteljstvo</derivirana_varijabla>
  </DomainObject.Predmet.ProtustrankaFormated>
  <DomainObject.Predmet.ProtustrankaFormatedOIB>
    <izvorni_sadrzaj>  DOWN j.d.o.o. za ugostiteljstvo, OIB 41076160037</izvorni_sadrzaj>
    <derivirana_varijabla naziv="DomainObject.Predmet.ProtustrankaFormatedOIB_1">  DOWN j.d.o.o. za ugostiteljstvo, OIB 41076160037</derivirana_varijabla>
  </DomainObject.Predmet.ProtustrankaFormatedOIB>
  <DomainObject.Predmet.ProtustrankaFormatedWithAdress>
    <izvorni_sadrzaj> DOWN j.d.o.o. za ugostiteljstvo, Korčulanska 14, 31400 Đakovo</izvorni_sadrzaj>
    <derivirana_varijabla naziv="DomainObject.Predmet.ProtustrankaFormatedWithAdress_1"> DOWN j.d.o.o. za ugostiteljstvo, Korčulanska 14, 31400 Đakovo</derivirana_varijabla>
  </DomainObject.Predmet.ProtustrankaFormatedWithAdress>
  <DomainObject.Predmet.ProtustrankaFormatedWithAdressOIB>
    <izvorni_sadrzaj> DOWN j.d.o.o. za ugostiteljstvo, OIB 41076160037, Korčulanska 14, 31400 Đakovo</izvorni_sadrzaj>
    <derivirana_varijabla naziv="DomainObject.Predmet.ProtustrankaFormatedWithAdressOIB_1"> DOWN j.d.o.o. za ugostiteljstvo, OIB 41076160037, Korčulanska 14, 31400 Đakovo</derivirana_varijabla>
  </DomainObject.Predmet.ProtustrankaFormatedWithAdressOIB>
  <DomainObject.Predmet.ProtustrankaWithAdress>
    <izvorni_sadrzaj>DOWN j.d.o.o. za ugostiteljstvo Korčulanska 14, 31400 Đakovo</izvorni_sadrzaj>
    <derivirana_varijabla naziv="DomainObject.Predmet.ProtustrankaWithAdress_1">DOWN j.d.o.o. za ugostiteljstvo Korčulanska 14, 31400 Đakovo</derivirana_varijabla>
  </DomainObject.Predmet.ProtustrankaWithAdress>
  <DomainObject.Predmet.ProtustrankaWithAdressOIB>
    <izvorni_sadrzaj>DOWN j.d.o.o. za ugostiteljstvo, OIB 41076160037, Korčulanska 14, 31400 Đakovo</izvorni_sadrzaj>
    <derivirana_varijabla naziv="DomainObject.Predmet.ProtustrankaWithAdressOIB_1">DOWN j.d.o.o. za ugostiteljstvo, OIB 41076160037, Korčulanska 14, 31400 Đakovo</derivirana_varijabla>
  </DomainObject.Predmet.ProtustrankaWithAdressOIB>
  <DomainObject.Predmet.ProtustrankaNazivFormated>
    <izvorni_sadrzaj>DOWN j.d.o.o. za ugostiteljstvo</izvorni_sadrzaj>
    <derivirana_varijabla naziv="DomainObject.Predmet.ProtustrankaNazivFormated_1">DOWN j.d.o.o. za ugostiteljstvo</derivirana_varijabla>
  </DomainObject.Predmet.ProtustrankaNazivFormated>
  <DomainObject.Predmet.ProtustrankaNazivFormatedOIB>
    <izvorni_sadrzaj>DOWN j.d.o.o. za ugostiteljstvo, OIB 41076160037</izvorni_sadrzaj>
    <derivirana_varijabla naziv="DomainObject.Predmet.ProtustrankaNazivFormatedOIB_1">DOWN j.d.o.o. za ugostiteljstvo, OIB 41076160037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DOWN j.d.o.o. za ugostiteljstvo</item>
    </izvorni_sadrzaj>
    <derivirana_varijabla naziv="DomainObject.Predmet.ProtuStrankaListFormated_1">
      <item>DOWN j.d.o.o. za ugostiteljstvo</item>
    </derivirana_varijabla>
  </DomainObject.Predmet.ProtuStrankaListFormated>
  <DomainObject.Predmet.ProtuStrankaListFormatedOIB>
    <izvorni_sadrzaj>
      <item>DOWN j.d.o.o. za ugostiteljstvo, OIB 41076160037</item>
    </izvorni_sadrzaj>
    <derivirana_varijabla naziv="DomainObject.Predmet.ProtuStrankaListFormatedOIB_1">
      <item>DOWN j.d.o.o. za ugostiteljstvo, OIB 41076160037</item>
    </derivirana_varijabla>
  </DomainObject.Predmet.ProtuStrankaListFormatedOIB>
  <DomainObject.Predmet.ProtuStrankaListFormatedWithAdress>
    <izvorni_sadrzaj>
      <item>DOWN j.d.o.o. za ugostiteljstvo, Korčulanska 14, 31400 Đakovo</item>
    </izvorni_sadrzaj>
    <derivirana_varijabla naziv="DomainObject.Predmet.ProtuStrankaListFormatedWithAdress_1">
      <item>DOWN j.d.o.o. za ugostiteljstvo, Korčulanska 14, 31400 Đakovo</item>
    </derivirana_varijabla>
  </DomainObject.Predmet.ProtuStrankaListFormatedWithAdress>
  <DomainObject.Predmet.ProtuStrankaListFormatedWithAdressOIB>
    <izvorni_sadrzaj>
      <item>DOWN j.d.o.o. za ugostiteljstvo, OIB 41076160037, Korčulanska 14, 31400 Đakovo</item>
    </izvorni_sadrzaj>
    <derivirana_varijabla naziv="DomainObject.Predmet.ProtuStrankaListFormatedWithAdressOIB_1">
      <item>DOWN j.d.o.o. za ugostiteljstvo, OIB 41076160037, Korčulanska 14, 31400 Đakovo</item>
    </derivirana_varijabla>
  </DomainObject.Predmet.ProtuStrankaListFormatedWithAdressOIB>
  <DomainObject.Predmet.ProtuStrankaListNazivFormated>
    <izvorni_sadrzaj>
      <item>DOWN j.d.o.o. za ugostiteljstvo</item>
    </izvorni_sadrzaj>
    <derivirana_varijabla naziv="DomainObject.Predmet.ProtuStrankaListNazivFormated_1">
      <item>DOWN j.d.o.o. za ugostiteljstvo</item>
    </derivirana_varijabla>
  </DomainObject.Predmet.ProtuStrankaListNazivFormated>
  <DomainObject.Predmet.ProtuStrankaListNazivFormatedOIB>
    <izvorni_sadrzaj>
      <item>DOWN j.d.o.o. za ugostiteljstvo, OIB 41076160037</item>
    </izvorni_sadrzaj>
    <derivirana_varijabla naziv="DomainObject.Predmet.ProtuStrankaListNazivFormatedOIB_1">
      <item>DOWN j.d.o.o. za ugostiteljstvo, OIB 41076160037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DOWN j.d.o.o. za ugostiteljstvo</izvorni_sadrzaj>
    <derivirana_varijabla naziv="DomainObject.Predmet.ProtustrankaIDrugi_1">DOWN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DOWN j.d.o.o. za ugostiteljstvo, OIB 41076160037, Korčulanska 14, 31400 Đakovo</izvorni_sadrzaj>
    <derivirana_varijabla naziv="DomainObject.Predmet.ProtustrankaIDrugiAdressOIB_1">DOWN j.d.o.o. za ugostiteljstvo, OIB 41076160037, Korčulanska 14,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DOWN j.d.o.o. za ugostiteljstvo</item>
    </izvorni_sadrzaj>
    <derivirana_varijabla naziv="DomainObject.Predmet.SudioniciListNaziv_1">
      <item>FINA RC OSIJEK</item>
      <item>DOWN j.d.o.o. za ugostiteljstvo</item>
    </derivirana_varijabla>
  </DomainObject.Predmet.SudioniciListNaziv>
  <DomainObject.Predmet.SudioniciListAdressOIB>
    <izvorni_sadrzaj>
      <item>FINA RC OSIJEK, OIB 85821130368</item>
      <item>DOWN j.d.o.o. za ugostiteljstvo, OIB 41076160037, Korčulanska 14,31400 Đakovo</item>
    </izvorni_sadrzaj>
    <derivirana_varijabla naziv="DomainObject.Predmet.SudioniciListAdressOIB_1">
      <item>FINA RC OSIJEK, OIB 85821130368</item>
      <item>DOWN j.d.o.o. za ugostiteljstvo, OIB 41076160037, Korčulanska 14,31400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41076160037</item>
    </izvorni_sadrzaj>
    <derivirana_varijabla naziv="DomainObject.Predmet.SudioniciListNazivOIB_1">
      <item>, OIB 85821130368</item>
      <item>, OIB 41076160037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FE477-8027-45A0-A4F8-07301C766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2200</properties:Characters>
  <properties:Lines>88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2017-02-22T08:36:00Z</dcterms:created>
  <dc:creator>hermanj</dc:creator>
  <cp:lastModifiedBy>Maja Videnović</cp:lastModifiedBy>
  <cp:lastPrinted>2017-02-22T07:43:00Z</cp:lastPrinted>
  <dcterms:modified xmlns:xsi="http://www.w3.org/2001/XMLSchema-instance" xsi:type="dcterms:W3CDTF">2017-02-22T08:40:00Z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