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9c7b" w14:paraId="c319c7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A5761">
        <w:t>224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A3D10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1A5761">
        <w:rPr>
          <w:lang w:val="hr-HR"/>
        </w:rPr>
        <w:t xml:space="preserve"> </w:t>
      </w:r>
      <w:r w:rsidR="001A5761" w:rsidRPr="001A5761">
        <w:rPr>
          <w:lang w:val="hr-HR"/>
        </w:rPr>
        <w:t>LA VUE jednostavno društvo s ograničenom odgovornošću za ugostiteljstvo i usluge</w:t>
      </w:r>
      <w:r w:rsidR="00DC7A0F">
        <w:rPr>
          <w:lang w:val="hr-HR"/>
        </w:rPr>
        <w:t>,</w:t>
      </w:r>
      <w:r w:rsidR="001A5761">
        <w:rPr>
          <w:lang w:val="hr-HR"/>
        </w:rPr>
        <w:t xml:space="preserve">OIB </w:t>
      </w:r>
      <w:r w:rsidR="001A5761" w:rsidRPr="001A5761">
        <w:rPr>
          <w:lang w:val="hr-HR"/>
        </w:rPr>
        <w:t>21796638288</w:t>
      </w:r>
      <w:r w:rsidR="001A5761">
        <w:rPr>
          <w:lang w:val="hr-HR"/>
        </w:rPr>
        <w:t xml:space="preserve">, Križine 36, Podstrana, </w:t>
      </w:r>
      <w:r w:rsidR="00DC7A0F">
        <w:rPr>
          <w:lang w:val="hr-HR"/>
        </w:rPr>
        <w:t xml:space="preserve">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 xml:space="preserve">05.travnja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A5761" w:rsidRPr="001A5761">
        <w:rPr>
          <w:lang w:val="hr-HR"/>
        </w:rPr>
        <w:t xml:space="preserve"> LA VUE jednostavno društvo s ograničenom odgovornošću za ugostiteljstvo i usluge</w:t>
      </w:r>
      <w:r w:rsidR="001A5761">
        <w:rPr>
          <w:lang w:val="hr-HR"/>
        </w:rPr>
        <w:t xml:space="preserve">,OIB </w:t>
      </w:r>
      <w:r w:rsidR="001A5761" w:rsidRPr="001A5761">
        <w:rPr>
          <w:lang w:val="hr-HR"/>
        </w:rPr>
        <w:t>21796638288</w:t>
      </w:r>
      <w:r w:rsidR="001A5761">
        <w:rPr>
          <w:lang w:val="hr-HR"/>
        </w:rPr>
        <w:t>, Križine 36, Podstrana</w:t>
      </w:r>
      <w:r w:rsidR="00DC7A0F" w:rsidRPr="00DC7A0F">
        <w:rPr>
          <w:lang w:val="hr-HR"/>
        </w:rPr>
        <w:t xml:space="preserve"> 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A5761">
        <w:rPr>
          <w:lang w:val="hr-HR"/>
        </w:rPr>
        <w:t>5.travnja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DC7A0F">
        <w:rPr>
          <w:lang w:val="hr-HR"/>
        </w:rPr>
        <w:t>10,</w:t>
      </w:r>
      <w:r w:rsidR="001A5761">
        <w:rPr>
          <w:lang w:val="hr-HR"/>
        </w:rPr>
        <w:t>1</w:t>
      </w:r>
      <w:r w:rsidR="00DC7A0F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1A576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1A5761">
        <w:t>Raguž</w:t>
      </w:r>
      <w:proofErr w:type="spellEnd"/>
      <w:r w:rsidR="001A5761">
        <w:t xml:space="preserve"> </w:t>
      </w:r>
      <w:proofErr w:type="spellStart"/>
      <w:r w:rsidR="001A5761">
        <w:t>Maroje</w:t>
      </w:r>
      <w:proofErr w:type="spellEnd"/>
      <w:r w:rsidR="001A5761">
        <w:t xml:space="preserve">, OIB: </w:t>
      </w:r>
      <w:r w:rsidR="001A5761" w:rsidRPr="008C602D">
        <w:t xml:space="preserve">15457175002 </w:t>
      </w:r>
      <w:r w:rsidR="001A5761">
        <w:t>,</w:t>
      </w:r>
      <w:proofErr w:type="spellStart"/>
      <w:r w:rsidR="001A5761" w:rsidRPr="008C602D">
        <w:t>Badalićeva</w:t>
      </w:r>
      <w:proofErr w:type="spellEnd"/>
      <w:r w:rsidR="001A5761" w:rsidRPr="008C602D">
        <w:t xml:space="preserve"> 21, Zagreb,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</w:t>
      </w:r>
      <w:r w:rsidR="001A5761" w:rsidRPr="001A5761">
        <w:rPr>
          <w:lang w:val="hr-HR"/>
        </w:rPr>
        <w:t>LA VUE jednostavno društvo s ograničenom odgovornošću za ugostiteljstvo i usluge</w:t>
      </w:r>
      <w:r w:rsidR="001A5761">
        <w:rPr>
          <w:lang w:val="hr-HR"/>
        </w:rPr>
        <w:t xml:space="preserve">,OIB </w:t>
      </w:r>
      <w:r w:rsidR="001A5761" w:rsidRPr="001A5761">
        <w:rPr>
          <w:lang w:val="hr-HR"/>
        </w:rPr>
        <w:t>21796638288</w:t>
      </w:r>
      <w:r w:rsidR="001A5761">
        <w:rPr>
          <w:lang w:val="hr-HR"/>
        </w:rPr>
        <w:t>, Križine 36, Podstrana.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20.01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1A5761" w:rsidRPr="001A5761">
        <w:rPr>
          <w:lang w:val="hr-HR"/>
        </w:rPr>
        <w:t>LA VUE jednostavno društvo s ograničenom odgovornošću za ugostiteljstvo i usluge</w:t>
      </w:r>
      <w:r w:rsidR="001A5761">
        <w:rPr>
          <w:lang w:val="hr-HR"/>
        </w:rPr>
        <w:t xml:space="preserve">,OIB </w:t>
      </w:r>
      <w:r w:rsidR="001A5761" w:rsidRPr="001A5761">
        <w:rPr>
          <w:lang w:val="hr-HR"/>
        </w:rPr>
        <w:t>21796638288</w:t>
      </w:r>
      <w:r w:rsidR="001A5761">
        <w:rPr>
          <w:lang w:val="hr-HR"/>
        </w:rPr>
        <w:t>, Križine 36, Podstrana.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1A5761">
        <w:rPr>
          <w:lang w:val="hr-HR"/>
        </w:rPr>
        <w:t>154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1A5761">
        <w:rPr>
          <w:lang w:val="hr-HR"/>
        </w:rPr>
        <w:t>11.104,35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B468E" w:rsidP="001A5761" w:rsidR="006B468E">
      <w:pPr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A5761">
        <w:rPr>
          <w:b/>
          <w:lang w:val="hr-HR"/>
        </w:rPr>
        <w:t>224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C7A0F">
        <w:rPr>
          <w:lang w:val="hr-HR"/>
        </w:rPr>
        <w:t>0</w:t>
      </w:r>
      <w:r w:rsidR="001A5761">
        <w:rPr>
          <w:lang w:val="hr-HR"/>
        </w:rPr>
        <w:t>1</w:t>
      </w:r>
      <w:r w:rsidR="00DC7A0F">
        <w:rPr>
          <w:lang w:val="hr-HR"/>
        </w:rPr>
        <w:t>.12.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A5761">
        <w:rPr>
          <w:lang w:val="hr-HR"/>
        </w:rPr>
        <w:t xml:space="preserve">5.travnja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p w:rsidRDefault="00356556" w:rsidR="00356556"/>
    <w:sectPr w:rsidSect="00CB5DD1" w:rsidR="0035655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40E90"/>
    <w:rsid w:val="00663273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0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0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LA VUE jednostavno društvo s ograničenom odgovornošću za ugostiteljstvo i usluge</izvorni_sadrzaj>
    <derivirana_varijabla naziv="DomainObject.Predmet.ProtustrankaFormated_1">  LA VUE jednostavno društvo s ograničenom odgovornošću za ugostiteljstvo i usluge</derivirana_varijabla>
  </DomainObject.Predmet.ProtustrankaFormated>
  <DomainObject.Predmet.ProtustrankaFormatedOIB>
    <izvorni_sadrzaj>  LA VUE jednostavno društvo s ograničenom odgovornošću za ugostiteljstvo i usluge, OIB 21796638288</izvorni_sadrzaj>
    <derivirana_varijabla naziv="DomainObject.Predmet.ProtustrankaFormatedOIB_1">  LA VUE jednostavno društvo s ograničenom odgovornošću za ugostiteljstvo i usluge, OIB 21796638288</derivirana_varijabla>
  </DomainObject.Predmet.ProtustrankaFormatedOIB>
  <DomainObject.Predmet.ProtustrankaFormatedWithAdress>
    <izvorni_sadrzaj> LA VUE jednostavno društvo s ograničenom odgovornošću za ugostiteljstvo i usluge, Križine 36, 21311 Podstrana</izvorni_sadrzaj>
    <derivirana_varijabla naziv="DomainObject.Predmet.ProtustrankaFormatedWithAdress_1"> LA VUE jednostavno društvo s ograničenom odgovornošću za ugostiteljstvo i usluge, Križine 36, 21311 Podstrana</derivirana_varijabla>
  </DomainObject.Predmet.ProtustrankaFormatedWithAdress>
  <DomainObject.Predmet.ProtustrankaFormatedWithAdressOIB>
    <izvorni_sadrzaj> LA VUE jednostavno društvo s ograničenom odgovornošću za ugostiteljstvo i usluge, OIB 21796638288, Križine 36, 21311 Podstrana</izvorni_sadrzaj>
    <derivirana_varijabla naziv="DomainObject.Predmet.ProtustrankaFormatedWithAdressOIB_1"> LA VUE jednostavno društvo s ograničenom odgovornošću za ugostiteljstvo i usluge, OIB 21796638288, Križine 36, 21311 Podstrana</derivirana_varijabla>
  </DomainObject.Predmet.ProtustrankaFormatedWithAdressOIB>
  <DomainObject.Predmet.ProtustrankaWithAdress>
    <izvorni_sadrzaj>LA VUE jednostavno društvo s ograničenom odgovornošću za ugostiteljstvo i usluge Križine 36, 21311 Podstrana</izvorni_sadrzaj>
    <derivirana_varijabla naziv="DomainObject.Predmet.ProtustrankaWithAdress_1">LA VUE jednostavno društvo s ograničenom odgovornošću za ugostiteljstvo i usluge Križine 36, 21311 Podstrana</derivirana_varijabla>
  </DomainObject.Predmet.ProtustrankaWithAdress>
  <DomainObject.Predmet.ProtustrankaWithAdressOIB>
    <izvorni_sadrzaj>LA VUE jednostavno društvo s ograničenom odgovornošću za ugostiteljstvo i usluge, OIB 21796638288, Križine 36, 21311 Podstrana</izvorni_sadrzaj>
    <derivirana_varijabla naziv="DomainObject.Predmet.ProtustrankaWithAdressOIB_1">LA VUE jednostavno društvo s ograničenom odgovornošću za ugostiteljstvo i usluge, OIB 21796638288, Križine 36, 21311 Podstrana</derivirana_varijabla>
  </DomainObject.Predmet.ProtustrankaWithAdressOIB>
  <DomainObject.Predmet.ProtustrankaNazivFormated>
    <izvorni_sadrzaj>LA VUE jednostavno društvo s ograničenom odgovornošću za ugostiteljstvo i usluge</izvorni_sadrzaj>
    <derivirana_varijabla naziv="DomainObject.Predmet.ProtustrankaNazivFormated_1">LA VUE jednostavno društvo s ograničenom odgovornošću za ugostiteljstvo i usluge</derivirana_varijabla>
  </DomainObject.Predmet.ProtustrankaNazivFormated>
  <DomainObject.Predmet.ProtustrankaNazivFormatedOIB>
    <izvorni_sadrzaj>LA VUE jednostavno društvo s ograničenom odgovornošću za ugostiteljstvo i usluge, OIB 21796638288</izvorni_sadrzaj>
    <derivirana_varijabla naziv="DomainObject.Predmet.ProtustrankaNazivFormatedOIB_1">LA VUE jednostavno društvo s ograničenom odgovornošću za ugostiteljstvo i usluge, OIB 21796638288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11104.35</izvorni_sadrzaj>
    <derivirana_varijabla naziv="DomainObject.Predmet.TrenutnaVrijednost_1">11104.35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VUE jednostavno društvo s ograničenom odgovornošću za ugostiteljstvo i usluge</item>
    </izvorni_sadrzaj>
    <derivirana_varijabla naziv="DomainObject.Predmet.ProtuStrankaListFormated_1">
      <item>LA VUE jednostavno društvo s ograničenom odgovornošću za ugostiteljstvo i usluge</item>
    </derivirana_varijabla>
  </DomainObject.Predmet.ProtuStrankaListFormated>
  <DomainObject.Predmet.ProtuStrankaListFormatedOIB>
    <izvorni_sadrzaj>
      <item>LA VUE jednostavno društvo s ograničenom odgovornošću za ugostiteljstvo i usluge, OIB 21796638288</item>
    </izvorni_sadrzaj>
    <derivirana_varijabla naziv="DomainObject.Predmet.ProtuStrankaListFormatedOIB_1">
      <item>LA VUE jednostavno društvo s ograničenom odgovornošću za ugostiteljstvo i usluge, OIB 21796638288</item>
    </derivirana_varijabla>
  </DomainObject.Predmet.ProtuStrankaListFormatedOIB>
  <DomainObject.Predmet.ProtuStrankaListFormatedWithAdress>
    <izvorni_sadrzaj>
      <item>LA VUE jednostavno društvo s ograničenom odgovornošću za ugostiteljstvo i usluge, Križine 36, 21311 Podstrana</item>
    </izvorni_sadrzaj>
    <derivirana_varijabla naziv="DomainObject.Predmet.ProtuStrankaListFormatedWithAdress_1">
      <item>LA VUE jednostavno društvo s ograničenom odgovornošću za ugostiteljstvo i usluge, Križine 36, 21311 Podstrana</item>
    </derivirana_varijabla>
  </DomainObject.Predmet.ProtuStrankaListFormatedWithAdress>
  <DomainObject.Predmet.ProtuStrankaListFormatedWithAdressOIB>
    <izvorni_sadrzaj>
      <item>LA VUE jednostavno društvo s ograničenom odgovornošću za ugostiteljstvo i usluge, OIB 21796638288, Križine 36, 21311 Podstrana</item>
    </izvorni_sadrzaj>
    <derivirana_varijabla naziv="DomainObject.Predmet.ProtuStrankaListFormatedWithAdressOIB_1">
      <item>LA VUE jednostavno društvo s ograničenom odgovornošću za ugostiteljstvo i usluge, OIB 21796638288, Križine 36, 21311 Podstrana</item>
    </derivirana_varijabla>
  </DomainObject.Predmet.ProtuStrankaListFormatedWithAdressOIB>
  <DomainObject.Predmet.ProtuStrankaListNazivFormated>
    <izvorni_sadrzaj>
      <item>LA VUE jednostavno društvo s ograničenom odgovornošću za ugostiteljstvo i usluge</item>
    </izvorni_sadrzaj>
    <derivirana_varijabla naziv="DomainObject.Predmet.ProtuStrankaListNazivFormated_1">
      <item>LA VUE jednostavno društvo s ograničenom odgovornošću za ugostiteljstvo i usluge</item>
    </derivirana_varijabla>
  </DomainObject.Predmet.ProtuStrankaListNazivFormated>
  <DomainObject.Predmet.ProtuStrankaListNazivFormatedOIB>
    <izvorni_sadrzaj>
      <item>LA VUE jednostavno društvo s ograničenom odgovornošću za ugostiteljstvo i usluge, OIB 21796638288</item>
    </izvorni_sadrzaj>
    <derivirana_varijabla naziv="DomainObject.Predmet.ProtuStrankaListNazivFormatedOIB_1">
      <item>LA VUE jednostavno društvo s ograničenom odgovornošću za ugostiteljstvo i usluge, OIB 21796638288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VUE jednostavno društvo s ograničenom odgovornošću za ugostiteljstvo i usluge</izvorni_sadrzaj>
    <derivirana_varijabla naziv="DomainObject.Predmet.ProtustrankaIDrugi_1">LA VUE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VUE jednostavno društvo s ograničenom odgovornošću za ugostiteljstvo i usluge, OIB 21796638288, Križine 36, 21311 Podstrana</izvorni_sadrzaj>
    <derivirana_varijabla naziv="DomainObject.Predmet.ProtustrankaIDrugiAdressOIB_1">LA VUE jednostavno društvo s ograničenom odgovornošću za ugostiteljstvo i usluge, OIB 21796638288, Križine 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VUE jednostavno društvo s ograničenom odgovornošću za ugostiteljstvo i usluge</item>
      <item>FINANCIJSKA AGENCIJA, RC SPLIT</item>
    </izvorni_sadrzaj>
    <derivirana_varijabla naziv="DomainObject.Predmet.SudioniciListNaziv_1">
      <item>LA VUE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LA VUE jednostavno društvo s ograničenom odgovornošću za ugostiteljstvo i usluge, OIB 21796638288, Križine 36,21311 Podstrana</item>
      <item>FINANCIJSKA AGENCIJA, RC SPLIT, OIB 85821130368, Mažuranićevo šetalište 24 b,21000 Split</item>
    </izvorni_sadrzaj>
    <derivirana_varijabla naziv="DomainObject.Predmet.SudioniciListAdressOIB_1">
      <item>LA VUE jednostavno društvo s ograničenom odgovornošću za ugostiteljstvo i usluge, OIB 21796638288, Križine 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21796638288</item>
      <item>, OIB 85821130368</item>
    </izvorni_sadrzaj>
    <derivirana_varijabla naziv="DomainObject.Predmet.SudioniciListNazivOIB_1">
      <item>, OIB 21796638288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A3718-4B95-4868-8036-BF7578E43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779</properties:Words>
  <properties:Characters>4247</properties:Characters>
  <properties:Lines>105</properties:Lines>
  <properties:Paragraphs>37</properties:Paragraphs>
  <properties:TotalTime>711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2017-03-30T08:22:00Z</cp:lastPrinted>
  <dcterms:modified xmlns:xsi="http://www.w3.org/2001/XMLSchema-instance" xsi:type="dcterms:W3CDTF">2017-04-05T07:56:00Z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