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6448" w14:paraId="d216448" w:rsidRDefault="00B709A2" w:rsidP="00910611" w:rsidR="00B709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09A2" w:rsidP="00910611" w:rsidR="00B709A2">
      <w:r>
        <w:rPr>
          <w:rFonts w:eastAsia="MS Mincho"/>
        </w:rPr>
        <w:t>REPUBLIKA HRVATSKA</w:t>
      </w:r>
    </w:p>
    <w:p w:rsidRDefault="00B709A2" w:rsidP="00910611" w:rsidR="00B709A2">
      <w:r>
        <w:rPr>
          <w:rFonts w:eastAsia="MS Mincho"/>
        </w:rPr>
        <w:t>TRGOVAČKI SUD U RIJECI</w:t>
      </w:r>
    </w:p>
    <w:p w:rsidRDefault="00B709A2" w:rsidR="00B709A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5C0E0F">
      <w:r w:rsidRPr="005C0E0F">
        <w:t xml:space="preserve">                                                                      </w:t>
      </w:r>
    </w:p>
    <w:p w:rsidRDefault="004020FA" w:rsidP="004020FA" w:rsidR="004020FA" w:rsidRPr="005C0E0F">
      <w:pPr>
        <w:ind w:firstLine="720" w:left="5040"/>
      </w:pPr>
    </w:p>
    <w:p w:rsidRDefault="006829FB" w:rsidP="004020FA" w:rsidR="006829FB" w:rsidRPr="005C0E0F">
      <w:pPr>
        <w:ind w:firstLine="720" w:left="5040"/>
      </w:pPr>
    </w:p>
    <w:p w:rsidRDefault="003E573D" w:rsidP="003E3F2C" w:rsidR="003E573D" w:rsidRPr="005C0E0F">
      <w:pPr>
        <w:jc w:val="center"/>
      </w:pPr>
      <w:r w:rsidRPr="005C0E0F">
        <w:t>R E P U B L I K A    H R V A T S K A</w:t>
      </w:r>
    </w:p>
    <w:p w:rsidRDefault="003E3F2C" w:rsidP="003E3F2C" w:rsidR="003E3F2C" w:rsidRPr="005C0E0F">
      <w:pPr>
        <w:jc w:val="center"/>
      </w:pPr>
      <w:r w:rsidRPr="005C0E0F">
        <w:t>R J E Š E N J E</w:t>
      </w:r>
    </w:p>
    <w:p w:rsidRDefault="003E3F2C" w:rsidP="003E3F2C" w:rsidR="003E3F2C" w:rsidRPr="005C0E0F">
      <w:pPr>
        <w:jc w:val="both"/>
      </w:pPr>
    </w:p>
    <w:p w:rsidRDefault="003E3F2C" w:rsidP="003E3F2C" w:rsidR="003E3F2C" w:rsidRPr="005C0E0F">
      <w:pPr>
        <w:jc w:val="both"/>
      </w:pPr>
    </w:p>
    <w:p w:rsidRDefault="00C36EC9" w:rsidP="00C36EC9" w:rsidR="00C36EC9" w:rsidRPr="005C0E0F">
      <w:pPr>
        <w:jc w:val="both"/>
      </w:pPr>
      <w:r w:rsidRPr="005C0E0F">
        <w:tab/>
      </w:r>
      <w:r w:rsidRPr="005C0E0F">
        <w:tab/>
        <w:t xml:space="preserve">Trgovački sud u Rijeci, po stečajnom sucu Veri Jelenović, u stečajnom postupku nad dužnikom </w:t>
      </w:r>
      <w:r w:rsidR="00994B09" w:rsidRPr="005C0E0F">
        <w:t>MD - ADRIA usluge i trgovina d. o. o. u stečaju Viškovo (Općina Viškovo), Gornji Sroki 82/b, OIB: 01509028280</w:t>
      </w:r>
      <w:r w:rsidRPr="005C0E0F">
        <w:t xml:space="preserve">,  dana </w:t>
      </w:r>
      <w:r w:rsidR="00324A60">
        <w:t>7</w:t>
      </w:r>
      <w:r w:rsidR="00994B09" w:rsidRPr="005C0E0F">
        <w:t>. siječnja 2016</w:t>
      </w:r>
      <w:r w:rsidRPr="005C0E0F">
        <w:t>. godine</w:t>
      </w:r>
    </w:p>
    <w:p w:rsidRDefault="003E3F2C" w:rsidP="003E3F2C" w:rsidR="003E3F2C" w:rsidRPr="005C0E0F">
      <w:pPr>
        <w:jc w:val="both"/>
      </w:pPr>
    </w:p>
    <w:p w:rsidRDefault="003E3F2C" w:rsidP="003E3F2C" w:rsidR="003E3F2C" w:rsidRPr="005C0E0F">
      <w:pPr>
        <w:jc w:val="both"/>
      </w:pPr>
    </w:p>
    <w:p w:rsidRDefault="003E3F2C" w:rsidP="003E3F2C" w:rsidR="003E3F2C" w:rsidRPr="005C0E0F">
      <w:pPr>
        <w:jc w:val="center"/>
      </w:pPr>
      <w:r w:rsidRPr="005C0E0F">
        <w:t>r</w:t>
      </w:r>
      <w:r w:rsidR="00B83F7C" w:rsidRPr="005C0E0F">
        <w:t xml:space="preserve"> </w:t>
      </w:r>
      <w:r w:rsidRPr="005C0E0F">
        <w:t>i</w:t>
      </w:r>
      <w:r w:rsidR="00B83F7C" w:rsidRPr="005C0E0F">
        <w:t xml:space="preserve"> </w:t>
      </w:r>
      <w:r w:rsidRPr="005C0E0F">
        <w:t>j</w:t>
      </w:r>
      <w:r w:rsidR="00B83F7C" w:rsidRPr="005C0E0F">
        <w:t xml:space="preserve"> </w:t>
      </w:r>
      <w:r w:rsidRPr="005C0E0F">
        <w:t>e</w:t>
      </w:r>
      <w:r w:rsidR="00B83F7C" w:rsidRPr="005C0E0F">
        <w:t xml:space="preserve"> </w:t>
      </w:r>
      <w:r w:rsidRPr="005C0E0F">
        <w:t>š</w:t>
      </w:r>
      <w:r w:rsidR="00B83F7C" w:rsidRPr="005C0E0F">
        <w:t xml:space="preserve"> </w:t>
      </w:r>
      <w:r w:rsidRPr="005C0E0F">
        <w:t>i</w:t>
      </w:r>
      <w:r w:rsidR="00B83F7C" w:rsidRPr="005C0E0F">
        <w:t xml:space="preserve"> </w:t>
      </w:r>
      <w:r w:rsidRPr="005C0E0F">
        <w:t>o   j</w:t>
      </w:r>
      <w:r w:rsidR="00B83F7C" w:rsidRPr="005C0E0F">
        <w:t xml:space="preserve"> </w:t>
      </w:r>
      <w:r w:rsidRPr="005C0E0F">
        <w:t>e</w:t>
      </w:r>
    </w:p>
    <w:p w:rsidRDefault="003E3F2C" w:rsidP="003E3F2C" w:rsidR="003E3F2C" w:rsidRPr="005C0E0F">
      <w:pPr>
        <w:jc w:val="both"/>
      </w:pPr>
    </w:p>
    <w:p w:rsidRDefault="003E3F2C" w:rsidP="00994B09" w:rsidR="00994B09" w:rsidRPr="005C0E0F">
      <w:pPr>
        <w:jc w:val="both"/>
        <w:rPr>
          <w:rStyle w:val="tabletextfield"/>
        </w:rPr>
      </w:pPr>
      <w:r w:rsidRPr="005C0E0F">
        <w:tab/>
      </w:r>
      <w:r w:rsidRPr="005C0E0F">
        <w:tab/>
        <w:t xml:space="preserve">I. Ponuditelju </w:t>
      </w:r>
      <w:r w:rsidR="00016DD6">
        <w:t>R.E.A. KAPITAL društvo s ograničenom odgovornošću za poslovanje nekretninama i usluge Marinići, Mučići 51/D, OIB: 32545629967</w:t>
      </w:r>
      <w:r w:rsidR="007C2B4D" w:rsidRPr="005C0E0F">
        <w:t xml:space="preserve">, </w:t>
      </w:r>
      <w:r w:rsidRPr="005C0E0F">
        <w:t>dosuđuj</w:t>
      </w:r>
      <w:r w:rsidR="00C36EC9" w:rsidRPr="005C0E0F">
        <w:t>u</w:t>
      </w:r>
      <w:r w:rsidRPr="005C0E0F">
        <w:t xml:space="preserve"> se </w:t>
      </w:r>
      <w:r w:rsidR="00C36EC9" w:rsidRPr="005C0E0F">
        <w:t xml:space="preserve">nekretnine stečajnog dužnika upisane u zemljišnim knjigama </w:t>
      </w:r>
      <w:r w:rsidR="00994B09" w:rsidRPr="005C0E0F">
        <w:rPr>
          <w:rStyle w:val="tabletextfield"/>
        </w:rPr>
        <w:t>Općinskog suda u Rijeci i to:</w:t>
      </w:r>
    </w:p>
    <w:p w:rsidRDefault="00016DD6" w:rsidP="00994B09" w:rsidR="007C2B4D" w:rsidRPr="005C0E0F">
      <w:pPr>
        <w:jc w:val="both"/>
      </w:pPr>
      <w:r>
        <w:t>u zk. ul. 3376 poduložak 3 k.o. Marčelji k.č. 3624/1, 3. etaža: 20/100, stan br. 3, u prizemlju, koji se sastoji od hodnika sa izbom, kuhinja sa dnevnim boravkom, dvije sobe, kupaona s wc-om, lođa, površine 62,97m2, sa pripadajućim spremištem br. 2 površine 2,13m2, što sveukupno čini 65,10m2, a  stanu pripada garaža br. 9 površine 24,32m2</w:t>
      </w:r>
      <w:r w:rsidR="007C2B4D" w:rsidRPr="005C0E0F">
        <w:t>.</w:t>
      </w:r>
    </w:p>
    <w:p w:rsidRDefault="00E244D6" w:rsidP="00742555" w:rsidR="00E244D6" w:rsidRPr="005C0E0F">
      <w:pPr>
        <w:jc w:val="both"/>
      </w:pPr>
    </w:p>
    <w:p w:rsidRDefault="003E3F2C" w:rsidP="003E3F2C" w:rsidR="003E3F2C" w:rsidRPr="005C0E0F">
      <w:pPr>
        <w:jc w:val="both"/>
      </w:pPr>
      <w:r w:rsidRPr="005C0E0F">
        <w:t xml:space="preserve">       </w:t>
      </w:r>
      <w:r w:rsidRPr="005C0E0F">
        <w:tab/>
      </w:r>
      <w:r w:rsidRPr="005C0E0F">
        <w:tab/>
        <w:t xml:space="preserve">II. Nakon što </w:t>
      </w:r>
      <w:r w:rsidR="00016DD6">
        <w:t>R.E.A. KAPITAL društvo s ograničenom odgovornošću za poslovanje nekretninama i usluge Marinići, Mučići 51/D, OIB: 32545629967</w:t>
      </w:r>
      <w:r w:rsidRPr="005C0E0F">
        <w:t xml:space="preserve">, </w:t>
      </w:r>
      <w:r w:rsidR="007C2B4D" w:rsidRPr="005C0E0F">
        <w:t xml:space="preserve">položi kupovninu u iznosu </w:t>
      </w:r>
      <w:r w:rsidR="00C36EC9" w:rsidRPr="005C0E0F">
        <w:t xml:space="preserve">od </w:t>
      </w:r>
      <w:r w:rsidR="00016DD6">
        <w:t xml:space="preserve">250.000,00 </w:t>
      </w:r>
      <w:r w:rsidR="00742555" w:rsidRPr="005C0E0F">
        <w:rPr>
          <w:noProof/>
        </w:rPr>
        <w:t>kn</w:t>
      </w:r>
      <w:r w:rsidR="00E10F5A" w:rsidRPr="005C0E0F">
        <w:rPr>
          <w:noProof/>
        </w:rPr>
        <w:t xml:space="preserve"> </w:t>
      </w:r>
      <w:r w:rsidR="00E10F5A" w:rsidRPr="005C0E0F">
        <w:t xml:space="preserve">u roku od 30 dana od dana pravomoćnosti </w:t>
      </w:r>
      <w:r w:rsidR="003E573D" w:rsidRPr="005C0E0F">
        <w:t xml:space="preserve">ovog </w:t>
      </w:r>
      <w:r w:rsidR="00E10F5A" w:rsidRPr="005C0E0F">
        <w:t xml:space="preserve">rješenja na </w:t>
      </w:r>
      <w:r w:rsidR="003E573D" w:rsidRPr="005C0E0F">
        <w:t>prolazni depozit</w:t>
      </w:r>
      <w:r w:rsidR="00E10F5A" w:rsidRPr="005C0E0F">
        <w:t xml:space="preserve"> ovog suda</w:t>
      </w:r>
      <w:r w:rsidRPr="005C0E0F">
        <w:t>, umanjenu za položenu jamčevinu i nakon što ovo rješenje postane pravomoćno, sud će zakl</w:t>
      </w:r>
      <w:r w:rsidR="007C2B4D" w:rsidRPr="005C0E0F">
        <w:t>jučkom odrediti da se nekretnin</w:t>
      </w:r>
      <w:r w:rsidR="00C36EC9" w:rsidRPr="005C0E0F">
        <w:t>e</w:t>
      </w:r>
      <w:r w:rsidRPr="005C0E0F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5C0E0F">
      <w:pPr>
        <w:jc w:val="both"/>
      </w:pPr>
    </w:p>
    <w:p w:rsidRDefault="003E3F2C" w:rsidP="003E3F2C" w:rsidR="003E3F2C" w:rsidRPr="005C0E0F">
      <w:pPr>
        <w:jc w:val="both"/>
      </w:pPr>
      <w:r w:rsidRPr="005C0E0F">
        <w:tab/>
      </w:r>
      <w:r w:rsidRPr="005C0E0F">
        <w:tab/>
        <w:t>III. Nalaže se zemljišno – knjižnom odjelu</w:t>
      </w:r>
      <w:r w:rsidR="00994B09" w:rsidRPr="005C0E0F">
        <w:t xml:space="preserve"> Rijeka</w:t>
      </w:r>
      <w:r w:rsidRPr="005C0E0F">
        <w:t xml:space="preserve"> Općinskog suda u </w:t>
      </w:r>
      <w:r w:rsidR="00994B09" w:rsidRPr="005C0E0F">
        <w:t>Rijeci</w:t>
      </w:r>
      <w:r w:rsidRPr="005C0E0F">
        <w:t xml:space="preserve"> da u zemljišnim knjigama izvrši zabilježbu dosude nekretnina opisanih u</w:t>
      </w:r>
      <w:r w:rsidR="00F52810" w:rsidRPr="005C0E0F">
        <w:t xml:space="preserve"> točki I. izreke ovog rješenja</w:t>
      </w:r>
      <w:r w:rsidRPr="005C0E0F">
        <w:t>.</w:t>
      </w:r>
    </w:p>
    <w:p w:rsidRDefault="003E3F2C" w:rsidP="003E3F2C" w:rsidR="003E3F2C" w:rsidRPr="005C0E0F">
      <w:pPr>
        <w:jc w:val="both"/>
      </w:pPr>
      <w:r w:rsidRPr="005C0E0F">
        <w:tab/>
        <w:t xml:space="preserve"> </w:t>
      </w:r>
    </w:p>
    <w:p w:rsidRDefault="003E3F2C" w:rsidP="003E3F2C" w:rsidR="003E3F2C" w:rsidRPr="005C0E0F">
      <w:pPr>
        <w:jc w:val="both"/>
      </w:pPr>
    </w:p>
    <w:p w:rsidRDefault="003E3F2C" w:rsidP="003E3F2C" w:rsidR="003E3F2C" w:rsidRPr="005C0E0F">
      <w:pPr>
        <w:jc w:val="center"/>
      </w:pPr>
      <w:r w:rsidRPr="005C0E0F">
        <w:t>Obrazloženje</w:t>
      </w:r>
    </w:p>
    <w:p w:rsidRDefault="00A70484" w:rsidP="003E3F2C" w:rsidR="003E3F2C" w:rsidRPr="005C0E0F">
      <w:pPr>
        <w:jc w:val="both"/>
      </w:pPr>
      <w:r w:rsidRPr="005C0E0F">
        <w:tab/>
      </w:r>
      <w:r w:rsidRPr="005C0E0F">
        <w:tab/>
      </w:r>
      <w:r w:rsidR="003859B7" w:rsidRPr="005C0E0F">
        <w:t>Rješenjem</w:t>
      </w:r>
      <w:r w:rsidR="003E3F2C" w:rsidRPr="005C0E0F">
        <w:t xml:space="preserve"> od </w:t>
      </w:r>
      <w:r w:rsidR="005C0E0F" w:rsidRPr="005C0E0F">
        <w:t>11. veljače 2014</w:t>
      </w:r>
      <w:r w:rsidR="009C6106" w:rsidRPr="005C0E0F">
        <w:t>. godine</w:t>
      </w:r>
      <w:r w:rsidR="003859B7" w:rsidRPr="005C0E0F">
        <w:t>. godine</w:t>
      </w:r>
      <w:r w:rsidR="003E3F2C" w:rsidRPr="005C0E0F">
        <w:t>. g. određena je u stečajnom postupku prodaja nekretnin</w:t>
      </w:r>
      <w:r w:rsidRPr="005C0E0F">
        <w:t>e opisane</w:t>
      </w:r>
      <w:r w:rsidR="003E3F2C" w:rsidRPr="005C0E0F">
        <w:t xml:space="preserve"> u točki I. izreke ovog rješ</w:t>
      </w:r>
      <w:r w:rsidRPr="005C0E0F">
        <w:t>e</w:t>
      </w:r>
      <w:r w:rsidR="003E3F2C" w:rsidRPr="005C0E0F">
        <w:t>nja.</w:t>
      </w:r>
    </w:p>
    <w:p w:rsidRDefault="003E3F2C" w:rsidP="003E3F2C" w:rsidR="003E3F2C" w:rsidRPr="005C0E0F">
      <w:pPr>
        <w:jc w:val="both"/>
      </w:pPr>
      <w:r w:rsidRPr="005C0E0F">
        <w:tab/>
      </w:r>
      <w:r w:rsidRPr="005C0E0F">
        <w:tab/>
      </w:r>
      <w:r w:rsidR="003859B7" w:rsidRPr="005C0E0F">
        <w:t xml:space="preserve">Zaključak </w:t>
      </w:r>
      <w:r w:rsidRPr="005C0E0F">
        <w:t>o prodaji</w:t>
      </w:r>
      <w:r w:rsidR="003859B7" w:rsidRPr="005C0E0F">
        <w:t xml:space="preserve"> od </w:t>
      </w:r>
      <w:r w:rsidR="00994B09" w:rsidRPr="005C0E0F">
        <w:t>10. studenoga 2015</w:t>
      </w:r>
      <w:r w:rsidR="003859B7" w:rsidRPr="005C0E0F">
        <w:t>. godine</w:t>
      </w:r>
      <w:r w:rsidRPr="005C0E0F">
        <w:t xml:space="preserve"> objavljen je </w:t>
      </w:r>
      <w:r w:rsidR="00F91703" w:rsidRPr="005C0E0F">
        <w:t xml:space="preserve">na </w:t>
      </w:r>
      <w:r w:rsidR="00994B09" w:rsidRPr="005C0E0F">
        <w:t>e-</w:t>
      </w:r>
      <w:r w:rsidR="00F91703" w:rsidRPr="005C0E0F">
        <w:t xml:space="preserve">oglasnoj ploči suda dana </w:t>
      </w:r>
      <w:r w:rsidR="00994B09" w:rsidRPr="005C0E0F">
        <w:t>30. studenoga 2015</w:t>
      </w:r>
      <w:r w:rsidR="00F91703" w:rsidRPr="005C0E0F">
        <w:t>. g., te na web stranicama sudačke mrež</w:t>
      </w:r>
      <w:r w:rsidR="009C6106" w:rsidRPr="005C0E0F">
        <w:t>e i Hrvatske gospodarske komore</w:t>
      </w:r>
      <w:r w:rsidR="00A70484" w:rsidRPr="005C0E0F">
        <w:t>.</w:t>
      </w:r>
    </w:p>
    <w:p w:rsidRDefault="003E3F2C" w:rsidP="00016DD6" w:rsidR="003E3F2C" w:rsidRPr="005C0E0F">
      <w:pPr>
        <w:jc w:val="both"/>
      </w:pPr>
      <w:r w:rsidRPr="005C0E0F">
        <w:tab/>
      </w:r>
      <w:r w:rsidRPr="005C0E0F">
        <w:tab/>
        <w:t xml:space="preserve">Na usmenoj javnoj dražbi održanoj dana </w:t>
      </w:r>
      <w:r w:rsidR="00994B09" w:rsidRPr="005C0E0F">
        <w:t>16. prosinca 2015</w:t>
      </w:r>
      <w:r w:rsidRPr="005C0E0F">
        <w:t>. g. sudjelov</w:t>
      </w:r>
      <w:r w:rsidR="003859B7" w:rsidRPr="005C0E0F">
        <w:t>a</w:t>
      </w:r>
      <w:r w:rsidR="00016DD6">
        <w:t xml:space="preserve">o je samo jedan ponuditelj </w:t>
      </w:r>
      <w:r w:rsidR="00D10D78">
        <w:t xml:space="preserve">R.E.A. KAPITAL društvo s ograničenom odgovornošću za poslovanje nekretninama i usluge Marinići, Mučići 51/D, OIB: 32545629967 </w:t>
      </w:r>
      <w:r w:rsidR="00016DD6">
        <w:t>koji je z</w:t>
      </w:r>
      <w:r w:rsidR="00994B09" w:rsidRPr="005C0E0F">
        <w:t xml:space="preserve">a nekretninu koja je </w:t>
      </w:r>
      <w:r w:rsidR="00994B09" w:rsidRPr="005C0E0F">
        <w:lastRenderedPageBreak/>
        <w:t xml:space="preserve">bila predmet javne dražbe ponudio </w:t>
      </w:r>
      <w:r w:rsidR="00016DD6">
        <w:t>njezinu početnu prodajnu cijenu i to 250.000,00 kn</w:t>
      </w:r>
      <w:r w:rsidR="00994B09" w:rsidRPr="005C0E0F">
        <w:t>. Stoga je n</w:t>
      </w:r>
      <w:r w:rsidRPr="005C0E0F">
        <w:t>akon zaključenja javne dražbe stečajni sudac utvrdio da je ponuditelj</w:t>
      </w:r>
      <w:r w:rsidR="004020FA" w:rsidRPr="005C0E0F">
        <w:t xml:space="preserve"> </w:t>
      </w:r>
      <w:r w:rsidR="00D10D78">
        <w:t>R.E.A. KAPITAL društvo s ograničenom odgovornošću za poslovanje nekretninama i usluge Marinići, Mučići 51/D, OIB: 32545629967</w:t>
      </w:r>
      <w:r w:rsidR="009C6106" w:rsidRPr="005C0E0F">
        <w:t xml:space="preserve"> </w:t>
      </w:r>
      <w:r w:rsidR="001A1F28" w:rsidRPr="005C0E0F">
        <w:rPr>
          <w:rStyle w:val="tabletextfield"/>
        </w:rPr>
        <w:t xml:space="preserve">ponudio najveću cijenu i </w:t>
      </w:r>
      <w:r w:rsidR="004020FA" w:rsidRPr="005C0E0F">
        <w:t>ispunio uvjete da mu se dosudi predmetna nekretnina</w:t>
      </w:r>
      <w:r w:rsidRPr="005C0E0F">
        <w:t>.</w:t>
      </w:r>
    </w:p>
    <w:p w:rsidRDefault="003E3F2C" w:rsidP="003E3F2C" w:rsidR="003E3F2C" w:rsidRPr="005C0E0F">
      <w:pPr>
        <w:jc w:val="both"/>
      </w:pPr>
      <w:r w:rsidRPr="005C0E0F">
        <w:tab/>
      </w:r>
      <w:r w:rsidRPr="005C0E0F">
        <w:tab/>
      </w:r>
      <w:r w:rsidR="005C0E0F" w:rsidRPr="005C0E0F">
        <w:t xml:space="preserve">Slijedom navedenoga, sud je </w:t>
      </w:r>
      <w:r w:rsidR="004020FA" w:rsidRPr="005C0E0F">
        <w:t xml:space="preserve">na </w:t>
      </w:r>
      <w:r w:rsidRPr="005C0E0F">
        <w:t>temelj</w:t>
      </w:r>
      <w:r w:rsidR="004020FA" w:rsidRPr="005C0E0F">
        <w:t>u</w:t>
      </w:r>
      <w:r w:rsidRPr="005C0E0F">
        <w:t xml:space="preserve"> čl. 98. st. 3. Ovršnog zakona </w:t>
      </w:r>
      <w:r w:rsidR="001A1F28" w:rsidRPr="005C0E0F">
        <w:t xml:space="preserve">(NN 57/96, 29/99, 42/00, 173/00, 194/03, 151/04, 88/05 i 67/08) </w:t>
      </w:r>
      <w:r w:rsidRPr="005C0E0F">
        <w:t xml:space="preserve">u </w:t>
      </w:r>
      <w:r w:rsidR="004020FA" w:rsidRPr="005C0E0F">
        <w:t>s</w:t>
      </w:r>
      <w:r w:rsidRPr="005C0E0F">
        <w:t>vezi</w:t>
      </w:r>
      <w:r w:rsidR="004020FA" w:rsidRPr="005C0E0F">
        <w:t xml:space="preserve"> sa</w:t>
      </w:r>
      <w:r w:rsidRPr="005C0E0F">
        <w:t xml:space="preserve"> čl. 164. st.1. </w:t>
      </w:r>
      <w:r w:rsidR="00F91703" w:rsidRPr="005C0E0F">
        <w:t xml:space="preserve">Stečajnog zakona </w:t>
      </w:r>
      <w:r w:rsidR="00F91703" w:rsidRPr="005C0E0F">
        <w:rPr>
          <w:bCs/>
        </w:rPr>
        <w:t>(objavljen u NN 44/96, 29/99, 129/00, 123/03, 82/06, 116/10, 25/12 i 133/12)</w:t>
      </w:r>
      <w:r w:rsidR="001A1F28" w:rsidRPr="005C0E0F">
        <w:t xml:space="preserve"> </w:t>
      </w:r>
      <w:r w:rsidRPr="005C0E0F">
        <w:t>riješio kao u točki I. izreke rješenja. Naveden</w:t>
      </w:r>
      <w:r w:rsidR="004020FA" w:rsidRPr="005C0E0F">
        <w:t>a</w:t>
      </w:r>
      <w:r w:rsidRPr="005C0E0F">
        <w:t xml:space="preserve"> nekretnin</w:t>
      </w:r>
      <w:r w:rsidR="004020FA" w:rsidRPr="005C0E0F">
        <w:t>a</w:t>
      </w:r>
      <w:r w:rsidRPr="005C0E0F">
        <w:t xml:space="preserve"> predat će se ponuditelju </w:t>
      </w:r>
      <w:r w:rsidR="00D10D78">
        <w:t>R.E.A. KAPITAL društvo s ograničenom odgovornošću za poslovanje nekretninama i usluge Marinići, Mučići 51/D, OIB: 32545629967</w:t>
      </w:r>
      <w:r w:rsidR="00E10F5A" w:rsidRPr="005C0E0F">
        <w:t xml:space="preserve"> </w:t>
      </w:r>
      <w:r w:rsidRPr="005C0E0F">
        <w:t xml:space="preserve">nakon što isti, u roku određenom </w:t>
      </w:r>
      <w:r w:rsidR="004020FA" w:rsidRPr="005C0E0F">
        <w:t>zaključkom o prodaji</w:t>
      </w:r>
      <w:r w:rsidRPr="005C0E0F">
        <w:t xml:space="preserve"> od </w:t>
      </w:r>
      <w:r w:rsidR="005C0E0F" w:rsidRPr="005C0E0F">
        <w:t>10. studenoga 2015</w:t>
      </w:r>
      <w:r w:rsidRPr="005C0E0F">
        <w:t>.g. na žiro račun ovog suda položi kupovninu, te nakon što ovo rješenje postane pravomoćno.</w:t>
      </w:r>
    </w:p>
    <w:p w:rsidRDefault="003E3F2C" w:rsidP="003E3F2C" w:rsidR="003E3F2C" w:rsidRPr="005C0E0F">
      <w:pPr>
        <w:jc w:val="both"/>
      </w:pPr>
      <w:r w:rsidRPr="005C0E0F">
        <w:tab/>
      </w:r>
      <w:r w:rsidRPr="005C0E0F">
        <w:tab/>
        <w:t xml:space="preserve">Valjalo je stoga, a </w:t>
      </w:r>
      <w:r w:rsidR="004020FA" w:rsidRPr="005C0E0F">
        <w:t xml:space="preserve">na </w:t>
      </w:r>
      <w:r w:rsidRPr="005C0E0F">
        <w:t>temelj</w:t>
      </w:r>
      <w:r w:rsidR="004020FA" w:rsidRPr="005C0E0F">
        <w:t xml:space="preserve">u </w:t>
      </w:r>
      <w:r w:rsidRPr="005C0E0F">
        <w:t>odredbe čl. 101. st. 1. Ovršnog zakona riješiti kao u točki II. izreke ovog rješenja.</w:t>
      </w:r>
    </w:p>
    <w:p w:rsidRDefault="003E3F2C" w:rsidP="006E5319" w:rsidR="003E3F2C" w:rsidRPr="005C0E0F">
      <w:pPr>
        <w:jc w:val="center"/>
      </w:pPr>
      <w:r w:rsidRPr="005C0E0F">
        <w:t>Rije</w:t>
      </w:r>
      <w:r w:rsidR="004020FA" w:rsidRPr="005C0E0F">
        <w:t>ka</w:t>
      </w:r>
      <w:r w:rsidRPr="005C0E0F">
        <w:t xml:space="preserve">, </w:t>
      </w:r>
      <w:r w:rsidR="00324A60">
        <w:t>7</w:t>
      </w:r>
      <w:r w:rsidR="005C0E0F" w:rsidRPr="005C0E0F">
        <w:t>. siječnja 2016</w:t>
      </w:r>
      <w:r w:rsidR="004020FA" w:rsidRPr="005C0E0F">
        <w:t>.</w:t>
      </w:r>
      <w:r w:rsidR="003E573D" w:rsidRPr="005C0E0F">
        <w:t xml:space="preserve"> godine</w:t>
      </w:r>
    </w:p>
    <w:p w:rsidRDefault="003E3F2C" w:rsidP="003E3F2C" w:rsidR="003E3F2C" w:rsidRPr="005C0E0F">
      <w:pPr>
        <w:jc w:val="both"/>
      </w:pPr>
    </w:p>
    <w:p w:rsidRDefault="003E3F2C" w:rsidP="003E3F2C" w:rsidR="003E3F2C" w:rsidRPr="005C0E0F">
      <w:pPr>
        <w:jc w:val="both"/>
      </w:pPr>
    </w:p>
    <w:p w:rsidRDefault="006E5319" w:rsidP="003E3F2C" w:rsidR="003E3F2C" w:rsidRPr="005C0E0F">
      <w:pPr>
        <w:jc w:val="both"/>
      </w:pPr>
      <w:r w:rsidRPr="005C0E0F">
        <w:t xml:space="preserve">   </w:t>
      </w:r>
      <w:r w:rsidR="003E3F2C" w:rsidRPr="005C0E0F">
        <w:tab/>
      </w:r>
      <w:r w:rsidR="003E3F2C" w:rsidRPr="005C0E0F">
        <w:tab/>
      </w:r>
      <w:r w:rsidR="003E3F2C" w:rsidRPr="005C0E0F">
        <w:tab/>
      </w:r>
      <w:r w:rsidR="003E3F2C" w:rsidRPr="005C0E0F">
        <w:tab/>
      </w:r>
      <w:r w:rsidR="003E3F2C" w:rsidRPr="005C0E0F">
        <w:tab/>
      </w:r>
      <w:r w:rsidR="003E3F2C" w:rsidRPr="005C0E0F">
        <w:tab/>
      </w:r>
      <w:r w:rsidR="003E3F2C" w:rsidRPr="005C0E0F">
        <w:tab/>
      </w:r>
      <w:r w:rsidR="003E3F2C" w:rsidRPr="005C0E0F">
        <w:tab/>
      </w:r>
      <w:r w:rsidR="003E3F2C" w:rsidRPr="005C0E0F">
        <w:tab/>
        <w:t>Stečajni sudac</w:t>
      </w:r>
    </w:p>
    <w:p w:rsidRDefault="004020FA" w:rsidR="004020FA" w:rsidRPr="005C0E0F">
      <w:pPr>
        <w:jc w:val="both"/>
      </w:pPr>
      <w:r w:rsidRPr="005C0E0F">
        <w:t xml:space="preserve">   </w:t>
      </w:r>
      <w:r w:rsidR="006E5319" w:rsidRPr="005C0E0F">
        <w:t xml:space="preserve">  </w:t>
      </w:r>
      <w:r w:rsidRPr="005C0E0F">
        <w:t xml:space="preserve">                                                                             </w:t>
      </w:r>
      <w:r w:rsidR="005C447A" w:rsidRPr="005C0E0F">
        <w:t xml:space="preserve">               </w:t>
      </w:r>
      <w:r w:rsidR="003E573D" w:rsidRPr="005C0E0F">
        <w:t xml:space="preserve">          </w:t>
      </w:r>
      <w:r w:rsidR="005C447A" w:rsidRPr="005C0E0F">
        <w:t xml:space="preserve"> Vera Jelenović</w:t>
      </w:r>
    </w:p>
    <w:p w:rsidRDefault="003E3F2C" w:rsidP="003E3F2C" w:rsidR="003E3F2C" w:rsidRPr="005C0E0F">
      <w:pPr>
        <w:jc w:val="both"/>
      </w:pPr>
    </w:p>
    <w:p w:rsidRDefault="003E3F2C" w:rsidP="003E3F2C" w:rsidR="003E3F2C" w:rsidRPr="005C0E0F">
      <w:pPr>
        <w:jc w:val="both"/>
      </w:pPr>
    </w:p>
    <w:p w:rsidRDefault="006E5319" w:rsidP="003E3F2C" w:rsidR="006E5319" w:rsidRPr="005C0E0F">
      <w:pPr>
        <w:jc w:val="both"/>
      </w:pPr>
    </w:p>
    <w:p w:rsidRDefault="004020FA" w:rsidP="004020FA" w:rsidR="004020FA" w:rsidRPr="005C0E0F">
      <w:r w:rsidRPr="005C0E0F">
        <w:t xml:space="preserve">UPUTA O </w:t>
      </w:r>
      <w:r w:rsidR="003E3F2C" w:rsidRPr="005C0E0F">
        <w:t>PRAVN</w:t>
      </w:r>
      <w:r w:rsidRPr="005C0E0F">
        <w:t>OM LIJEKU</w:t>
      </w:r>
    </w:p>
    <w:p w:rsidRDefault="003E3F2C" w:rsidP="004020FA" w:rsidR="003E3F2C" w:rsidRPr="005C0E0F">
      <w:r w:rsidRPr="005C0E0F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5C0E0F"/>
    <w:p w:rsidRDefault="003E3F2C" w:rsidP="003E3F2C" w:rsidR="003E3F2C" w:rsidRPr="005C0E0F"/>
    <w:p w:rsidRDefault="003E3F2C" w:rsidP="003E3F2C" w:rsidR="003E3F2C" w:rsidRPr="005C0E0F"/>
    <w:p w:rsidRDefault="003E3F2C" w:rsidP="003E3F2C" w:rsidR="003E3F2C" w:rsidRPr="005C0E0F"/>
    <w:p w:rsidRDefault="003E3F2C" w:rsidP="003E3F2C" w:rsidR="003E3F2C" w:rsidRPr="005C0E0F"/>
    <w:p w:rsidRDefault="003E3F2C" w:rsidP="003E3F2C" w:rsidR="003E3F2C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 w:rsidRPr="005C0E0F"/>
    <w:p w:rsidRDefault="004020FA" w:rsidP="003E3F2C" w:rsidR="004020FA"/>
    <w:p w:rsidRDefault="005C0E0F" w:rsidP="003E3F2C" w:rsidR="005C0E0F"/>
    <w:p w:rsidRDefault="005C0E0F" w:rsidP="003E3F2C" w:rsidR="005C0E0F"/>
    <w:p w:rsidRDefault="005C0E0F" w:rsidP="003E3F2C" w:rsidR="005C0E0F"/>
    <w:p w:rsidRDefault="005C0E0F" w:rsidP="003E3F2C" w:rsidR="005C0E0F" w:rsidRPr="005C0E0F"/>
    <w:p w:rsidRDefault="004020FA" w:rsidP="003E3F2C" w:rsidR="004020FA" w:rsidRPr="005C0E0F"/>
    <w:p w:rsidRDefault="003E3F2C" w:rsidP="003E3F2C" w:rsidR="003E3F2C" w:rsidRPr="005C0E0F">
      <w:r w:rsidRPr="005C0E0F">
        <w:lastRenderedPageBreak/>
        <w:t>D</w:t>
      </w:r>
      <w:r w:rsidR="006813C4" w:rsidRPr="005C0E0F">
        <w:t>NA</w:t>
      </w:r>
    </w:p>
    <w:p w:rsidRDefault="00B83F7C" w:rsidP="00B83F7C" w:rsidR="003E3F2C" w:rsidRPr="005C0E0F">
      <w:pPr>
        <w:ind w:left="360"/>
      </w:pPr>
      <w:r w:rsidRPr="005C0E0F">
        <w:t xml:space="preserve">- </w:t>
      </w:r>
      <w:r w:rsidR="003E3F2C" w:rsidRPr="005C0E0F">
        <w:t>stečajnom upravitelju</w:t>
      </w:r>
      <w:r w:rsidR="00E244D6" w:rsidRPr="005C0E0F">
        <w:t xml:space="preserve"> </w:t>
      </w:r>
    </w:p>
    <w:p w:rsidRDefault="00B83F7C" w:rsidP="00D10D78" w:rsidR="005C0E0F" w:rsidRPr="005C0E0F">
      <w:pPr>
        <w:ind w:left="360"/>
      </w:pPr>
      <w:r w:rsidRPr="005C0E0F">
        <w:t xml:space="preserve">- </w:t>
      </w:r>
      <w:r w:rsidR="00D10D78">
        <w:t>R.E.A. KAPITAL društvo s ograničenom odgovornošću za poslovanje nekretninama i usluge Marinići, Mučići 51/D</w:t>
      </w:r>
    </w:p>
    <w:p w:rsidRDefault="003E573D" w:rsidP="003E573D" w:rsidR="003E573D" w:rsidRPr="005C0E0F">
      <w:pPr>
        <w:jc w:val="both"/>
      </w:pPr>
      <w:r w:rsidRPr="005C0E0F">
        <w:t>- razlučnim vjerovnicima:</w:t>
      </w:r>
    </w:p>
    <w:p w:rsidRDefault="005C0E0F" w:rsidP="005C0E0F" w:rsidR="005C0E0F" w:rsidRPr="005C0E0F">
      <w:pPr>
        <w:ind w:firstLine="720"/>
        <w:jc w:val="both"/>
      </w:pPr>
      <w:r w:rsidRPr="005C0E0F">
        <w:t xml:space="preserve">- GRAMAT D.O.O. VIŠKOVO, MARINIĆI B.B. </w:t>
      </w:r>
      <w:r w:rsidRPr="005C0E0F">
        <w:br/>
        <w:t xml:space="preserve">OIB: 46256580078, </w:t>
      </w:r>
    </w:p>
    <w:p w:rsidRDefault="005C0E0F" w:rsidP="005C0E0F" w:rsidR="005C0E0F" w:rsidRPr="005C0E0F">
      <w:pPr>
        <w:ind w:firstLine="720"/>
        <w:jc w:val="both"/>
      </w:pPr>
      <w:r w:rsidRPr="005C0E0F">
        <w:t>- ERSTE &amp; STEIERMÄRKISCHE BANK D.D. RIJEKA, JADRANSKI TRG 3 A,</w:t>
      </w:r>
    </w:p>
    <w:p w:rsidRDefault="003E3F2C" w:rsidP="003E3F2C" w:rsidR="003E3F2C" w:rsidRPr="005C0E0F">
      <w:r w:rsidRPr="005C0E0F">
        <w:t xml:space="preserve">     - z.</w:t>
      </w:r>
      <w:r w:rsidR="004020FA" w:rsidRPr="005C0E0F">
        <w:t xml:space="preserve">k. odjel </w:t>
      </w:r>
      <w:r w:rsidR="005C0E0F" w:rsidRPr="005C0E0F">
        <w:t xml:space="preserve">Rijeka </w:t>
      </w:r>
      <w:r w:rsidR="004020FA" w:rsidRPr="005C0E0F">
        <w:t xml:space="preserve">Općinskog suda u </w:t>
      </w:r>
      <w:r w:rsidR="005C0E0F" w:rsidRPr="005C0E0F">
        <w:t>Rijeci</w:t>
      </w:r>
      <w:r w:rsidR="004020FA" w:rsidRPr="005C0E0F">
        <w:t xml:space="preserve"> </w:t>
      </w:r>
    </w:p>
    <w:p w:rsidRDefault="00A72265" w:rsidP="003E3F2C" w:rsidR="003E3F2C" w:rsidRPr="005C0E0F">
      <w:r w:rsidRPr="005C0E0F">
        <w:t xml:space="preserve">     - oglasna ploča suda</w:t>
      </w:r>
    </w:p>
    <w:p w:rsidRDefault="00013AF0" w:rsidR="00E21439" w:rsidRPr="005C0E0F">
      <w:r w:rsidRPr="005C0E0F">
        <w:t xml:space="preserve">     - po pravomoćnosti Poreznoj upravi </w:t>
      </w:r>
      <w:r w:rsidR="005C0E0F" w:rsidRPr="005C0E0F">
        <w:t>Rijeka</w:t>
      </w:r>
      <w:r w:rsidRPr="005C0E0F">
        <w:t xml:space="preserve"> uz zaključak o predaji </w:t>
      </w:r>
    </w:p>
    <w:p w:rsidRDefault="004A438E" w:rsidR="004A438E"/>
    <w:p w:rsidRDefault="006813C4" w:rsidR="00020D77" w:rsidRPr="005C0E0F">
      <w:r w:rsidRPr="005C0E0F">
        <w:t xml:space="preserve">Rijeka,  </w:t>
      </w:r>
      <w:r w:rsidR="00324A60">
        <w:t>7</w:t>
      </w:r>
      <w:r w:rsidR="005C0E0F" w:rsidRPr="005C0E0F">
        <w:t>. siječnja 2016</w:t>
      </w:r>
      <w:r w:rsidRPr="005C0E0F">
        <w:t>.g.</w:t>
      </w:r>
    </w:p>
    <w:p w:rsidRDefault="00020D77" w:rsidR="00020D77" w:rsidRPr="005C0E0F"/>
    <w:p w:rsidRDefault="00020D77" w:rsidR="00020D77" w:rsidRPr="005C0E0F">
      <w:pPr>
        <w:jc w:val="both"/>
      </w:pPr>
      <w:r w:rsidRPr="005C0E0F">
        <w:t xml:space="preserve">                                                                                                     S u d a c</w:t>
      </w:r>
    </w:p>
    <w:p w:rsidRDefault="00B8082B" w:rsidR="00020D77" w:rsidRPr="005C0E0F">
      <w:pPr>
        <w:jc w:val="both"/>
      </w:pPr>
      <w:r w:rsidRPr="005C0E0F">
        <w:t xml:space="preserve">     </w:t>
      </w:r>
      <w:r w:rsidR="00020D77" w:rsidRPr="005C0E0F">
        <w:t xml:space="preserve">                                                                                </w:t>
      </w:r>
      <w:r w:rsidRPr="005C0E0F">
        <w:t xml:space="preserve">          Vera Jelenović </w:t>
      </w:r>
    </w:p>
    <w:p w:rsidRDefault="00020D77" w:rsidR="00020D77" w:rsidRPr="005C0E0F">
      <w:pPr>
        <w:jc w:val="both"/>
      </w:pPr>
    </w:p>
    <w:p w:rsidRDefault="00020D77" w:rsidR="00020D77" w:rsidRPr="005C0E0F"/>
    <w:sectPr w:rsidSect="007C2B4D" w:rsidR="00020D77" w:rsidRPr="005C0E0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D03" w:rsidR="00455D03">
      <w:r>
        <w:separator/>
      </w:r>
    </w:p>
  </w:endnote>
  <w:endnote w:id="0" w:type="continuationSeparator">
    <w:p w:rsidRDefault="00455D03" w:rsidR="00455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4A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D03" w:rsidR="00455D03">
      <w:r>
        <w:separator/>
      </w:r>
    </w:p>
  </w:footnote>
  <w:footnote w:id="0" w:type="continuationSeparator">
    <w:p w:rsidRDefault="00455D03" w:rsidR="00455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994B09">
      <w:t>135/2013</w:t>
    </w:r>
    <w:r w:rsidR="004A438E">
      <w:t>-117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6DD6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4A60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5D03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38E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0E0F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B09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09A2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D7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07C0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0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9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70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09A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0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9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70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09A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St-135/2013-117</izvorni_sadrzaj>
    <derivirana_varijabla naziv="DomainObject.Oznaka_1">St-135/2013-117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St-135/2013</izvorni_sadrzaj>
    <derivirana_varijabla naziv="DomainObject.Predmet.OznakaBroj_1">St-135/2013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- ADRIA d.o.o.  Viškovo</izvorni_sadrzaj>
    <derivirana_varijabla naziv="DomainObject.Predmet.ProtustrankaFormated_1">  MD - ADRIA d.o.o.  Viškovo</derivirana_varijabla>
  </DomainObject.Predmet.ProtustrankaFormated>
  <DomainObject.Predmet.ProtustrankaFormatedOIB>
    <izvorni_sadrzaj>  MD - ADRIA d.o.o.  Viškovo, OIB 01509028280</izvorni_sadrzaj>
    <derivirana_varijabla naziv="DomainObject.Predmet.ProtustrankaFormatedOIB_1">  MD - ADRIA d.o.o.  Viškovo, OIB 01509028280</derivirana_varijabla>
  </DomainObject.Predmet.ProtustrankaFormatedOIB>
  <DomainObject.Predmet.ProtustrankaFormatedWithAdress>
    <izvorni_sadrzaj> MD - ADRIA d.o.o.  Viškovo, Gornji Sroki 82b, 51 216 Viškovo</izvorni_sadrzaj>
    <derivirana_varijabla naziv="DomainObject.Predmet.ProtustrankaFormatedWithAdress_1"> MD - ADRIA d.o.o.  Viškovo, Gornji Sroki 82b, 51 216 Viškovo</derivirana_varijabla>
  </DomainObject.Predmet.ProtustrankaFormatedWithAdress>
  <DomainObject.Predmet.ProtustrankaFormatedWithAdressOIB>
    <izvorni_sadrzaj> MD - ADRIA d.o.o.  Viškovo, OIB 01509028280, Gornji Sroki 82b, 51 216 Viškovo</izvorni_sadrzaj>
    <derivirana_varijabla naziv="DomainObject.Predmet.ProtustrankaFormatedWithAdressOIB_1"> MD - ADRIA d.o.o.  Viškovo, OIB 01509028280, Gornji Sroki 82b, 51 216 Viškovo</derivirana_varijabla>
  </DomainObject.Predmet.ProtustrankaFormatedWithAdressOIB>
  <DomainObject.Predmet.ProtustrankaWithAdress>
    <izvorni_sadrzaj>MD - ADRIA d.o.o.  Viškovo Gornji Sroki 82b, 51 216 Viškovo</izvorni_sadrzaj>
    <derivirana_varijabla naziv="DomainObject.Predmet.ProtustrankaWithAdress_1">MD - ADRIA d.o.o.  Viškovo Gornji Sroki 82b, 51 216 Viškovo</derivirana_varijabla>
  </DomainObject.Predmet.ProtustrankaWithAdress>
  <DomainObject.Predmet.ProtustrankaWithAdressOIB>
    <izvorni_sadrzaj>MD - ADRIA d.o.o.  Viškovo, OIB 01509028280, Gornji Sroki 82b, 51 216 Viškovo</izvorni_sadrzaj>
    <derivirana_varijabla naziv="DomainObject.Predmet.ProtustrankaWithAdressOIB_1">MD - ADRIA d.o.o.  Viškovo, OIB 01509028280, Gornji Sroki 82b, 51 216 Viškovo</derivirana_varijabla>
  </DomainObject.Predmet.ProtustrankaWithAdressOIB>
  <DomainObject.Predmet.ProtustrankaNazivFormated>
    <izvorni_sadrzaj>MD - ADRIA d.o.o.  Viškovo</izvorni_sadrzaj>
    <derivirana_varijabla naziv="DomainObject.Predmet.ProtustrankaNazivFormated_1">MD - ADRIA d.o.o.  Viškovo</derivirana_varijabla>
  </DomainObject.Predmet.ProtustrankaNazivFormated>
  <DomainObject.Predmet.ProtustrankaNazivFormatedOIB>
    <izvorni_sadrzaj>MD - ADRIA d.o.o.  Viškovo, OIB 01509028280</izvorni_sadrzaj>
    <derivirana_varijabla naziv="DomainObject.Predmet.ProtustrankaNazivFormatedOIB_1">MD - ADRIA d.o.o.  Viškovo, OIB 01509028280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ADRIA d.o.o.  Viškovo</item>
    </izvorni_sadrzaj>
    <derivirana_varijabla naziv="DomainObject.Predmet.ProtuStrankaListFormated_1">
      <item>MD - ADRIA d.o.o.  Viškovo</item>
    </derivirana_varijabla>
  </DomainObject.Predmet.ProtuStrankaListFormated>
  <DomainObject.Predmet.ProtuStrankaListFormatedOIB>
    <izvorni_sadrzaj>
      <item>MD - ADRIA d.o.o.  Viškovo, OIB 01509028280</item>
    </izvorni_sadrzaj>
    <derivirana_varijabla naziv="DomainObject.Predmet.ProtuStrankaListFormatedOIB_1">
      <item>MD - ADRIA d.o.o.  Viškovo, OIB 01509028280</item>
    </derivirana_varijabla>
  </DomainObject.Predmet.ProtuStrankaListFormatedOIB>
  <DomainObject.Predmet.ProtuStrankaListFormatedWithAdress>
    <izvorni_sadrzaj>
      <item>MD - ADRIA d.o.o.  Viškovo, Gornji Sroki 82b, 51 216 Viškovo</item>
    </izvorni_sadrzaj>
    <derivirana_varijabla naziv="DomainObject.Predmet.ProtuStrankaListFormatedWithAdress_1">
      <item>MD - ADRIA d.o.o.  Viškovo, Gornji Sroki 82b, 51 216 Viškovo</item>
    </derivirana_varijabla>
  </DomainObject.Predmet.ProtuStrankaListFormatedWithAdress>
  <DomainObject.Predmet.ProtuStrankaListFormatedWithAdressOIB>
    <izvorni_sadrzaj>
      <item>MD - ADRIA d.o.o.  Viškovo, OIB 01509028280, Gornji Sroki 82b, 51 216 Viškovo</item>
    </izvorni_sadrzaj>
    <derivirana_varijabla naziv="DomainObject.Predmet.ProtuStrankaListFormatedWithAdressOIB_1">
      <item>MD - ADRIA d.o.o.  Viškovo, OIB 01509028280, Gornji Sroki 82b, 51 216 Viškovo</item>
    </derivirana_varijabla>
  </DomainObject.Predmet.ProtuStrankaListFormatedWithAdressOIB>
  <DomainObject.Predmet.ProtuStrankaListNazivFormated>
    <izvorni_sadrzaj>
      <item>MD - ADRIA d.o.o.  Viškovo</item>
    </izvorni_sadrzaj>
    <derivirana_varijabla naziv="DomainObject.Predmet.ProtuStrankaListNazivFormated_1">
      <item>MD - ADRIA d.o.o.  Viškovo</item>
    </derivirana_varijabla>
  </DomainObject.Predmet.ProtuStrankaListNazivFormated>
  <DomainObject.Predmet.ProtuStrankaListNazivFormatedOIB>
    <izvorni_sadrzaj>
      <item>MD - ADRIA d.o.o.  Viškovo, OIB 01509028280</item>
    </izvorni_sadrzaj>
    <derivirana_varijabla naziv="DomainObject.Predmet.ProtuStrankaListNazivFormatedOIB_1">
      <item>MD - ADRIA d.o.o.  Viškovo, OIB 01509028280</item>
    </derivirana_varijabla>
  </DomainObject.Predmet.ProtuStrankaListNazivFormatedOIB>
  <DomainObject.Predmet.OstaliList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>
  <DomainObject.Predmet.OstaliList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OIB>
  <DomainObject.Predmet.OstaliListFormatedWithAdress>
    <izvorni_sadrzaj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_1"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>
  <DomainObject.Predmet.OstaliListFormatedWithAdressOIB>
    <izvorni_sadrzaj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OIB_1"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OIB>
  <DomainObject.Predmet.OstaliListNaziv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>
  <DomainObject.Predmet.OstaliListNaziv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St-135/2013-117</izvorni_sadrzaj>
    <derivirana_varijabla naziv="DomainObject.PoslovniBrojDokumenta_1">St-135/2013-117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ADRIA d.o.o.  Viškovo</izvorni_sadrzaj>
    <derivirana_varijabla naziv="DomainObject.Predmet.ProtustrankaIDrugi_1">MD - ADRIA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ADRIA d.o.o.  Viškovo, OIB 01509028280, Gornji Sroki 82b, 51 216 Viškovo</izvorni_sadrzaj>
    <derivirana_varijabla naziv="DomainObject.Predmet.ProtustrankaIDrugiAdressOIB_1">MD - ADRIA d.o.o.  Viškovo, OIB 01509028280, Gornji Sroki 82b,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SudioniciListNaziv_1"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SudioniciListNaziv>
  <DomainObject.Predmet.SudioniciListAdressOIB>
    <izvorni_sadrzaj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izvorni_sadrzaj>
    <derivirana_varijabla naziv="DomainObject.Predmet.SudioniciListAdressOIB_1"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662</properties:Words>
  <properties:Characters>3459</properties:Characters>
  <properties:Lines>115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2016-01-07T08:43:00Z</dcterms:created>
  <dc:creator>korlevicd</dc:creator>
  <cp:lastModifiedBy>Danijela Fumić</cp:lastModifiedBy>
  <cp:lastPrinted>2016-01-07T08:42:00Z</cp:lastPrinted>
  <dcterms:modified xmlns:xsi="http://www.w3.org/2001/XMLSchema-instance" xsi:type="dcterms:W3CDTF">2016-01-07T08:52:00Z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St-135/2013-117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