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8764" w14:paraId="a868764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Amruševa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1B0D4B">
        <w:rPr>
          <w:rFonts w:cstheme="majorBidi" w:hAnsiTheme="majorBidi" w:asciiTheme="majorBidi"/>
          <w:bCs/>
          <w:sz w:val="24"/>
          <w:szCs w:val="24"/>
        </w:rPr>
        <w:t>582/2016</w:t>
      </w:r>
    </w:p>
    <w:p w:rsidRDefault="00CE0A2D" w:rsidP="005015DE" w:rsidR="00CE0A2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1B0D4B">
        <w:rPr>
          <w:rFonts w:cstheme="majorBidi" w:hAnsiTheme="majorBidi" w:asciiTheme="majorBidi"/>
          <w:sz w:val="24"/>
          <w:szCs w:val="24"/>
        </w:rPr>
        <w:t>HRVATSKO UDRUŽENJE SALSA PLESAČA, Zagreb, Ilica 99, OIB: 25284091110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CE0A2D">
        <w:rPr>
          <w:rFonts w:cstheme="majorBidi" w:hAnsiTheme="majorBidi" w:asciiTheme="majorBidi"/>
          <w:sz w:val="24"/>
          <w:szCs w:val="24"/>
        </w:rPr>
        <w:t>04.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CE0A2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Trgovačkog suda u Zagrebu broj St-</w:t>
      </w:r>
      <w:r w:rsidR="001B0D4B">
        <w:rPr>
          <w:rFonts w:cstheme="majorBidi" w:hAnsiTheme="majorBidi" w:asciiTheme="majorBidi"/>
          <w:bCs/>
          <w:sz w:val="24"/>
          <w:szCs w:val="24"/>
        </w:rPr>
        <w:t>582/2016 od 21.04</w:t>
      </w:r>
      <w:r>
        <w:rPr>
          <w:rFonts w:cstheme="majorBidi" w:hAnsiTheme="majorBidi" w:asciiTheme="majorBidi"/>
          <w:bCs/>
          <w:sz w:val="24"/>
          <w:szCs w:val="24"/>
        </w:rPr>
        <w:t xml:space="preserve">.2016. godine u izreci pod toč. IV tako da umjesto riječi </w:t>
      </w:r>
      <w:r w:rsidR="00CE0A2D">
        <w:rPr>
          <w:rFonts w:cstheme="majorBidi" w:hAnsiTheme="majorBidi" w:asciiTheme="majorBidi"/>
          <w:bCs/>
          <w:sz w:val="24"/>
          <w:szCs w:val="24"/>
        </w:rPr>
        <w:t>: "iz sudskog registra" treba ispravno stajati " iz registra udruga".</w:t>
      </w: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CE0A2D" w:rsidP="003E78BB" w:rsidR="00CE0A2D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CE0A2D">
        <w:rPr>
          <w:rFonts w:cstheme="majorBidi" w:hAnsiTheme="majorBidi" w:asciiTheme="majorBidi"/>
          <w:sz w:val="24"/>
          <w:szCs w:val="24"/>
        </w:rPr>
        <w:t>Prilikom prijepisa rješenja došlo je do greške</w:t>
      </w:r>
      <w:r w:rsidR="001B0D4B">
        <w:rPr>
          <w:rFonts w:cstheme="majorBidi" w:hAnsiTheme="majorBidi" w:asciiTheme="majorBidi"/>
          <w:sz w:val="24"/>
          <w:szCs w:val="24"/>
        </w:rPr>
        <w:t xml:space="preserve"> u pisanju</w:t>
      </w:r>
      <w:r w:rsidR="00CE0A2D">
        <w:rPr>
          <w:rFonts w:cstheme="majorBidi" w:hAnsiTheme="majorBidi" w:asciiTheme="majorBidi"/>
          <w:sz w:val="24"/>
          <w:szCs w:val="24"/>
        </w:rPr>
        <w:t xml:space="preserve"> tako da je napisano da će se dužnik brisati iz sudskog registra, umjesto iz registra udruga.</w:t>
      </w:r>
    </w:p>
    <w:p w:rsidRDefault="00CE0A2D" w:rsidP="003E78BB" w:rsidR="003E78BB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Kako se radi o očitoj grešci u pisanju </w:t>
      </w:r>
      <w:r w:rsidR="003E78BB">
        <w:rPr>
          <w:rFonts w:cstheme="majorBidi" w:hAnsiTheme="majorBidi" w:asciiTheme="majorBidi"/>
          <w:sz w:val="24"/>
          <w:szCs w:val="24"/>
        </w:rPr>
        <w:t>riješeno</w:t>
      </w:r>
      <w:r>
        <w:rPr>
          <w:rFonts w:cstheme="majorBidi" w:hAnsiTheme="majorBidi" w:asciiTheme="majorBidi"/>
          <w:sz w:val="24"/>
          <w:szCs w:val="24"/>
        </w:rPr>
        <w:t xml:space="preserve"> je</w:t>
      </w:r>
      <w:r w:rsidR="003E78BB">
        <w:rPr>
          <w:rFonts w:cstheme="majorBidi" w:hAnsiTheme="majorBidi" w:asciiTheme="majorBidi"/>
          <w:sz w:val="24"/>
          <w:szCs w:val="24"/>
        </w:rPr>
        <w:t xml:space="preserve"> kao u izreci ovog rješenja. 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CE0A2D">
        <w:rPr>
          <w:rFonts w:cstheme="majorBidi" w:hAnsiTheme="majorBidi" w:asciiTheme="majorBidi"/>
          <w:sz w:val="24"/>
          <w:szCs w:val="24"/>
        </w:rPr>
        <w:t>04.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CE0A2D" w:rsidP="005015DE" w:rsidR="00CE0A2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CE0A2D" w:rsidP="005015DE" w:rsidR="00CE0A2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10465D">
        <w:rPr>
          <w:rFonts w:cstheme="majorBidi" w:hAnsiTheme="majorBidi" w:asciiTheme="majorBidi"/>
          <w:sz w:val="24"/>
          <w:szCs w:val="24"/>
        </w:rPr>
        <w:t>, v.r.</w:t>
      </w:r>
    </w:p>
    <w:p w:rsidRDefault="0010465D" w:rsidP="005015DE" w:rsidR="001046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10465D" w:rsidP="0010465D" w:rsidR="0010465D" w:rsidRPr="0010465D">
      <w:pPr>
        <w:ind w:left="6372"/>
        <w:rPr>
          <w:sz w:val="24"/>
          <w:szCs w:val="24"/>
        </w:rPr>
      </w:pPr>
      <w:r w:rsidRPr="0010465D">
        <w:rPr>
          <w:sz w:val="24"/>
          <w:szCs w:val="24"/>
        </w:rPr>
        <w:t>Za točnost otpravka</w:t>
      </w:r>
    </w:p>
    <w:p w:rsidRDefault="0010465D" w:rsidP="0010465D" w:rsidR="0010465D" w:rsidRPr="0010465D">
      <w:pPr>
        <w:ind w:left="6372"/>
        <w:rPr>
          <w:sz w:val="24"/>
          <w:szCs w:val="24"/>
        </w:rPr>
      </w:pPr>
      <w:r w:rsidRPr="0010465D">
        <w:rPr>
          <w:sz w:val="24"/>
          <w:szCs w:val="24"/>
        </w:rPr>
        <w:t>Nikolina Krunić</w:t>
      </w:r>
    </w:p>
    <w:p w:rsidRDefault="0010465D" w:rsidP="005015DE" w:rsidR="0010465D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CE0A2D" w:rsidP="005015DE" w:rsidR="00CE0A2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CE0A2D" w:rsidP="005015DE" w:rsidR="00CE0A2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10465D" w:rsidP="005015DE" w:rsidR="0010465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10465D" w:rsidP="005015DE" w:rsidR="0010465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10465D" w:rsidP="005015DE" w:rsidR="0010465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10465D" w:rsidP="005015DE" w:rsidR="0010465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3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536"/>
      </w:tblGrid>
      <w:tr w:rsidTr="0010465D" w:rsidR="00CE0A2D">
        <w:trPr>
          <w:tblCellSpacing w:type="dxa" w:w="15"/>
        </w:trPr>
        <w:tc>
          <w:tcPr>
            <w:tcW w:type="dxa" w:w="4476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CE0A2D" w:rsidR="00CE0A2D">
            <w:pPr>
              <w:overflowPunct/>
              <w:autoSpaceDE/>
              <w:adjustRightInd/>
              <w:spacing w:lineRule="auto" w:line="276"/>
              <w:rPr>
                <w:rFonts w:cstheme="majorBidi" w:hAnsiTheme="majorBidi" w:asciiTheme="majorBidi"/>
                <w:sz w:val="24"/>
                <w:szCs w:val="24"/>
                <w:lang w:eastAsia="en-US"/>
              </w:rPr>
            </w:pPr>
          </w:p>
          <w:p w:rsidRDefault="00CE0A2D" w:rsidR="00CE0A2D">
            <w:pPr>
              <w:overflowPunct/>
              <w:autoSpaceDE/>
              <w:adjustRightInd/>
              <w:spacing w:lineRule="auto" w:line="276"/>
              <w:rPr>
                <w:rFonts w:cstheme="majorBidi" w:hAnsiTheme="majorBidi" w:asciiTheme="majorBidi"/>
                <w:sz w:val="24"/>
                <w:szCs w:val="24"/>
                <w:lang w:eastAsia="en-US"/>
              </w:rPr>
            </w:pPr>
          </w:p>
          <w:p w:rsidRDefault="00CE0A2D" w:rsidR="00CE0A2D">
            <w:pPr>
              <w:overflowPunct/>
              <w:autoSpaceDE/>
              <w:adjustRightInd/>
              <w:spacing w:lineRule="auto" w:line="276"/>
              <w:rPr>
                <w:rFonts w:cstheme="majorBidi" w:hAnsiTheme="majorBidi" w:asciiTheme="majorBidi"/>
                <w:sz w:val="24"/>
                <w:szCs w:val="24"/>
                <w:lang w:eastAsia="en-US"/>
              </w:rPr>
            </w:pPr>
          </w:p>
          <w:p w:rsidRDefault="00CE0A2D" w:rsidP="0010465D" w:rsidR="00CE0A2D">
            <w:pPr>
              <w:pStyle w:val="Odlomakpopisa"/>
              <w:overflowPunct/>
              <w:autoSpaceDE/>
              <w:adjustRightInd/>
              <w:spacing w:lineRule="auto" w:line="276"/>
              <w:ind w:right="-1058"/>
              <w:textAlignment w:val="auto"/>
              <w:rPr>
                <w:rFonts w:cstheme="majorBidi" w:hAnsiTheme="majorBidi" w:asciiTheme="majorBidi"/>
                <w:sz w:val="24"/>
                <w:szCs w:val="24"/>
                <w:lang w:eastAsia="en-US"/>
              </w:rPr>
            </w:pPr>
          </w:p>
        </w:tc>
      </w:tr>
    </w:tbl>
    <w:p w:rsidRDefault="00CE0A2D" w:rsidP="00CE0A2D" w:rsidR="00CE0A2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5D" w:rsidP="004738D5" w:rsidR="004738D5">
    <w:pPr>
      <w:pStyle w:val="Podnoje"/>
      <w:jc w:val="center"/>
    </w:pPr>
  </w:p>
  <w:p w:rsidRDefault="0010465D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5D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1B0D4B">
          <w:rPr>
            <w:bCs/>
            <w:sz w:val="24"/>
            <w:szCs w:val="24"/>
          </w:rPr>
          <w:t>582/2016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0465D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10465D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5D" w:rsidP="004738D5" w:rsidR="004738D5">
    <w:pPr>
      <w:pStyle w:val="Zaglavlje"/>
      <w:jc w:val="right"/>
    </w:pPr>
  </w:p>
  <w:p w:rsidRDefault="0010465D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10465D"/>
    <w:rsid w:val="001B0D4B"/>
    <w:rsid w:val="002822CC"/>
    <w:rsid w:val="003009A8"/>
    <w:rsid w:val="00357B3F"/>
    <w:rsid w:val="003E78BB"/>
    <w:rsid w:val="00426655"/>
    <w:rsid w:val="005015DE"/>
    <w:rsid w:val="005E6589"/>
    <w:rsid w:val="006F54E9"/>
    <w:rsid w:val="007100A1"/>
    <w:rsid w:val="00752DAD"/>
    <w:rsid w:val="007719F1"/>
    <w:rsid w:val="008D42EF"/>
    <w:rsid w:val="00B60884"/>
    <w:rsid w:val="00BA08EB"/>
    <w:rsid w:val="00CE0A2D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6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65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65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65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6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65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65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65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44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HRVATSKO UDRUŽENJE SALSA PLESAČA zastupanog po punomoćniku Inti Rey-Rapić; Leo Merory; Martina Zelenika</izvorni_sadrzaj>
    <derivirana_varijabla naziv="DomainObject.Predmet.ProtustrankaFormated_1">  HRVATSKO UDRUŽENJE SALSA PLESAČA zastupanog po punomoćniku Inti Rey-Rapić; Leo Merory; Martina Zelenika</derivirana_varijabla>
  </DomainObject.Predmet.ProtustrankaFormated>
  <DomainObject.Predmet.ProtustrankaFormatedOIB>
    <izvorni_sadrzaj>  HRVATSKO UDRUŽENJE SALSA PLESAČA, OIB 25284091110 zastupanog po punomoćniku Inti Rey-Rapić; Leo Merory; Martina Zelenika</izvorni_sadrzaj>
    <derivirana_varijabla naziv="DomainObject.Predmet.ProtustrankaFormatedOIB_1">  HRVATSKO UDRUŽENJE SALSA PLESAČA, OIB 25284091110 zastupanog po punomoćniku Inti Rey-Rapić; Leo Merory; Martina Zelenika</derivirana_varijabla>
  </DomainObject.Predmet.ProtustrankaFormatedOIB>
  <DomainObject.Predmet.ProtustrankaFormatedWithAdress>
    <izvorni_sadrzaj> HRVATSKO UDRUŽENJE SALSA PLESAČA, Ilica 99, 10000 Zagreb zastupanog po punomoćniku Inti Rey-Rapić; Leo Merory; Martina Zelenika</izvorni_sadrzaj>
    <derivirana_varijabla naziv="DomainObject.Predmet.ProtustrankaFormatedWithAdress_1"> HRVATSKO UDRUŽENJE SALSA PLESAČA, Ilica 99, 10000 Zagreb zastupanog po punomoćniku Inti Rey-Rapić; Leo Merory; Martina Zelenika</derivirana_varijabla>
  </DomainObject.Predmet.ProtustrankaFormatedWithAdress>
  <DomainObject.Predmet.ProtustrankaFormatedWithAdressOIB>
    <izvorni_sadrzaj> HRVATSKO UDRUŽENJE SALSA PLESAČA, OIB 25284091110, Ilica 99, 10000 Zagreb zastupanog po punomoćniku Inti Rey-Rapić; Leo Merory; Martina Zelenika</izvorni_sadrzaj>
    <derivirana_varijabla naziv="DomainObject.Predmet.ProtustrankaFormatedWithAdressOIB_1"> HRVATSKO UDRUŽENJE SALSA PLESAČA, OIB 25284091110, Ilica 99, 10000 Zagreb zastupanog po punomoćniku Inti Rey-Rapić; Leo Merory; Martina Zelenika</derivirana_varijabla>
  </DomainObject.Predmet.ProtustrankaFormatedWithAdressOIB>
  <DomainObject.Predmet.ProtustrankaWithAdress>
    <izvorni_sadrzaj>HRVATSKO UDRUŽENJE SALSA PLESAČA Ilica 99, 10000 Zagreb</izvorni_sadrzaj>
    <derivirana_varijabla naziv="DomainObject.Predmet.ProtustrankaWithAdress_1">HRVATSKO UDRUŽENJE SALSA PLESAČA Ilica 99, 10000 Zagreb</derivirana_varijabla>
  </DomainObject.Predmet.ProtustrankaWithAdress>
  <DomainObject.Predmet.ProtustrankaWithAdressOIB>
    <izvorni_sadrzaj>HRVATSKO UDRUŽENJE SALSA PLESAČA, OIB 25284091110, Ilica 99, 10000 Zagreb</izvorni_sadrzaj>
    <derivirana_varijabla naziv="DomainObject.Predmet.ProtustrankaWithAdressOIB_1">HRVATSKO UDRUŽENJE SALSA PLESAČA, OIB 25284091110, Ilica 99, 10000 Zagreb</derivirana_varijabla>
  </DomainObject.Predmet.ProtustrankaWithAdressOIB>
  <DomainObject.Predmet.ProtustrankaNazivFormated>
    <izvorni_sadrzaj>HRVATSKO UDRUŽENJE SALSA PLESAČA</izvorni_sadrzaj>
    <derivirana_varijabla naziv="DomainObject.Predmet.ProtustrankaNazivFormated_1">HRVATSKO UDRUŽENJE SALSA PLESAČA</derivirana_varijabla>
  </DomainObject.Predmet.ProtustrankaNazivFormated>
  <DomainObject.Predmet.ProtustrankaNazivFormatedOIB>
    <izvorni_sadrzaj>HRVATSKO UDRUŽENJE SALSA PLESAČA, OIB 25284091110</izvorni_sadrzaj>
    <derivirana_varijabla naziv="DomainObject.Predmet.ProtustrankaNazivFormatedOIB_1">HRVATSKO UDRUŽENJE SALSA PLESAČA, OIB 25284091110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UDRUŽENJE SALSA PLESAČA zastupanog po punomoćniku Inti Rey-Rapić; Leo Merory; Martina Zelenika</item>
    </izvorni_sadrzaj>
    <derivirana_varijabla naziv="DomainObject.Predmet.ProtuStrankaListFormated_1">
      <item>HRVATSKO UDRUŽENJE SALSA PLESAČA zastupanog po punomoćniku Inti Rey-Rapić; Leo Merory; Martina Zelenika</item>
    </derivirana_varijabla>
  </DomainObject.Predmet.ProtuStrankaListFormated>
  <DomainObject.Predmet.ProtuStrankaListFormatedOIB>
    <izvorni_sadrzaj>
      <item>HRVATSKO UDRUŽENJE SALSA PLESAČA, OIB 25284091110 zastupanog po punomoćniku Inti Rey-Rapić; Leo Merory; Martina Zelenika</item>
    </izvorni_sadrzaj>
    <derivirana_varijabla naziv="DomainObject.Predmet.ProtuStrankaListFormatedOIB_1">
      <item>HRVATSKO UDRUŽENJE SALSA PLESAČA, OIB 25284091110 zastupanog po punomoćniku Inti Rey-Rapić; Leo Merory; Martina Zelenika</item>
    </derivirana_varijabla>
  </DomainObject.Predmet.ProtuStrankaListFormatedOIB>
  <DomainObject.Predmet.ProtuStrankaListFormatedWithAdress>
    <izvorni_sadrzaj>
      <item>HRVATSKO UDRUŽENJE SALSA PLESAČA, Ilica 99, 10000 Zagreb zastupanog po punomoćniku Inti Rey-Rapić; Leo Merory; Martina Zelenika</item>
    </izvorni_sadrzaj>
    <derivirana_varijabla naziv="DomainObject.Predmet.ProtuStrankaListFormatedWithAdress_1">
      <item>HRVATSKO UDRUŽENJE SALSA PLESAČA, Ilica 99, 10000 Zagreb zastupanog po punomoćniku Inti Rey-Rapić; Leo Merory; Martina Zelenika</item>
    </derivirana_varijabla>
  </DomainObject.Predmet.ProtuStrankaListFormatedWithAdress>
  <DomainObject.Predmet.ProtuStrankaListFormatedWithAdressOIB>
    <izvorni_sadrzaj>
      <item>HRVATSKO UDRUŽENJE SALSA PLESAČA, OIB 25284091110, Ilica 99, 10000 Zagreb zastupanog po punomoćniku Inti Rey-Rapić; Leo Merory; Martina Zelenika</item>
    </izvorni_sadrzaj>
    <derivirana_varijabla naziv="DomainObject.Predmet.ProtuStrankaListFormatedWithAdressOIB_1">
      <item>HRVATSKO UDRUŽENJE SALSA PLESAČA, OIB 25284091110, Ilica 99, 10000 Zagreb zastupanog po punomoćniku Inti Rey-Rapić; Leo Merory; Martina Zelenika</item>
    </derivirana_varijabla>
  </DomainObject.Predmet.ProtuStrankaListFormatedWithAdressOIB>
  <DomainObject.Predmet.ProtuStrankaListNazivFormated>
    <izvorni_sadrzaj>
      <item>HRVATSKO UDRUŽENJE SALSA PLESAČA</item>
    </izvorni_sadrzaj>
    <derivirana_varijabla naziv="DomainObject.Predmet.ProtuStrankaListNazivFormated_1">
      <item>HRVATSKO UDRUŽENJE SALSA PLESAČA</item>
    </derivirana_varijabla>
  </DomainObject.Predmet.ProtuStrankaListNazivFormated>
  <DomainObject.Predmet.ProtuStrankaListNazivFormatedOIB>
    <izvorni_sadrzaj>
      <item>HRVATSKO UDRUŽENJE SALSA PLESAČA, OIB 25284091110</item>
    </izvorni_sadrzaj>
    <derivirana_varijabla naziv="DomainObject.Predmet.ProtuStrankaListNazivFormatedOIB_1">
      <item>HRVATSKO UDRUŽENJE SALSA PLESAČA, OIB 25284091110</item>
    </derivirana_varijabla>
  </DomainObject.Predmet.ProtuStrankaListNazivFormatedOIB>
  <DomainObject.Predmet.OstaliListFormated>
    <izvorni_sadrzaj>
      <item>Inti Rey-Rapić punomoćnik sudionika u postupku HRVATSKO UDRUŽENJE SALSA PLESAČA</item>
      <item>Leo Merory punomoćnik sudionika u postupku HRVATSKO UDRUŽENJE SALSA PLESAČA</item>
      <item>Martina Zelenika punomoćnik sudionika u postupku HRVATSKO UDRUŽENJE SALSA PLESAČA</item>
    </izvorni_sadrzaj>
    <derivirana_varijabla naziv="DomainObject.Predmet.OstaliListFormated_1">
      <item>Inti Rey-Rapić punomoćnik sudionika u postupku HRVATSKO UDRUŽENJE SALSA PLESAČA</item>
      <item>Leo Merory punomoćnik sudionika u postupku HRVATSKO UDRUŽENJE SALSA PLESAČA</item>
      <item>Martina Zelenika punomoćnik sudionika u postupku HRVATSKO UDRUŽENJE SALSA PLESAČA</item>
    </derivirana_varijabla>
  </DomainObject.Predmet.OstaliListFormated>
  <DomainObject.Predmet.OstaliListFormatedOIB>
    <izvorni_sadrzaj>
      <item>Inti Rey-Rapić punomoćnik sudionika u postupku HRVATSKO UDRUŽENJE SALSA PLESAČA</item>
      <item>Leo Merory punomoćnik sudionika u postupku HRVATSKO UDRUŽENJE SALSA PLESAČA</item>
      <item>Martina Zelenika punomoćnik sudionika u postupku HRVATSKO UDRUŽENJE SALSA PLESAČA</item>
    </izvorni_sadrzaj>
    <derivirana_varijabla naziv="DomainObject.Predmet.OstaliListFormatedOIB_1">
      <item>Inti Rey-Rapić punomoćnik sudionika u postupku HRVATSKO UDRUŽENJE SALSA PLESAČA</item>
      <item>Leo Merory punomoćnik sudionika u postupku HRVATSKO UDRUŽENJE SALSA PLESAČA</item>
      <item>Martina Zelenika punomoćnik sudionika u postupku HRVATSKO UDRUŽENJE SALSA PLESAČA</item>
    </derivirana_varijabla>
  </DomainObject.Predmet.OstaliListFormatedOIB>
  <DomainObject.Predmet.OstaliListFormatedWithAdress>
    <izvorni_sadrzaj>
      <item>Inti Rey-Rapić punomoćnik sudionika u postupku HRVATSKO UDRUŽENJE SALSA PLESAČA</item>
      <item>Leo Merory punomoćnik sudionika u postupku HRVATSKO UDRUŽENJE SALSA PLESAČA</item>
      <item>Martina Zelenika punomoćnik sudionika u postupku HRVATSKO UDRUŽENJE SALSA PLESAČA</item>
    </izvorni_sadrzaj>
    <derivirana_varijabla naziv="DomainObject.Predmet.OstaliListFormatedWithAdress_1">
      <item>Inti Rey-Rapić punomoćnik sudionika u postupku HRVATSKO UDRUŽENJE SALSA PLESAČA</item>
      <item>Leo Merory punomoćnik sudionika u postupku HRVATSKO UDRUŽENJE SALSA PLESAČA</item>
      <item>Martina Zelenika punomoćnik sudionika u postupku HRVATSKO UDRUŽENJE SALSA PLESAČA</item>
    </derivirana_varijabla>
  </DomainObject.Predmet.OstaliListFormatedWithAdress>
  <DomainObject.Predmet.OstaliListFormatedWithAdressOIB>
    <izvorni_sadrzaj>
      <item>Inti Rey-Rapić punomoćnik sudionika u postupku HRVATSKO UDRUŽENJE SALSA PLESAČA</item>
      <item>Leo Merory punomoćnik sudionika u postupku HRVATSKO UDRUŽENJE SALSA PLESAČA</item>
      <item>Martina Zelenika punomoćnik sudionika u postupku HRVATSKO UDRUŽENJE SALSA PLESAČA</item>
    </izvorni_sadrzaj>
    <derivirana_varijabla naziv="DomainObject.Predmet.OstaliListFormatedWithAdressOIB_1">
      <item>Inti Rey-Rapić punomoćnik sudionika u postupku HRVATSKO UDRUŽENJE SALSA PLESAČA</item>
      <item>Leo Merory punomoćnik sudionika u postupku HRVATSKO UDRUŽENJE SALSA PLESAČA</item>
      <item>Martina Zelenika punomoćnik sudionika u postupku HRVATSKO UDRUŽENJE SALSA PLESAČA</item>
    </derivirana_varijabla>
  </DomainObject.Predmet.OstaliListFormatedWithAdressOIB>
  <DomainObject.Predmet.OstaliListNazivFormated>
    <izvorni_sadrzaj>
      <item>Inti Rey-Rapić</item>
      <item>Leo Merory</item>
      <item>Martina Zelenika</item>
    </izvorni_sadrzaj>
    <derivirana_varijabla naziv="DomainObject.Predmet.OstaliListNazivFormated_1">
      <item>Inti Rey-Rapić</item>
      <item>Leo Merory</item>
      <item>Martina Zelenika</item>
    </derivirana_varijabla>
  </DomainObject.Predmet.OstaliListNazivFormated>
  <DomainObject.Predmet.OstaliListNazivFormatedOIB>
    <izvorni_sadrzaj>
      <item>Inti Rey-Rapić</item>
      <item>Leo Merory</item>
      <item>Martina Zelenika</item>
    </izvorni_sadrzaj>
    <derivirana_varijabla naziv="DomainObject.Predmet.OstaliListNazivFormatedOIB_1">
      <item>Inti Rey-Rapić</item>
      <item>Leo Merory</item>
      <item>Martina Zelenika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UDRUŽENJE SALSA PLESAČA</izvorni_sadrzaj>
    <derivirana_varijabla naziv="DomainObject.Predmet.ProtustrankaIDrugi_1">HRVATSKO UDRUŽENJE SALSA PLESAČA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HRVATSKO UDRUŽENJE SALSA PLESAČA, OIB 25284091110, Ilica 99, 10000 Zagreb</izvorni_sadrzaj>
    <derivirana_varijabla naziv="DomainObject.Predmet.ProtustrankaIDrugiAdressOIB_1">HRVATSKO UDRUŽENJE SALSA PLESAČA, OIB 25284091110, Ilica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2016.</izvorni_sadrzaj>
    <derivirana_varijabla naziv="DomainObject.Predmet.OdlukaRjesenje.DatumDonosenjaOdluke_1">21. travnja 2016.</derivirana_varijabla>
  </DomainObject.Predmet.OdlukaRjesenje.DatumDonosenjaOdluke>
  <DomainObject.Predmet.OdlukaRjesenje.DatumPravomocnosti>
    <izvorni_sadrzaj>30. svibnja 2016.</izvorni_sadrzaj>
    <derivirana_varijabla naziv="DomainObject.Predmet.OdlukaRjesenje.DatumPravomocnosti_1">30. svibnja 2016.</derivirana_varijabla>
  </DomainObject.Predmet.OdlukaRjesenje.DatumPravomocnosti>
  <DomainObject.Predmet.OdlukaRjesenje.Oznaka>
    <izvorni_sadrzaj>St-582/2016-6</izvorni_sadrzaj>
    <derivirana_varijabla naziv="DomainObject.Predmet.OdlukaRjesenje.Oznaka_1">St-582/2016-6</derivirana_varijabla>
  </DomainObject.Predmet.OdlukaRjesenje.Oznaka>
  <DomainObject.Predmet.SudioniciListNaziv>
    <izvorni_sadrzaj>
      <item>FINA Regionalni centar Zagreb</item>
      <item>HRVATSKO UDRUŽENJE SALSA PLESAČA</item>
      <item>Inti Rey-Rapić</item>
      <item>Leo Merory</item>
      <item>Martina Zelenika</item>
    </izvorni_sadrzaj>
    <derivirana_varijabla naziv="DomainObject.Predmet.SudioniciListNaziv_1">
      <item>FINA Regionalni centar Zagreb</item>
      <item>HRVATSKO UDRUŽENJE SALSA PLESAČA</item>
      <item>Inti Rey-Rapić</item>
      <item>Leo Merory</item>
      <item>Martina Zelenika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HRVATSKO UDRUŽENJE SALSA PLESAČA, OIB 25284091110, Ilica 99,10000 Zagreb</item>
      <item>Inti Rey-Rapić</item>
      <item>Leo Merory</item>
      <item>Martina Zelenika</item>
    </izvorni_sadrzaj>
    <derivirana_varijabla naziv="DomainObject.Predmet.SudioniciListAdressOIB_1">
      <item>FINA Regionalni centar Zagreb, OIB 85821130368, Trg svibanjskih žrtava 1995. br. 1,10000 Zagreb</item>
      <item>HRVATSKO UDRUŽENJE SALSA PLESAČA, OIB 25284091110, Ilica 99,10000 Zagreb</item>
      <item>Inti Rey-Rapić</item>
      <item>Leo Merory</item>
      <item>Martina Zelenika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25284091110</item>
      <item>, OIB null</item>
      <item>, OIB null</item>
      <item>, OIB null</item>
    </izvorni_sadrzaj>
    <derivirana_varijabla naziv="DomainObject.Predmet.SudioniciListNazivOIB_1">
      <item>, OIB 85821130368</item>
      <item>, OIB 25284091110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1006</properties:Characters>
  <properties:Lines>61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2017-09-05T07:47:00Z</dcterms:created>
  <dc:creator>Teuta Klinžić Zajec</dc:creator>
  <cp:lastModifiedBy>Nikolina Krunić</cp:lastModifiedBy>
  <cp:lastPrinted>2017-09-05T07:48:00Z</cp:lastPrinted>
  <dcterms:modified xmlns:xsi="http://www.w3.org/2001/XMLSchema-instance" xsi:type="dcterms:W3CDTF">2017-09-05T07:48:00Z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