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325386" w:rsidR="0091365B">
            <w:pPr>
              <w:jc w:val="right"/>
              <w:rPr>
                <w:noProof/>
                <w:lang w:eastAsia="hr-HR"/>
              </w:rPr>
            </w:pPr>
            <w:r>
              <w:rPr>
                <w:noProof/>
                <w:lang w:eastAsia="hr-HR"/>
              </w:rPr>
              <w:t>Poslovni broj: 11.St-</w:t>
            </w:r>
            <w:r w:rsidR="00325386">
              <w:rPr>
                <w:noProof/>
                <w:lang w:eastAsia="hr-HR"/>
              </w:rPr>
              <w:t>70/2018-19</w:t>
            </w:r>
          </w:p>
        </w:tc>
      </w:tr>
    </w:tbl>
    <w:p w14:textId="22249b7" w14:paraId="22249b7" w:rsidRDefault="0091365B" w:rsidP="0091365B" w:rsidR="0091365B">
      <w:pPr>
        <w:jc w:val="both"/>
        <w15:collapsed w:val="false"/>
        <w:rPr>
          <w:bCs/>
        </w:rPr>
      </w:pPr>
    </w:p>
    <w:p w:rsidRDefault="0091365B" w:rsidP="0091365B" w:rsidR="0091365B">
      <w:pPr>
        <w:spacing w:after="200" w:before="200"/>
        <w:jc w:val="center"/>
        <w:rPr>
          <w:spacing w:val="60"/>
        </w:rPr>
      </w:pPr>
      <w:r>
        <w:rPr>
          <w:spacing w:val="60"/>
        </w:rPr>
        <w:t>REPUBLIKA HRVATSKA</w:t>
      </w:r>
    </w:p>
    <w:p w:rsidRDefault="0091365B" w:rsidP="009C03D3"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325386" w:rsidRPr="00325386">
        <w:t>DOMUM LEGALIS d.o.o. za usluge, OIB: 05139240009, Solin, Ulica don Frane Bulića 122/A</w:t>
      </w:r>
      <w:r>
        <w:t xml:space="preserve">, </w:t>
      </w:r>
      <w:r w:rsidR="0037621F">
        <w:t>1</w:t>
      </w:r>
      <w:r w:rsidR="00325386">
        <w:t>8</w:t>
      </w:r>
      <w:r w:rsidR="00321415">
        <w:t>. siječnja 2019.</w:t>
      </w:r>
      <w:r>
        <w:t xml:space="preserve"> </w:t>
      </w:r>
    </w:p>
    <w:p w:rsidRDefault="0091365B" w:rsidP="009C03D3" w:rsidR="0091365B">
      <w:pPr>
        <w:tabs>
          <w:tab w:pos="4536" w:val="center"/>
          <w:tab w:pos="7095" w:val="left"/>
        </w:tabs>
        <w:spacing w:after="240" w:before="240"/>
      </w:pPr>
      <w:r>
        <w:rPr>
          <w:bCs/>
        </w:rPr>
        <w:tab/>
        <w:t>r i j e š i o  j e</w:t>
      </w:r>
      <w:r>
        <w:t xml:space="preserve"> </w:t>
      </w:r>
      <w:r>
        <w:tab/>
      </w:r>
    </w:p>
    <w:p w:rsidRDefault="0091365B" w:rsidP="0091365B" w:rsidR="0091365B" w:rsidRPr="00A26EA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325386" w:rsidRPr="00325386">
        <w:rPr>
          <w:rFonts w:cs="Times New Roman" w:hAnsi="Times New Roman" w:ascii="Times New Roman"/>
          <w:sz w:val="24"/>
          <w:szCs w:val="24"/>
        </w:rPr>
        <w:t>DOMUM LEGALIS d.o.o. za usluge, OIB: 05139240009, Solin, Ulica don Frane Bulića 122/A</w:t>
      </w:r>
      <w:r w:rsidRPr="00A26EA9">
        <w:rPr>
          <w:rFonts w:cs="Times New Roman" w:hAnsi="Times New Roman" w:ascii="Times New Roman"/>
          <w:sz w:val="24"/>
          <w:szCs w:val="24"/>
        </w:rPr>
        <w:t>.</w:t>
      </w:r>
    </w:p>
    <w:p w:rsidRDefault="0091365B" w:rsidP="009C03D3" w:rsidR="0091365B" w:rsidRPr="0084386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37621F">
        <w:rPr>
          <w:rFonts w:cs="Times New Roman" w:hAnsi="Times New Roman" w:ascii="Times New Roman"/>
          <w:sz w:val="24"/>
          <w:szCs w:val="24"/>
        </w:rPr>
        <w:t>1</w:t>
      </w:r>
      <w:r w:rsidR="00325386">
        <w:rPr>
          <w:rFonts w:cs="Times New Roman" w:hAnsi="Times New Roman" w:ascii="Times New Roman"/>
          <w:sz w:val="24"/>
          <w:szCs w:val="24"/>
        </w:rPr>
        <w:t>8</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37621F">
        <w:rPr>
          <w:rFonts w:cs="Times New Roman" w:hAnsi="Times New Roman" w:ascii="Times New Roman"/>
          <w:sz w:val="24"/>
          <w:szCs w:val="24"/>
        </w:rPr>
        <w:t>13</w:t>
      </w:r>
      <w:r w:rsidR="00725507">
        <w:rPr>
          <w:rFonts w:cs="Times New Roman" w:hAnsi="Times New Roman" w:ascii="Times New Roman"/>
          <w:sz w:val="24"/>
          <w:szCs w:val="24"/>
        </w:rPr>
        <w:t>:00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9C03D3"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III. Stečajni upraviteljem imenuje se </w:t>
      </w:r>
      <w:r w:rsidR="00325386" w:rsidRPr="00325386">
        <w:rPr>
          <w:rFonts w:cs="Times New Roman" w:hAnsi="Times New Roman" w:ascii="Times New Roman"/>
          <w:sz w:val="24"/>
          <w:szCs w:val="24"/>
        </w:rPr>
        <w:t>Snježana Vrkljan, Kralja Zvonimira 75, Zagreb, OIB: 44740101731</w:t>
      </w:r>
      <w:r w:rsidR="00325386">
        <w:rPr>
          <w:rFonts w:cs="Times New Roman" w:hAnsi="Times New Roman" w:ascii="Times New Roman"/>
          <w:sz w:val="24"/>
          <w:szCs w:val="24"/>
        </w:rPr>
        <w:t>.</w:t>
      </w:r>
    </w:p>
    <w:p w:rsidRDefault="0091365B" w:rsidP="009C03D3"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325386" w:rsidRPr="00325386">
        <w:rPr>
          <w:rFonts w:cs="Times New Roman" w:hAnsi="Times New Roman" w:ascii="Times New Roman"/>
          <w:sz w:val="24"/>
          <w:szCs w:val="24"/>
        </w:rPr>
        <w:t>DOMUM LEGALIS d.o.o. za usluge, OIB: 05139240009, Solin, Ulica don Frane Bulića 122/A</w:t>
      </w:r>
      <w:r w:rsidR="00843869" w:rsidRPr="00843869">
        <w:rPr>
          <w:rFonts w:cs="Times New Roman" w:hAnsi="Times New Roman" w:ascii="Times New Roman"/>
          <w:sz w:val="24"/>
          <w:szCs w:val="24"/>
        </w:rPr>
        <w:t>.</w:t>
      </w:r>
    </w:p>
    <w:p w:rsidRDefault="0091365B" w:rsidP="009C03D3" w:rsidR="0091365B">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9C03D3" w:rsidR="0091365B">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91365B" w:rsidR="0091365B">
      <w:pPr>
        <w:spacing w:after="140" w:before="240"/>
        <w:jc w:val="center"/>
      </w:pPr>
      <w:r>
        <w:t>Obrazloženje</w:t>
      </w:r>
    </w:p>
    <w:p w:rsidRDefault="00325386" w:rsidP="00325386" w:rsidR="00325386" w:rsidRPr="00325386">
      <w:pPr>
        <w:ind w:firstLine="703"/>
        <w:jc w:val="both"/>
        <w:rPr>
          <w:rFonts w:eastAsia="Times New Roman"/>
          <w:color w:val="000000"/>
          <w:lang w:eastAsia="hr-HR"/>
        </w:rPr>
      </w:pPr>
      <w:r w:rsidRPr="00325386">
        <w:rPr>
          <w:rFonts w:eastAsia="Times New Roman"/>
          <w:color w:val="000000"/>
          <w:lang w:eastAsia="hr-HR"/>
        </w:rPr>
        <w:t xml:space="preserve">Dana 17. siječnja 2018. kod ovog suda zaprimljen je prijedlog dužnika Domum Legalis d.o.o. Solin za otvaranje stečajnog postupka u smislu odredbe članaka 16. i 109. Stečajnog zakona („Narodne novine“ 71/15 i 104/17; dalje SZ). U tom prijedlogu dužnik navodi da je nesposoban za plaćanje i prezadužen. </w:t>
      </w:r>
    </w:p>
    <w:p w:rsidRDefault="00325386" w:rsidP="00325386" w:rsidR="00325386" w:rsidRPr="00325386">
      <w:pPr>
        <w:spacing w:before="140"/>
        <w:ind w:firstLine="703"/>
        <w:jc w:val="both"/>
        <w:rPr>
          <w:rFonts w:eastAsia="Times New Roman"/>
          <w:lang w:eastAsia="hr-HR"/>
        </w:rPr>
      </w:pPr>
      <w:r w:rsidRPr="00325386">
        <w:rPr>
          <w:rFonts w:eastAsia="Times New Roman"/>
          <w:color w:val="000000"/>
          <w:lang w:eastAsia="hr-HR"/>
        </w:rPr>
        <w:t xml:space="preserve">Dana 11. svibnja 2018. kod ovog suda zaprimljena je potvrda FINA-e (list 8 spisa) iz koje </w:t>
      </w:r>
      <w:r w:rsidRPr="00325386">
        <w:rPr>
          <w:rFonts w:eastAsia="Times New Roman"/>
          <w:szCs w:val="20"/>
          <w:lang w:eastAsia="hr-HR"/>
        </w:rPr>
        <w:t xml:space="preserve">proizlazi da je na računima i novčanim sredstvima dužnika na dan izdavanja potvrde (11. svibnja 2018.) evidentirano 126 dana neprekidne blokade, odnosno 126 dana blokade u prethodnih 6 mjeseci zbog nepodmirenih osnova za plaćanje evidentiranih u Očevidniku </w:t>
      </w:r>
      <w:r w:rsidRPr="00325386">
        <w:rPr>
          <w:rFonts w:eastAsia="Times New Roman"/>
          <w:szCs w:val="20"/>
          <w:lang w:eastAsia="hr-HR"/>
        </w:rPr>
        <w:lastRenderedPageBreak/>
        <w:t xml:space="preserve">redoslijeda osnova za plaćanje, a nepodmirene obveze da iznose 2.801.237,89 kn, slijedom čega ovaj sud utvrđuje da je na strani dužnika ostvaren stečajni razlog nesposobnosti za plaćanje u smislu odredbe članka 6. </w:t>
      </w:r>
      <w:r w:rsidRPr="00325386">
        <w:rPr>
          <w:rFonts w:eastAsia="Times New Roman"/>
          <w:lang w:eastAsia="hr-HR"/>
        </w:rPr>
        <w:t>SZ-a.</w:t>
      </w:r>
    </w:p>
    <w:p w:rsidRDefault="00325386" w:rsidP="00325386" w:rsidR="00325386" w:rsidRPr="00325386">
      <w:pPr>
        <w:spacing w:before="140"/>
        <w:ind w:firstLine="703"/>
        <w:jc w:val="both"/>
        <w:rPr>
          <w:rFonts w:eastAsia="Times New Roman"/>
          <w:lang w:eastAsia="hr-HR"/>
        </w:rPr>
      </w:pPr>
      <w:r w:rsidRPr="00325386">
        <w:rPr>
          <w:rFonts w:eastAsia="Times New Roman"/>
          <w:lang w:eastAsia="hr-HR"/>
        </w:rPr>
        <w:t>Rješenjem ovog suda poslovni broj 11.St-70/2018 od 12. rujna 2018. pokrenut je prethodni postupak radi utvrđivanja uvjeta za otvaranje stečajnog postupka nad dužnikom i određeno je ročište radi očitovanja o prijedlogu.</w:t>
      </w:r>
    </w:p>
    <w:p w:rsidRDefault="00325386" w:rsidP="00325386" w:rsidR="00325386" w:rsidRPr="00325386">
      <w:pPr>
        <w:spacing w:before="140"/>
        <w:ind w:firstLine="720"/>
        <w:jc w:val="both"/>
        <w:rPr>
          <w:rFonts w:eastAsia="Times New Roman"/>
          <w:szCs w:val="20"/>
          <w:lang w:eastAsia="hr-HR"/>
        </w:rPr>
      </w:pPr>
      <w:r w:rsidRPr="00325386">
        <w:rPr>
          <w:rFonts w:eastAsia="Times New Roman"/>
          <w:szCs w:val="20"/>
          <w:lang w:eastAsia="hr-HR"/>
        </w:rPr>
        <w:t>Na ročište radi očitovanja o prijedlogu za otvaranje stečajnog postupka nad dužnikom, održano 25. listopada 2018., pristupio je zastupnik po zakonu dužnika Stanislav Udženija, koji je izjavio da je suglasan sa prijedlogom za otvaranje stečajnog postupka i da priznaje postojanje stečajnog razloga nesposobnosti za plaćanje na strani dužnika. Društvo Domum legalis da se bavilo ugostiteljstvom, a do poslovnih problema da je došlo u listopadu 2017. kada su službe Grada Splita uklanjale ugostiteljske objekte na gradskom predjelu Žnjan pa tako i objekt društva Domum legalis i otada društvo faktički više ne posluje. Društvo da nema nikakve imovine, ni nekretnina, ni pokretnina, a ni potraživanja prema trećim osobama te ne vodi niti jedan sudski ili upravni postupak. Poslovne knjige društva da su vođene uredno.</w:t>
      </w:r>
    </w:p>
    <w:p w:rsidRDefault="00325386" w:rsidP="00325386" w:rsidR="00325386" w:rsidRPr="00325386">
      <w:pPr>
        <w:spacing w:before="140"/>
        <w:ind w:firstLine="720"/>
        <w:jc w:val="both"/>
        <w:rPr>
          <w:rFonts w:eastAsia="Times New Roman"/>
          <w:lang w:eastAsia="hr-HR"/>
        </w:rPr>
      </w:pPr>
      <w:r w:rsidRPr="00325386">
        <w:rPr>
          <w:rFonts w:eastAsia="Times New Roman"/>
          <w:lang w:eastAsia="hr-HR"/>
        </w:rPr>
        <w:t>Dana 6. studenog 2018. kod ovog suda zaprimljen je popis imovine i obveza (list 26-27 spisa) iz kojeg u bitnom proizlazi da dužnik ne raspolaže likvidnom imovinom iz čije vrijednosti bi se mogli namiriti makar troškovi otvorenog stečajnog postupka.</w:t>
      </w:r>
    </w:p>
    <w:p w:rsidRDefault="00325386" w:rsidP="00325386" w:rsidR="00325386" w:rsidRPr="00325386">
      <w:pPr>
        <w:spacing w:before="140"/>
        <w:ind w:firstLine="720"/>
        <w:jc w:val="both"/>
        <w:rPr>
          <w:rFonts w:eastAsia="Times New Roman"/>
          <w:lang w:eastAsia="hr-HR"/>
        </w:rPr>
      </w:pPr>
      <w:r w:rsidRPr="00325386">
        <w:rPr>
          <w:rFonts w:eastAsia="Times New Roman"/>
          <w:lang w:eastAsia="hr-HR"/>
        </w:rPr>
        <w:t xml:space="preserve">Iz uvjerenja MUP-a od 23. svibnja 2018. (list 13 spisa) proizlazi da dužnik prema službenoj evidenciji registracije cestovnih vozila nije evidentiran kao vlasnik vozila, a iz potvrde Općinskog suda u Splitu - Zemljišnoknjižnog odjela Solin od 29. svibnja 2018. (list 15 spisa) proizlazi da dužnik nije upisan kao vlasnik nekretnina na području nadležnosti tog zemljišnoknjižnog odjela. </w:t>
      </w:r>
    </w:p>
    <w:p w:rsidRDefault="003C0EDB" w:rsidP="003C0EDB" w:rsidR="003C0EDB" w:rsidRPr="00B9502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325386">
        <w:rPr>
          <w:rFonts w:cs="Times New Roman" w:hAnsi="Times New Roman" w:ascii="Times New Roman"/>
          <w:sz w:val="24"/>
          <w:szCs w:val="24"/>
        </w:rPr>
        <w:t>70/2018-16</w:t>
      </w:r>
      <w:r w:rsidRPr="00B9502C">
        <w:rPr>
          <w:rFonts w:cs="Times New Roman" w:hAnsi="Times New Roman" w:ascii="Times New Roman"/>
          <w:sz w:val="24"/>
          <w:szCs w:val="24"/>
        </w:rPr>
        <w:t xml:space="preserve"> od </w:t>
      </w:r>
      <w:r w:rsidR="00325386">
        <w:rPr>
          <w:rFonts w:cs="Times New Roman" w:hAnsi="Times New Roman" w:ascii="Times New Roman"/>
          <w:sz w:val="24"/>
          <w:szCs w:val="24"/>
        </w:rPr>
        <w:t>22. studenog</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325386" w:rsidRPr="00325386">
        <w:rPr>
          <w:rFonts w:cs="Times New Roman" w:hAnsi="Times New Roman" w:ascii="Times New Roman"/>
          <w:sz w:val="24"/>
          <w:szCs w:val="24"/>
        </w:rPr>
        <w:t>DOMUM LEGALIS d.o.o. za usluge, OIB: 05139240009, Solin, Ulica don Frane Bulića 122/A</w:t>
      </w:r>
      <w:r w:rsidRPr="00B9502C">
        <w:rPr>
          <w:rFonts w:cs="Times New Roman" w:hAnsi="Times New Roman" w:ascii="Times New Roman"/>
          <w:sz w:val="24"/>
          <w:szCs w:val="24"/>
        </w:rPr>
        <w:t>, da u roku od 15 dana nakon proteka osmog dana od objave poziva na mrežnoj stranici e-Oglasna ploča sudova</w:t>
      </w:r>
      <w:r w:rsidR="004B6C7F">
        <w:rPr>
          <w:rFonts w:cs="Times New Roman" w:hAnsi="Times New Roman" w:ascii="Times New Roman"/>
          <w:sz w:val="24"/>
          <w:szCs w:val="24"/>
        </w:rPr>
        <w:t>, solidarno predujme iznos od 1</w:t>
      </w:r>
      <w:r w:rsidR="003A2600">
        <w:rPr>
          <w:rFonts w:cs="Times New Roman" w:hAnsi="Times New Roman" w:ascii="Times New Roman"/>
          <w:sz w:val="24"/>
          <w:szCs w:val="24"/>
        </w:rPr>
        <w:t>4</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w:t>
      </w:r>
      <w:r w:rsidR="00325386">
        <w:rPr>
          <w:rFonts w:cs="Times New Roman" w:hAnsi="Times New Roman" w:ascii="Times New Roman"/>
          <w:sz w:val="24"/>
          <w:szCs w:val="24"/>
        </w:rPr>
        <w:t>sudova 22. studenog</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Pr="00B9502C">
        <w:rPr>
          <w:rFonts w:cs="Times New Roman" w:hAnsi="Times New Roman" w:ascii="Times New Roman"/>
          <w:sz w:val="24"/>
          <w:szCs w:val="24"/>
        </w:rPr>
        <w:t xml:space="preserve"> 12. st.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3C0EDB" w:rsidR="003C0EDB" w:rsidRPr="00B9502C">
      <w:pPr>
        <w:spacing w:before="20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3C0EDB" w:rsidR="003C0EDB">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A2600" w:rsidP="003A2600" w:rsidR="003A2600" w:rsidRPr="00B9502C">
      <w:pPr>
        <w:pStyle w:val="Bezproreda"/>
        <w:spacing w:before="240"/>
        <w:ind w:firstLine="708"/>
        <w:jc w:val="both"/>
        <w:rPr>
          <w:rFonts w:cs="Times New Roman" w:hAnsi="Times New Roman" w:ascii="Times New Roman"/>
          <w:sz w:val="24"/>
          <w:szCs w:val="24"/>
        </w:rPr>
      </w:pPr>
      <w:r w:rsidRPr="000F2736">
        <w:rPr>
          <w:rFonts w:cs="Times New Roman" w:hAnsi="Times New Roman" w:ascii="Times New Roman"/>
          <w:sz w:val="24"/>
          <w:szCs w:val="24"/>
        </w:rPr>
        <w:t>Izbor stečajnog upravitelja obavljen je metodom slučajnog odabira stečajnih upravitelja za područje nadležnosti ovog suda, sukladno odredbama čl</w:t>
      </w:r>
      <w:r>
        <w:rPr>
          <w:rFonts w:cs="Times New Roman" w:hAnsi="Times New Roman" w:ascii="Times New Roman"/>
          <w:sz w:val="24"/>
          <w:szCs w:val="24"/>
        </w:rPr>
        <w:t>anka 84. stavka 1. i članka 132. stavka</w:t>
      </w:r>
      <w:r w:rsidRPr="000F2736">
        <w:rPr>
          <w:rFonts w:cs="Times New Roman" w:hAnsi="Times New Roman" w:ascii="Times New Roman"/>
          <w:sz w:val="24"/>
          <w:szCs w:val="24"/>
        </w:rPr>
        <w:t xml:space="preserve"> 2. SZ-a.</w:t>
      </w:r>
    </w:p>
    <w:p w:rsidRDefault="0091365B" w:rsidP="00321415" w:rsidR="0091365B">
      <w:pPr>
        <w:spacing w:before="260"/>
        <w:jc w:val="center"/>
      </w:pPr>
      <w:r>
        <w:t xml:space="preserve">U Splitu </w:t>
      </w:r>
      <w:r w:rsidR="00325386">
        <w:t>18</w:t>
      </w:r>
      <w:r w:rsidR="00321415">
        <w:t>.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CE4114">
      <w:pPr>
        <w:ind w:left="6372"/>
        <w:jc w:val="center"/>
      </w:pPr>
      <w:r>
        <w:t>Ana Golub Gruić</w:t>
      </w:r>
      <w:r w:rsidR="00CE4114">
        <w:t>, v.r.</w:t>
      </w:r>
    </w:p>
    <w:p w:rsidRDefault="00CE4114" w:rsidP="008832A6" w:rsidR="00CE4114">
      <w:pPr>
        <w:jc w:val="right"/>
      </w:pPr>
      <w:r>
        <w:t>za točnost otpravka – ovlašteni službenik</w:t>
      </w:r>
    </w:p>
    <w:p w:rsidRDefault="00CE4114" w:rsidP="008832A6" w:rsidR="00CE4114">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21415" w:rsidP="00CE4114" w:rsidR="000265E4" w:rsidRPr="00CE4114">
      <w:pPr>
        <w:pStyle w:val="Bezproreda"/>
        <w:tabs>
          <w:tab w:pos="4536" w:val="center"/>
        </w:tabs>
        <w:spacing w:before="200"/>
        <w:rPr>
          <w:rFonts w:cs="Times New Roman" w:hAnsi="Times New Roman" w:ascii="Times New Roman"/>
          <w:sz w:val="24"/>
          <w:szCs w:val="24"/>
        </w:rPr>
      </w:pPr>
      <w:r>
        <w:t xml:space="preserve"> </w:t>
      </w:r>
    </w:p>
    <w:sectPr w:rsidSect="006D6610" w:rsidR="000265E4" w:rsidRPr="00CE411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CE4114">
          <w:rPr>
            <w:noProof/>
          </w:rPr>
          <w:t>3</w:t>
        </w:r>
        <w:r>
          <w:fldChar w:fldCharType="end"/>
        </w:r>
        <w:r w:rsidR="002948BF">
          <w:tab/>
        </w:r>
        <w:r w:rsidR="00321415">
          <w:t>Poslovni broj: 11.</w:t>
        </w:r>
        <w:r>
          <w:t>St-</w:t>
        </w:r>
        <w:r w:rsidR="00325386" w:rsidRPr="00325386">
          <w:t>70/2018-19</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D3E5B"/>
    <w:rsid w:val="00232A60"/>
    <w:rsid w:val="002948BF"/>
    <w:rsid w:val="00321415"/>
    <w:rsid w:val="00325386"/>
    <w:rsid w:val="00335ED3"/>
    <w:rsid w:val="0037621F"/>
    <w:rsid w:val="003A1748"/>
    <w:rsid w:val="003A2600"/>
    <w:rsid w:val="003C0EDB"/>
    <w:rsid w:val="003E6770"/>
    <w:rsid w:val="004B3697"/>
    <w:rsid w:val="004B6C7F"/>
    <w:rsid w:val="00606538"/>
    <w:rsid w:val="006234D0"/>
    <w:rsid w:val="006874D9"/>
    <w:rsid w:val="006D6610"/>
    <w:rsid w:val="00715B08"/>
    <w:rsid w:val="00725507"/>
    <w:rsid w:val="007E0D1B"/>
    <w:rsid w:val="00843869"/>
    <w:rsid w:val="00887A0B"/>
    <w:rsid w:val="0091365B"/>
    <w:rsid w:val="009360DB"/>
    <w:rsid w:val="00977F82"/>
    <w:rsid w:val="009C03D3"/>
    <w:rsid w:val="00A26EA9"/>
    <w:rsid w:val="00A5775A"/>
    <w:rsid w:val="00AE0312"/>
    <w:rsid w:val="00B86AFC"/>
    <w:rsid w:val="00B9502C"/>
    <w:rsid w:val="00BC061F"/>
    <w:rsid w:val="00C31762"/>
    <w:rsid w:val="00C61D00"/>
    <w:rsid w:val="00C91FC0"/>
    <w:rsid w:val="00CB24C7"/>
    <w:rsid w:val="00CE4114"/>
    <w:rsid w:val="00DC6958"/>
    <w:rsid w:val="00E46C29"/>
    <w:rsid w:val="00E90CEC"/>
    <w:rsid w:val="00EA3CA7"/>
    <w:rsid w:val="00EB422A"/>
    <w:rsid w:val="00F13D03"/>
    <w:rsid w:val="00F16E8D"/>
    <w:rsid w:val="00F52395"/>
    <w:rsid w:val="00FD49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CE4114"/>
    <w:rPr>
      <w:color w:val="808080"/>
      <w:bdr w:space="0" w:sz="0" w:color="auto" w:val="none"/>
      <w:shd w:fill="auto" w:color="auto" w:val="clear"/>
    </w:rPr>
  </w:style>
  <w:style w:customStyle="true" w:styleId="eSPISCCParagraphDefaultFont" w:type="character">
    <w:name w:val="eSPIS_CC_Paragraph Default Font"/>
    <w:basedOn w:val="Zadanifontodlomka"/>
    <w:rsid w:val="00CE4114"/>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E4114"/>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E4114"/>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E4114"/>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CE4114"/>
    <w:rPr>
      <w:color w:val="808080"/>
      <w:bdr w:color="auto" w:space="0" w:sz="0" w:val="none"/>
      <w:shd w:color="auto" w:fill="auto" w:val="clear"/>
    </w:rPr>
  </w:style>
  <w:style w:customStyle="1" w:styleId="eSPISCCParagraphDefaultFont" w:type="character">
    <w:name w:val="eSPIS_CC_Paragraph Default Font"/>
    <w:basedOn w:val="Zadanifontodlomka"/>
    <w:rsid w:val="00CE4114"/>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E4114"/>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E4114"/>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E4114"/>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627392785">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St-70/2018</izvorni_sadrzaj>
    <derivirana_varijabla naziv="DomainObject.Predmet.OznakaBroj_1">St-70/2018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 dužnik</izvorni_sadrzaj>
    <derivirana_varijabla naziv="DomainObject.Predmet.PrimjedbaSuca_1">Predlagatelj dužnik</derivirana_varijabla>
  </DomainObject.Predmet.PrimjedbaSuca>
  <DomainObject.Predmet.ProtustrankaFormated>
    <izvorni_sadrzaj>  DOMUM LEGALIS d.o.o. za usluge</izvorni_sadrzaj>
    <derivirana_varijabla naziv="DomainObject.Predmet.ProtustrankaFormated_1">  DOMUM LEGALIS d.o.o. za usluge</derivirana_varijabla>
  </DomainObject.Predmet.ProtustrankaFormated>
  <DomainObject.Predmet.ProtustrankaFormatedOIB>
    <izvorni_sadrzaj>  DOMUM LEGALIS d.o.o. za usluge, OIB 05139240009</izvorni_sadrzaj>
    <derivirana_varijabla naziv="DomainObject.Predmet.ProtustrankaFormatedOIB_1">  DOMUM LEGALIS d.o.o. za usluge, OIB 05139240009</derivirana_varijabla>
  </DomainObject.Predmet.ProtustrankaFormatedOIB>
  <DomainObject.Predmet.ProtustrankaFormatedWithAdress>
    <izvorni_sadrzaj> DOMUM LEGALIS d.o.o. za usluge, Ulica don Frane Bulića 122/A, 21210 Solin</izvorni_sadrzaj>
    <derivirana_varijabla naziv="DomainObject.Predmet.ProtustrankaFormatedWithAdress_1"> DOMUM LEGALIS d.o.o. za usluge, Ulica don Frane Bulića 122/A, 21210 Solin</derivirana_varijabla>
  </DomainObject.Predmet.ProtustrankaFormatedWithAdress>
  <DomainObject.Predmet.ProtustrankaFormatedWithAdressOIB>
    <izvorni_sadrzaj> DOMUM LEGALIS d.o.o. za usluge, OIB 05139240009, Ulica don Frane Bulića 122/A, 21210 Solin</izvorni_sadrzaj>
    <derivirana_varijabla naziv="DomainObject.Predmet.ProtustrankaFormatedWithAdressOIB_1"> DOMUM LEGALIS d.o.o. za usluge, OIB 05139240009, Ulica don Frane Bulića 122/A, 21210 Solin</derivirana_varijabla>
  </DomainObject.Predmet.ProtustrankaFormatedWithAdressOIB>
  <DomainObject.Predmet.ProtustrankaWithAdress>
    <izvorni_sadrzaj>DOMUM LEGALIS d.o.o. za usluge Ulica don Frane Bulića 122/A, 21210 Solin</izvorni_sadrzaj>
    <derivirana_varijabla naziv="DomainObject.Predmet.ProtustrankaWithAdress_1">DOMUM LEGALIS d.o.o. za usluge Ulica don Frane Bulića 122/A, 21210 Solin</derivirana_varijabla>
  </DomainObject.Predmet.ProtustrankaWithAdress>
  <DomainObject.Predmet.ProtustrankaWithAdressOIB>
    <izvorni_sadrzaj>DOMUM LEGALIS d.o.o. za usluge, OIB 05139240009, Ulica don Frane Bulića 122/A, 21210 Solin</izvorni_sadrzaj>
    <derivirana_varijabla naziv="DomainObject.Predmet.ProtustrankaWithAdressOIB_1">DOMUM LEGALIS d.o.o. za usluge, OIB 05139240009, Ulica don Frane Bulića 122/A, 21210 Solin</derivirana_varijabla>
  </DomainObject.Predmet.ProtustrankaWithAdressOIB>
  <DomainObject.Predmet.ProtustrankaNazivFormated>
    <izvorni_sadrzaj>DOMUM LEGALIS d.o.o. za usluge</izvorni_sadrzaj>
    <derivirana_varijabla naziv="DomainObject.Predmet.ProtustrankaNazivFormated_1">DOMUM LEGALIS d.o.o. za usluge</derivirana_varijabla>
  </DomainObject.Predmet.ProtustrankaNazivFormated>
  <DomainObject.Predmet.ProtustrankaNazivFormatedOIB>
    <izvorni_sadrzaj>DOMUM LEGALIS d.o.o. za usluge, OIB 05139240009</izvorni_sadrzaj>
    <derivirana_varijabla naziv="DomainObject.Predmet.ProtustrankaNazivFormatedOIB_1">DOMUM LEGALIS d.o.o. za usluge, OIB 05139240009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Stanislav Udženija</izvorni_sadrzaj>
    <derivirana_varijabla naziv="DomainObject.Predmet.StrankaFormated_1">  Stanislav Udženija</derivirana_varijabla>
  </DomainObject.Predmet.StrankaFormated>
  <DomainObject.Predmet.StrankaFormatedOIB>
    <izvorni_sadrzaj>  Stanislav Udženija, OIB 72784984858</izvorni_sadrzaj>
    <derivirana_varijabla naziv="DomainObject.Predmet.StrankaFormatedOIB_1">  Stanislav Udženija, OIB 72784984858</derivirana_varijabla>
  </DomainObject.Predmet.StrankaFormatedOIB>
  <DomainObject.Predmet.StrankaFormatedWithAdress>
    <izvorni_sadrzaj> Stanislav Udženija, Ilije Bošnjaka 2, 20350 Metković</izvorni_sadrzaj>
    <derivirana_varijabla naziv="DomainObject.Predmet.StrankaFormatedWithAdress_1"> Stanislav Udženija, Ilije Bošnjaka 2, 20350 Metković</derivirana_varijabla>
  </DomainObject.Predmet.StrankaFormatedWithAdress>
  <DomainObject.Predmet.StrankaFormatedWithAdressOIB>
    <izvorni_sadrzaj> Stanislav Udženija, OIB 72784984858, Ilije Bošnjaka 2, 20350 Metković</izvorni_sadrzaj>
    <derivirana_varijabla naziv="DomainObject.Predmet.StrankaFormatedWithAdressOIB_1"> Stanislav Udženija, OIB 72784984858, Ilije Bošnjaka 2, 20350 Metković</derivirana_varijabla>
  </DomainObject.Predmet.StrankaFormatedWithAdressOIB>
  <DomainObject.Predmet.StrankaWithAdress>
    <izvorni_sadrzaj>Stanislav Udženija Ilije Bošnjaka 2,20350 Metković</izvorni_sadrzaj>
    <derivirana_varijabla naziv="DomainObject.Predmet.StrankaWithAdress_1">Stanislav Udženija Ilije Bošnjaka 2,20350 Metković</derivirana_varijabla>
  </DomainObject.Predmet.StrankaWithAdress>
  <DomainObject.Predmet.StrankaWithAdressOIB>
    <izvorni_sadrzaj>Stanislav Udženija, OIB 72784984858, Ilije Bošnjaka 2,20350 Metković</izvorni_sadrzaj>
    <derivirana_varijabla naziv="DomainObject.Predmet.StrankaWithAdressOIB_1">Stanislav Udženija, OIB 72784984858, Ilije Bošnjaka 2,20350 Metković</derivirana_varijabla>
  </DomainObject.Predmet.StrankaWithAdressOIB>
  <DomainObject.Predmet.StrankaNazivFormated>
    <izvorni_sadrzaj>Stanislav Udženija</izvorni_sadrzaj>
    <derivirana_varijabla naziv="DomainObject.Predmet.StrankaNazivFormated_1">Stanislav Udženija</derivirana_varijabla>
  </DomainObject.Predmet.StrankaNazivFormated>
  <DomainObject.Predmet.StrankaNazivFormatedOIB>
    <izvorni_sadrzaj>Stanislav Udženija, OIB 72784984858</izvorni_sadrzaj>
    <derivirana_varijabla naziv="DomainObject.Predmet.StrankaNazivFormatedOIB_1">Stanislav Udženija, OIB 72784984858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Stanislav Udženija</item>
    </izvorni_sadrzaj>
    <derivirana_varijabla naziv="DomainObject.Predmet.StrankaListFormated_1">
      <item>Stanislav Udženija</item>
    </derivirana_varijabla>
  </DomainObject.Predmet.StrankaListFormated>
  <DomainObject.Predmet.StrankaListFormatedOIB>
    <izvorni_sadrzaj>
      <item>Stanislav Udženija, OIB 72784984858</item>
    </izvorni_sadrzaj>
    <derivirana_varijabla naziv="DomainObject.Predmet.StrankaListFormatedOIB_1">
      <item>Stanislav Udženija, OIB 72784984858</item>
    </derivirana_varijabla>
  </DomainObject.Predmet.StrankaListFormatedOIB>
  <DomainObject.Predmet.StrankaListFormatedWithAdress>
    <izvorni_sadrzaj>
      <item>Stanislav Udženija, Ilije Bošnjaka 2, 20350 Metković</item>
    </izvorni_sadrzaj>
    <derivirana_varijabla naziv="DomainObject.Predmet.StrankaListFormatedWithAdress_1">
      <item>Stanislav Udženija, Ilije Bošnjaka 2, 20350 Metković</item>
    </derivirana_varijabla>
  </DomainObject.Predmet.StrankaListFormatedWithAdress>
  <DomainObject.Predmet.StrankaListFormatedWithAdressOIB>
    <izvorni_sadrzaj>
      <item>Stanislav Udženija, OIB 72784984858, Ilije Bošnjaka 2, 20350 Metković</item>
    </izvorni_sadrzaj>
    <derivirana_varijabla naziv="DomainObject.Predmet.StrankaListFormatedWithAdressOIB_1">
      <item>Stanislav Udženija, OIB 72784984858, Ilije Bošnjaka 2, 20350 Metković</item>
    </derivirana_varijabla>
  </DomainObject.Predmet.StrankaListFormatedWithAdressOIB>
  <DomainObject.Predmet.StrankaListNazivFormated>
    <izvorni_sadrzaj>
      <item>Stanislav Udženija</item>
    </izvorni_sadrzaj>
    <derivirana_varijabla naziv="DomainObject.Predmet.StrankaListNazivFormated_1">
      <item>Stanislav Udženija</item>
    </derivirana_varijabla>
  </DomainObject.Predmet.StrankaListNazivFormated>
  <DomainObject.Predmet.StrankaListNazivFormatedOIB>
    <izvorni_sadrzaj>
      <item>Stanislav Udženija, OIB 72784984858</item>
    </izvorni_sadrzaj>
    <derivirana_varijabla naziv="DomainObject.Predmet.StrankaListNazivFormatedOIB_1">
      <item>Stanislav Udženija, OIB 72784984858</item>
    </derivirana_varijabla>
  </DomainObject.Predmet.StrankaListNazivFormatedOIB>
  <DomainObject.Predmet.ProtuStrankaListFormated>
    <izvorni_sadrzaj>
      <item>DOMUM LEGALIS d.o.o. za usluge</item>
    </izvorni_sadrzaj>
    <derivirana_varijabla naziv="DomainObject.Predmet.ProtuStrankaListFormated_1">
      <item>DOMUM LEGALIS d.o.o. za usluge</item>
    </derivirana_varijabla>
  </DomainObject.Predmet.ProtuStrankaListFormated>
  <DomainObject.Predmet.ProtuStrankaListFormatedOIB>
    <izvorni_sadrzaj>
      <item>DOMUM LEGALIS d.o.o. za usluge, OIB 05139240009</item>
    </izvorni_sadrzaj>
    <derivirana_varijabla naziv="DomainObject.Predmet.ProtuStrankaListFormatedOIB_1">
      <item>DOMUM LEGALIS d.o.o. za usluge, OIB 05139240009</item>
    </derivirana_varijabla>
  </DomainObject.Predmet.ProtuStrankaListFormatedOIB>
  <DomainObject.Predmet.ProtuStrankaListFormatedWithAdress>
    <izvorni_sadrzaj>
      <item>DOMUM LEGALIS d.o.o. za usluge, Ulica don Frane Bulića 122/A, 21210 Solin</item>
    </izvorni_sadrzaj>
    <derivirana_varijabla naziv="DomainObject.Predmet.ProtuStrankaListFormatedWithAdress_1">
      <item>DOMUM LEGALIS d.o.o. za usluge, Ulica don Frane Bulića 122/A, 21210 Solin</item>
    </derivirana_varijabla>
  </DomainObject.Predmet.ProtuStrankaListFormatedWithAdress>
  <DomainObject.Predmet.ProtuStrankaListFormatedWithAdressOIB>
    <izvorni_sadrzaj>
      <item>DOMUM LEGALIS d.o.o. za usluge, OIB 05139240009, Ulica don Frane Bulića 122/A, 21210 Solin</item>
    </izvorni_sadrzaj>
    <derivirana_varijabla naziv="DomainObject.Predmet.ProtuStrankaListFormatedWithAdressOIB_1">
      <item>DOMUM LEGALIS d.o.o. za usluge, OIB 05139240009, Ulica don Frane Bulića 122/A, 21210 Solin</item>
    </derivirana_varijabla>
  </DomainObject.Predmet.ProtuStrankaListFormatedWithAdressOIB>
  <DomainObject.Predmet.ProtuStrankaListNazivFormated>
    <izvorni_sadrzaj>
      <item>DOMUM LEGALIS d.o.o. za usluge</item>
    </izvorni_sadrzaj>
    <derivirana_varijabla naziv="DomainObject.Predmet.ProtuStrankaListNazivFormated_1">
      <item>DOMUM LEGALIS d.o.o. za usluge</item>
    </derivirana_varijabla>
  </DomainObject.Predmet.ProtuStrankaListNazivFormated>
  <DomainObject.Predmet.ProtuStrankaListNazivFormatedOIB>
    <izvorni_sadrzaj>
      <item>DOMUM LEGALIS d.o.o. za usluge, OIB 05139240009</item>
    </izvorni_sadrzaj>
    <derivirana_varijabla naziv="DomainObject.Predmet.ProtuStrankaListNazivFormatedOIB_1">
      <item>DOMUM LEGALIS d.o.o. za usluge, OIB 05139240009</item>
    </derivirana_varijabla>
  </DomainObject.Predmet.ProtuStrankaListNazivFormatedOIB>
  <DomainObject.Predmet.OstaliListFormated>
    <izvorni_sadrzaj>
      <item>Stanislav Udženija</item>
    </izvorni_sadrzaj>
    <derivirana_varijabla naziv="DomainObject.Predmet.OstaliListFormated_1">
      <item>Stanislav Udženija</item>
    </derivirana_varijabla>
  </DomainObject.Predmet.OstaliListFormated>
  <DomainObject.Predmet.OstaliListFormatedOIB>
    <izvorni_sadrzaj>
      <item>Stanislav Udženija, OIB 72784984858</item>
    </izvorni_sadrzaj>
    <derivirana_varijabla naziv="DomainObject.Predmet.OstaliListFormatedOIB_1">
      <item>Stanislav Udženija, OIB 72784984858</item>
    </derivirana_varijabla>
  </DomainObject.Predmet.OstaliListFormatedOIB>
  <DomainObject.Predmet.OstaliListFormatedWithAdress>
    <izvorni_sadrzaj>
      <item>Stanislav Udženija, Ilije Bošnjaka 2, 20350 Metković</item>
    </izvorni_sadrzaj>
    <derivirana_varijabla naziv="DomainObject.Predmet.OstaliListFormatedWithAdress_1">
      <item>Stanislav Udženija, Ilije Bošnjaka 2, 20350 Metković</item>
    </derivirana_varijabla>
  </DomainObject.Predmet.OstaliListFormatedWithAdress>
  <DomainObject.Predmet.OstaliListFormatedWithAdressOIB>
    <izvorni_sadrzaj>
      <item>Stanislav Udženija, OIB 72784984858, Ilije Bošnjaka 2, 20350 Metković</item>
    </izvorni_sadrzaj>
    <derivirana_varijabla naziv="DomainObject.Predmet.OstaliListFormatedWithAdressOIB_1">
      <item>Stanislav Udženija, OIB 72784984858, Ilije Bošnjaka 2, 20350 Metković</item>
    </derivirana_varijabla>
  </DomainObject.Predmet.OstaliListFormatedWithAdressOIB>
  <DomainObject.Predmet.OstaliListNazivFormated>
    <izvorni_sadrzaj>
      <item>Stanislav Udženija</item>
    </izvorni_sadrzaj>
    <derivirana_varijabla naziv="DomainObject.Predmet.OstaliListNazivFormated_1">
      <item>Stanislav Udženija</item>
    </derivirana_varijabla>
  </DomainObject.Predmet.OstaliListNazivFormated>
  <DomainObject.Predmet.OstaliListNazivFormatedOIB>
    <izvorni_sadrzaj>
      <item>Stanislav Udženija, OIB 72784984858</item>
    </izvorni_sadrzaj>
    <derivirana_varijabla naziv="DomainObject.Predmet.OstaliListNazivFormatedOIB_1">
      <item>Stanislav Udženija, OIB 72784984858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Stanislav Udženija</izvorni_sadrzaj>
    <derivirana_varijabla naziv="DomainObject.Predmet.StrankaIDrugi_1">Stanislav Udženija</derivirana_varijabla>
  </DomainObject.Predmet.StrankaIDrugi>
  <DomainObject.Predmet.ProtustrankaIDrugi>
    <izvorni_sadrzaj>DOMUM LEGALIS d.o.o. za usluge</izvorni_sadrzaj>
    <derivirana_varijabla naziv="DomainObject.Predmet.ProtustrankaIDrugi_1">DOMUM LEGALIS d.o.o. za usluge</derivirana_varijabla>
  </DomainObject.Predmet.ProtustrankaIDrugi>
  <DomainObject.Predmet.StrankaIDrugiAdressOIB>
    <izvorni_sadrzaj>Stanislav Udženija, OIB 72784984858, Ilije Bošnjaka 2, 20350 Metković</izvorni_sadrzaj>
    <derivirana_varijabla naziv="DomainObject.Predmet.StrankaIDrugiAdressOIB_1">Stanislav Udženija, OIB 72784984858, Ilije Bošnjaka 2, 20350 Metković</derivirana_varijabla>
  </DomainObject.Predmet.StrankaIDrugiAdressOIB>
  <DomainObject.Predmet.ProtustrankaIDrugiAdressOIB>
    <izvorni_sadrzaj>DOMUM LEGALIS d.o.o. za usluge, OIB 05139240009, Ulica don Frane Bulića 122/A, 21210 Solin</izvorni_sadrzaj>
    <derivirana_varijabla naziv="DomainObject.Predmet.ProtustrankaIDrugiAdressOIB_1">DOMUM LEGALIS d.o.o. za usluge, OIB 05139240009, Ulica don Frane Bulića 122/A,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DOMUM LEGALIS d.o.o. za usluge</item>
      <item>Stanislav Udženija</item>
      <item>Stanislav Udženija</item>
    </izvorni_sadrzaj>
    <derivirana_varijabla naziv="DomainObject.Predmet.SudioniciListNaziv_1">
      <item>DOMUM LEGALIS d.o.o. za usluge</item>
      <item>Stanislav Udženija</item>
      <item>Stanislav Udženija</item>
    </derivirana_varijabla>
  </DomainObject.Predmet.SudioniciListNaziv>
  <DomainObject.Predmet.SudioniciListAdressOIB>
    <izvorni_sadrzaj>
      <item>DOMUM LEGALIS d.o.o. za usluge, OIB 05139240009, Ulica don Frane Bulića 122/A,21210 Solin</item>
      <item>Stanislav Udženija, OIB 72784984858, Ilije Bošnjaka 2,20350 Metković</item>
      <item>Stanislav Udženija, OIB 72784984858, Ilije Bošnjaka 2,20350 Metković</item>
    </izvorni_sadrzaj>
    <derivirana_varijabla naziv="DomainObject.Predmet.SudioniciListAdressOIB_1">
      <item>DOMUM LEGALIS d.o.o. za usluge, OIB 05139240009, Ulica don Frane Bulića 122/A,21210 Solin</item>
      <item>Stanislav Udženija, OIB 72784984858, Ilije Bošnjaka 2,20350 Metković</item>
      <item>Stanislav Udženija, OIB 72784984858, Ilije Bošnjaka 2,20350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05139240009</item>
      <item>, OIB 72784984858</item>
      <item>, OIB 72784984858</item>
    </izvorni_sadrzaj>
    <derivirana_varijabla naziv="DomainObject.Predmet.SudioniciListNazivOIB_1">
      <item>, OIB 05139240009</item>
      <item>, OIB 72784984858</item>
      <item>, OIB 72784984858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St-70/2018-10</izvorni_sadrzaj>
    <derivirana_varijabla naziv="DomainObject.PredzadnjaOdlukaIzPredmeta.Oznaka_1">St-70/2018-10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9AD839-D302-469A-B748-9B458BF293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1046</properties:Words>
  <properties:Characters>5922</properties:Characters>
  <properties:Lines>108</properties:Lines>
  <properties:Paragraphs>31</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2019-01-18T08:23:00Z</cp:lastPrinted>
  <dcterms:modified xmlns:xsi="http://www.w3.org/2001/XMLSchema-instance" xsi:type="dcterms:W3CDTF">2019-01-18T08:23:00Z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(St-70-2018  rješenje otvaranje i zaključenje.docx)</vt:lpwstr>
  </prop:property>
  <prop:property name="CC_coloring" pid="4" fmtid="{D5CDD505-2E9C-101B-9397-08002B2CF9AE}">
    <vt:bool>false</vt:bool>
  </prop:property>
  <prop:property name="BrojStranica" pid="5" fmtid="{D5CDD505-2E9C-101B-9397-08002B2CF9AE}">
    <vt:i4>3</vt:i4>
  </prop:property>
</prop:Properties>
</file>