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404FF" w14:paraId="6911C033" w:rsidRDefault="0050422A" w:rsidP="0050422A" w:rsidR="0050422A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907493B" w:rsidRDefault="0050422A" w:rsidP="0050422A" w:rsidR="0050422A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57913B11" w:rsidRDefault="0050422A" w:rsidP="0050422A" w:rsidR="0050422A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993E4D2" w:rsidRDefault="0050422A" w:rsidP="0050422A" w:rsidR="0050422A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St-2297/2017</w:t>
      </w:r>
    </w:p>
    <w:p w14:textId="77777777" w14:paraId="39BE50D7" w:rsidRDefault="0050422A" w:rsidP="0050422A" w:rsidR="0050422A">
      <w:pPr>
        <w:rPr>
          <w:sz w:val="22"/>
          <w:szCs w:val="22"/>
        </w:rPr>
      </w:pPr>
    </w:p>
    <w:p w14:textId="77777777" w14:paraId="55300805" w:rsidRDefault="0050422A" w:rsidP="0050422A" w:rsidR="0050422A">
      <w:pPr>
        <w:rPr>
          <w:sz w:val="22"/>
          <w:szCs w:val="22"/>
        </w:rPr>
      </w:pPr>
    </w:p>
    <w:p w14:textId="77777777" w14:paraId="2EB07F56" w:rsidRDefault="0050422A" w:rsidP="0050422A" w:rsidR="0050422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MAXXO društvo s ograničenom odgovornošću za internetske usluge, Zagreb, Zavrtnica 17, zgrada 7, OIB: 98910331176, dana 27. rujna 2017.g.                              </w:t>
      </w:r>
    </w:p>
    <w:p w14:textId="77777777" w14:paraId="4411BFB6" w:rsidRDefault="0050422A" w:rsidP="0050422A" w:rsidR="0050422A">
      <w:pPr>
        <w:jc w:val="both"/>
        <w:rPr>
          <w:sz w:val="22"/>
          <w:szCs w:val="22"/>
        </w:rPr>
      </w:pPr>
    </w:p>
    <w:p w14:textId="77777777" w14:paraId="77F48F2B" w:rsidRDefault="0050422A" w:rsidP="0050422A" w:rsidR="0050422A">
      <w:pPr>
        <w:jc w:val="both"/>
        <w:rPr>
          <w:sz w:val="22"/>
          <w:szCs w:val="22"/>
        </w:rPr>
      </w:pPr>
    </w:p>
    <w:p w14:textId="77777777" w14:paraId="7C254D98" w:rsidRDefault="0050422A" w:rsidP="0050422A" w:rsidR="0050422A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3E1EAC7E" w:rsidRDefault="0050422A" w:rsidP="0050422A" w:rsidR="0050422A">
      <w:pPr>
        <w:jc w:val="center"/>
        <w:rPr>
          <w:sz w:val="22"/>
          <w:szCs w:val="22"/>
        </w:rPr>
      </w:pPr>
    </w:p>
    <w:p w14:textId="77777777" w14:paraId="39CC2362" w:rsidRDefault="0050422A" w:rsidP="0050422A" w:rsidR="0050422A">
      <w:pPr>
        <w:rPr>
          <w:b/>
          <w:sz w:val="22"/>
          <w:szCs w:val="22"/>
        </w:rPr>
      </w:pPr>
    </w:p>
    <w:p w14:textId="77777777" w14:paraId="6776369F" w:rsidRDefault="0050422A" w:rsidP="0050422A" w:rsidR="0050422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MAXXO društvo s ograničenom odgovornošću za internetske usluge, Zagreb, Zavrtnica 17, zgrada 7, OIB: 98910331176.</w:t>
      </w:r>
    </w:p>
    <w:p w14:textId="77777777" w14:paraId="3D1A71AA" w:rsidRDefault="0050422A" w:rsidP="0050422A" w:rsidR="0050422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279.816,84 kn.  </w:t>
      </w:r>
    </w:p>
    <w:p w14:textId="77777777" w14:paraId="3A8762EC" w:rsidRDefault="0050422A" w:rsidP="0050422A" w:rsidR="0050422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6EABB3E" w:rsidRDefault="0050422A" w:rsidP="0050422A" w:rsidR="0050422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261E2C9D" w:rsidRDefault="0050422A" w:rsidP="0050422A" w:rsidR="0050422A">
      <w:pPr>
        <w:ind w:firstLine="708"/>
        <w:jc w:val="both"/>
        <w:rPr>
          <w:sz w:val="22"/>
          <w:szCs w:val="22"/>
        </w:rPr>
      </w:pPr>
    </w:p>
    <w:p w14:textId="77777777" w14:paraId="6EA25CDF" w:rsidRDefault="0050422A" w:rsidP="0050422A" w:rsidR="0050422A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5D1CF0B" w:rsidRDefault="0050422A" w:rsidP="0050422A" w:rsidR="0050422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3D00D8C0" w:rsidRDefault="0050422A" w:rsidP="0050422A" w:rsidR="0050422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4880BF9" w:rsidRDefault="0050422A" w:rsidP="0050422A" w:rsidR="0050422A">
      <w:pPr>
        <w:jc w:val="both"/>
        <w:rPr>
          <w:sz w:val="22"/>
          <w:szCs w:val="22"/>
        </w:rPr>
      </w:pPr>
    </w:p>
    <w:p w14:textId="77777777" w14:paraId="52404192" w:rsidRDefault="0050422A" w:rsidP="0050422A" w:rsidR="0050422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06207062" w:rsidRDefault="0050422A" w:rsidP="0050422A" w:rsidR="0050422A">
      <w:pPr>
        <w:jc w:val="center"/>
        <w:rPr>
          <w:sz w:val="22"/>
          <w:szCs w:val="22"/>
        </w:rPr>
      </w:pPr>
    </w:p>
    <w:p w14:textId="77777777" w14:paraId="25841A1F" w:rsidRDefault="0050422A" w:rsidP="0050422A" w:rsidR="0050422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7EAEBC8" w:rsidRDefault="0050422A" w:rsidP="0050422A" w:rsidR="0050422A">
      <w:pPr>
        <w:ind w:firstLine="708" w:left="5664"/>
        <w:jc w:val="both"/>
        <w:rPr>
          <w:sz w:val="22"/>
          <w:szCs w:val="22"/>
        </w:rPr>
      </w:pPr>
    </w:p>
    <w:p w14:textId="77777777" w14:paraId="6A642D4C" w:rsidRDefault="0050422A" w:rsidP="0050422A" w:rsidR="0050422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02AAE0E" w:rsidRDefault="0050422A" w:rsidP="0050422A" w:rsidR="0050422A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016CD151" w14:paraId="016CD15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422A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04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2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0422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0422A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4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422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04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2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0422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0422A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4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422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74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2297</izvorni_sadrzaj>
    <derivirana_varijabla naziv="DomainObject.Predmet.Broj_1">2297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St-2297/2017</izvorni_sadrzaj>
    <derivirana_varijabla naziv="DomainObject.Predmet.OznakaBroj_1">St-2297/2017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MAXXO društvo s ograničenom odgovornošću za internetske usluge</izvorni_sadrzaj>
    <derivirana_varijabla naziv="DomainObject.Predmet.ProtustrankaFormated_1">  MAXXO društvo s ograničenom odgovornošću za internetske usluge</derivirana_varijabla>
  </DomainObject.Predmet.ProtustrankaFormated>
  <DomainObject.Predmet.ProtustrankaFormatedOIB>
    <izvorni_sadrzaj>  MAXXO društvo s ograničenom odgovornošću za internetske usluge, OIB 98910331176</izvorni_sadrzaj>
    <derivirana_varijabla naziv="DomainObject.Predmet.ProtustrankaFormatedOIB_1">  MAXXO društvo s ograničenom odgovornošću za internetske usluge, OIB 98910331176</derivirana_varijabla>
  </DomainObject.Predmet.ProtustrankaFormatedOIB>
  <DomainObject.Predmet.ProtustrankaFormatedWithAdress>
    <izvorni_sadrzaj> MAXXO društvo s ograničenom odgovornošću za internetske usluge, Zavrtnica 17, zgrada 7, 10000 Zagreb</izvorni_sadrzaj>
    <derivirana_varijabla naziv="DomainObject.Predmet.ProtustrankaFormatedWithAdress_1"> MAXXO društvo s ograničenom odgovornošću za internetske usluge, Zavrtnica 17, zgrada 7, 10000 Zagreb</derivirana_varijabla>
  </DomainObject.Predmet.ProtustrankaFormatedWithAdress>
  <DomainObject.Predmet.ProtustrankaFormatedWithAdressOIB>
    <izvorni_sadrzaj> MAXXO društvo s ograničenom odgovornošću za internetske usluge, OIB 98910331176, Zavrtnica 17, zgrada 7, 10000 Zagreb</izvorni_sadrzaj>
    <derivirana_varijabla naziv="DomainObject.Predmet.ProtustrankaFormatedWithAdressOIB_1"> MAXXO društvo s ograničenom odgovornošću za internetske usluge, OIB 98910331176, Zavrtnica 17, zgrada 7, 10000 Zagreb</derivirana_varijabla>
  </DomainObject.Predmet.ProtustrankaFormatedWithAdressOIB>
  <DomainObject.Predmet.ProtustrankaWithAdress>
    <izvorni_sadrzaj>MAXXO društvo s ograničenom odgovornošću za internetske usluge Zavrtnica 17, zgrada 7, 10000 Zagreb</izvorni_sadrzaj>
    <derivirana_varijabla naziv="DomainObject.Predmet.ProtustrankaWithAdress_1">MAXXO društvo s ograničenom odgovornošću za internetske usluge Zavrtnica 17, zgrada 7, 10000 Zagreb</derivirana_varijabla>
  </DomainObject.Predmet.ProtustrankaWithAdress>
  <DomainObject.Predmet.ProtustrankaWithAdressOIB>
    <izvorni_sadrzaj>MAXXO društvo s ograničenom odgovornošću za internetske usluge, OIB 98910331176, Zavrtnica 17, zgrada 7, 10000 Zagreb</izvorni_sadrzaj>
    <derivirana_varijabla naziv="DomainObject.Predmet.ProtustrankaWithAdressOIB_1">MAXXO društvo s ograničenom odgovornošću za internetske usluge, OIB 98910331176, Zavrtnica 17, zgrada 7, 10000 Zagreb</derivirana_varijabla>
  </DomainObject.Predmet.ProtustrankaWithAdressOIB>
  <DomainObject.Predmet.ProtustrankaNazivFormated>
    <izvorni_sadrzaj>MAXXO društvo s ograničenom odgovornošću za internetske usluge</izvorni_sadrzaj>
    <derivirana_varijabla naziv="DomainObject.Predmet.ProtustrankaNazivFormated_1">MAXXO društvo s ograničenom odgovornošću za internetske usluge</derivirana_varijabla>
  </DomainObject.Predmet.ProtustrankaNazivFormated>
  <DomainObject.Predmet.ProtustrankaNazivFormatedOIB>
    <izvorni_sadrzaj>MAXXO društvo s ograničenom odgovornošću za internetske usluge, OIB 98910331176</izvorni_sadrzaj>
    <derivirana_varijabla naziv="DomainObject.Predmet.ProtustrankaNazivFormatedOIB_1">MAXXO društvo s ograničenom odgovornošću za internetske usluge, OIB 98910331176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MAXXO društvo s ograničenom odgovornošću za internetske usluge</item>
    </izvorni_sadrzaj>
    <derivirana_varijabla naziv="DomainObject.Predmet.ProtuStrankaListFormated_1">
      <item>MAXXO društvo s ograničenom odgovornošću za internetske usluge</item>
    </derivirana_varijabla>
  </DomainObject.Predmet.ProtuStrankaListFormated>
  <DomainObject.Predmet.ProtuStrankaListFormatedOIB>
    <izvorni_sadrzaj>
      <item>MAXXO društvo s ograničenom odgovornošću za internetske usluge, OIB 98910331176</item>
    </izvorni_sadrzaj>
    <derivirana_varijabla naziv="DomainObject.Predmet.ProtuStrankaListFormatedOIB_1">
      <item>MAXXO društvo s ograničenom odgovornošću za internetske usluge, OIB 98910331176</item>
    </derivirana_varijabla>
  </DomainObject.Predmet.ProtuStrankaListFormatedOIB>
  <DomainObject.Predmet.ProtuStrankaListFormatedWithAdress>
    <izvorni_sadrzaj>
      <item>MAXXO društvo s ograničenom odgovornošću za internetske usluge, Zavrtnica 17, zgrada 7, 10000 Zagreb</item>
    </izvorni_sadrzaj>
    <derivirana_varijabla naziv="DomainObject.Predmet.ProtuStrankaListFormatedWithAdress_1">
      <item>MAXXO društvo s ograničenom odgovornošću za internetske usluge, Zavrtnica 17, zgrada 7, 10000 Zagreb</item>
    </derivirana_varijabla>
  </DomainObject.Predmet.ProtuStrankaListFormatedWithAdress>
  <DomainObject.Predmet.ProtuStrankaListFormatedWithAdressOIB>
    <izvorni_sadrzaj>
      <item>MAXXO društvo s ograničenom odgovornošću za internetske usluge, OIB 98910331176, Zavrtnica 17, zgrada 7, 10000 Zagreb</item>
    </izvorni_sadrzaj>
    <derivirana_varijabla naziv="DomainObject.Predmet.ProtuStrankaListFormatedWithAdressOIB_1">
      <item>MAXXO društvo s ograničenom odgovornošću za internetske usluge, OIB 98910331176, Zavrtnica 17, zgrada 7, 10000 Zagreb</item>
    </derivirana_varijabla>
  </DomainObject.Predmet.ProtuStrankaListFormatedWithAdressOIB>
  <DomainObject.Predmet.ProtuStrankaListNazivFormated>
    <izvorni_sadrzaj>
      <item>MAXXO društvo s ograničenom odgovornošću za internetske usluge</item>
    </izvorni_sadrzaj>
    <derivirana_varijabla naziv="DomainObject.Predmet.ProtuStrankaListNazivFormated_1">
      <item>MAXXO društvo s ograničenom odgovornošću za internetske usluge</item>
    </derivirana_varijabla>
  </DomainObject.Predmet.ProtuStrankaListNazivFormated>
  <DomainObject.Predmet.ProtuStrankaListNazivFormatedOIB>
    <izvorni_sadrzaj>
      <item>MAXXO društvo s ograničenom odgovornošću za internetske usluge, OIB 98910331176</item>
    </izvorni_sadrzaj>
    <derivirana_varijabla naziv="DomainObject.Predmet.ProtuStrankaListNazivFormatedOIB_1">
      <item>MAXXO društvo s ograničenom odgovornošću za internetske usluge, OIB 98910331176</item>
    </derivirana_varijabla>
  </DomainObject.Predmet.ProtuStrankaListNazivFormatedOIB>
  <DomainObject.Predmet.OstaliListFormated>
    <izvorni_sadrzaj>
      <item>Renato Zdjelar</item>
      <item>HRVATSKI ZAVOD ZA MIROVINSKO OSIGURANJE</item>
    </izvorni_sadrzaj>
    <derivirana_varijabla naziv="DomainObject.Predmet.OstaliListFormated_1">
      <item>Renato Zdjelar</item>
      <item>HRVATSKI ZAVOD ZA MIROVINSKO OSIGURANJE</item>
    </derivirana_varijabla>
  </DomainObject.Predmet.OstaliListFormated>
  <DomainObject.Predmet.OstaliListFormatedOIB>
    <izvorni_sadrzaj>
      <item>Renato Zdjelar, OIB 26395802128</item>
      <item>HRVATSKI ZAVOD ZA MIROVINSKO OSIGURANJE, OIB 84397956623</item>
    </izvorni_sadrzaj>
    <derivirana_varijabla naziv="DomainObject.Predmet.OstaliListFormatedOIB_1">
      <item>Renato Zdjelar, OIB 26395802128</item>
      <item>HRVATSKI ZAVOD ZA MIROVINSKO OSIGURANJE, OIB 84397956623</item>
    </derivirana_varijabla>
  </DomainObject.Predmet.OstaliListFormatedOIB>
  <DomainObject.Predmet.OstaliListFormatedWithAdress>
    <izvorni_sadrzaj>
      <item>Renato Zdjelar, Ulica Gupčeve Lipe 12, 10000 Zagreb</item>
      <item>HRVATSKI ZAVOD ZA MIROVINSKO OSIGURANJE, Trpimirova 4, 10000 Zagreb</item>
    </izvorni_sadrzaj>
    <derivirana_varijabla naziv="DomainObject.Predmet.OstaliListFormatedWithAdress_1">
      <item>Renato Zdjelar, Ulica Gupčeve Lipe 12,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Renato Zdjelar, OIB 26395802128, Ulica Gupčeve Lipe 12, 10000 Zagreb</item>
      <item>HRVATSKI ZAVOD ZA MIROVINSKO OSIGURANJE, OIB 84397956623, Trpimirova 4, 10000 Zagreb</item>
    </izvorni_sadrzaj>
    <derivirana_varijabla naziv="DomainObject.Predmet.OstaliListFormatedWithAdressOIB_1">
      <item>Renato Zdjelar, OIB 26395802128, Ulica Gupčeve Lipe 12,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Renato Zdjelar</item>
      <item>HRVATSKI ZAVOD ZA MIROVINSKO OSIGURANJE</item>
    </izvorni_sadrzaj>
    <derivirana_varijabla naziv="DomainObject.Predmet.OstaliListNazivFormated_1">
      <item>Renato Zdjelar</item>
      <item>HRVATSKI ZAVOD ZA MIROVINSKO OSIGURANJE</item>
    </derivirana_varijabla>
  </DomainObject.Predmet.OstaliListNazivFormated>
  <DomainObject.Predmet.OstaliListNazivFormatedOIB>
    <izvorni_sadrzaj>
      <item>Renato Zdjelar, OIB 26395802128</item>
      <item>HRVATSKI ZAVOD ZA MIROVINSKO OSIGURANJE, OIB 84397956623</item>
    </izvorni_sadrzaj>
    <derivirana_varijabla naziv="DomainObject.Predmet.OstaliListNazivFormatedOIB_1">
      <item>Renato Zdjelar, OIB 26395802128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MAXXO društvo s ograničenom odgovornošću za internetske usluge</izvorni_sadrzaj>
    <derivirana_varijabla naziv="DomainObject.Predmet.ProtustrankaIDrugi_1">MAXXO društvo s ograničenom odgovornošću za internetske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MAXXO društvo s ograničenom odgovornošću za internetske usluge, OIB 98910331176, Zavrtnica 17, zgrada 7, 10000 Zagreb</izvorni_sadrzaj>
    <derivirana_varijabla naziv="DomainObject.Predmet.ProtustrankaIDrugiAdressOIB_1">MAXXO društvo s ograničenom odgovornošću za internetske usluge, OIB 98910331176, Zavrtnica 17, zgrada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MAXXO društvo s ograničenom odgovornošću za internetske usluge</item>
      <item>Renato Zdjelar</item>
      <item>HRVATSKI ZAVOD ZA MIROVINSKO OSIGURANJE</item>
    </izvorni_sadrzaj>
    <derivirana_varijabla naziv="DomainObject.Predmet.SudioniciListNaziv_1">
      <item>FINA Regionalni centar Zagreb</item>
      <item>MAXXO društvo s ograničenom odgovornošću za internetske usluge</item>
      <item>Renato Zdjelar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MAXXO društvo s ograničenom odgovornošću za internetske usluge, OIB 98910331176, Zavrtnica 17, zgrada 7,10000 Zagreb</item>
      <item>Renato Zdjelar, OIB 26395802128, Ulica Gupčeve Lipe 12,10000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MAXXO društvo s ograničenom odgovornošću za internetske usluge, OIB 98910331176, Zavrtnica 17, zgrada 7,10000 Zagreb</item>
      <item>Renato Zdjelar, OIB 26395802128, Ulica Gupčeve Lipe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98910331176</item>
      <item>, OIB 26395802128</item>
      <item>, OIB 84397956623</item>
    </izvorni_sadrzaj>
    <derivirana_varijabla naziv="DomainObject.Predmet.SudioniciListNazivOIB_1">
      <item>, OIB 85821130368</item>
      <item>, OIB 98910331176</item>
      <item>, OIB 26395802128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272</properties:Words>
  <properties:Characters>1510</properties:Characters>
  <properties:Lines>41</properties:Lines>
  <properties:Paragraphs>15</properties:Paragraphs>
  <properties:TotalTime>1</properties:TotalTime>
  <properties:ScaleCrop>false</properties:ScaleCrop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