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A64579" w:rsidR="00A64579">
        <w:tc>
          <w:tcPr>
            <w:tcW w:type="dxa" w:w="2985"/>
            <w:hideMark/>
          </w:tcPr>
          <w:p w:rsidRDefault="00A64579" w:rsidR="00A64579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4579" w:rsidR="00A6457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A64579" w:rsidR="00A6457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A64579" w:rsidR="00A6457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f1dfba8" w14:paraId="f1dfba8" w:rsidRDefault="00A64579" w:rsidP="00A64579" w:rsidR="00A64579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64579" w:rsidR="00A64579">
        <w:trPr>
          <w:jc w:val="right"/>
        </w:trPr>
        <w:tc>
          <w:tcPr>
            <w:tcW w:type="dxa" w:w="4320"/>
            <w:hideMark/>
          </w:tcPr>
          <w:p w:rsidRDefault="00A64579" w:rsidP="00A64579" w:rsidR="00A64579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 xml:space="preserve">:  6 St-124/2018-5 </w:t>
            </w:r>
          </w:p>
        </w:tc>
      </w:tr>
    </w:tbl>
    <w:p w:rsidRDefault="00A64579" w:rsidP="00A64579" w:rsidR="00A64579">
      <w:pPr>
        <w:spacing w:after="0"/>
        <w:jc w:val="both"/>
      </w:pPr>
    </w:p>
    <w:p w:rsidRDefault="00A62341" w:rsidP="00A64579" w:rsidR="00A62341">
      <w:pPr>
        <w:pStyle w:val="NormaleSPIS"/>
        <w:ind w:firstLine="0"/>
      </w:pPr>
    </w:p>
    <w:p w:rsidRDefault="00A62341" w:rsidP="00A62341" w:rsidR="00A62341">
      <w:pPr>
        <w:pStyle w:val="NormaleSPIS"/>
        <w:spacing w:after="0"/>
        <w:ind w:firstLine="0"/>
      </w:pPr>
    </w:p>
    <w:p w:rsidRDefault="00A64579" w:rsidP="00A64579" w:rsidR="00A64579">
      <w:pPr>
        <w:spacing w:after="0"/>
        <w:jc w:val="center"/>
      </w:pPr>
      <w:r>
        <w:t>R E P U B L I K A      H R V A T S K A</w:t>
      </w:r>
    </w:p>
    <w:p w:rsidRDefault="00A64579" w:rsidP="00A64579" w:rsidR="00A64579">
      <w:pPr>
        <w:spacing w:after="0"/>
        <w:jc w:val="center"/>
      </w:pPr>
    </w:p>
    <w:p w:rsidRDefault="00A64579" w:rsidP="00A64579" w:rsidR="00A64579">
      <w:pPr>
        <w:spacing w:after="0"/>
        <w:jc w:val="center"/>
      </w:pPr>
      <w:r>
        <w:t>R   J   E   Š   E   N J   E</w:t>
      </w:r>
    </w:p>
    <w:p w:rsidRDefault="00A64579" w:rsidP="00A64579" w:rsidR="00A64579">
      <w:pPr>
        <w:spacing w:after="0"/>
        <w:jc w:val="center"/>
      </w:pPr>
    </w:p>
    <w:p w:rsidRDefault="00A64579" w:rsidP="00A64579" w:rsidR="00A64579">
      <w:pPr>
        <w:tabs>
          <w:tab w:pos="851" w:val="left"/>
        </w:tabs>
        <w:spacing w:after="0"/>
        <w:jc w:val="both"/>
      </w:pPr>
    </w:p>
    <w:p w:rsidRDefault="00A64579" w:rsidP="00A64579" w:rsidR="00A64579">
      <w:pPr>
        <w:tabs>
          <w:tab w:pos="851" w:val="left"/>
        </w:tabs>
        <w:spacing w:after="0"/>
        <w:jc w:val="both"/>
      </w:pPr>
      <w:r>
        <w:tab/>
        <w:t>Trgovački sud u Varaždinu, po sucu toga suda</w:t>
      </w:r>
      <w:r>
        <w:rPr>
          <w:color w:val="FF6600"/>
        </w:rPr>
        <w:t xml:space="preserve"> </w:t>
      </w:r>
      <w:r>
        <w:t xml:space="preserve">Hugu </w:t>
      </w:r>
      <w:proofErr w:type="spellStart"/>
      <w:r>
        <w:t>Wedemeyeru</w:t>
      </w:r>
      <w:proofErr w:type="spellEnd"/>
      <w:r>
        <w:t>, u stečajnom predmetu pov</w:t>
      </w:r>
      <w:r w:rsidR="00354641">
        <w:t xml:space="preserve">odom prijedloga predlagatelja - </w:t>
      </w:r>
      <w:r>
        <w:t>dužnika</w:t>
      </w:r>
      <w:r w:rsidR="00F21991">
        <w:rPr>
          <w:bCs/>
        </w:rPr>
        <w:t xml:space="preserve"> ZAGORJE d.d.</w:t>
      </w:r>
      <w:r w:rsidR="00CA4B71">
        <w:rPr>
          <w:bCs/>
        </w:rPr>
        <w:t xml:space="preserve"> za izvođenje svih vrsta građevinskih radova</w:t>
      </w:r>
      <w:r>
        <w:rPr>
          <w:bCs/>
        </w:rPr>
        <w:t>, OIB:</w:t>
      </w:r>
      <w:r w:rsidR="00F21991">
        <w:rPr>
          <w:bCs/>
        </w:rPr>
        <w:t xml:space="preserve"> 69246918842</w:t>
      </w:r>
      <w:r>
        <w:t>,</w:t>
      </w:r>
      <w:r w:rsidR="00F21991">
        <w:t xml:space="preserve"> iz Varaždina, Ankice </w:t>
      </w:r>
      <w:proofErr w:type="spellStart"/>
      <w:r w:rsidR="00F21991">
        <w:t>Opolski</w:t>
      </w:r>
      <w:proofErr w:type="spellEnd"/>
      <w:r w:rsidR="00F21991">
        <w:t xml:space="preserve"> br. 2,</w:t>
      </w:r>
      <w:r>
        <w:t xml:space="preserve"> za otvaranje stečajnog postupka nad dužnikom, izvan ročišta</w:t>
      </w:r>
      <w:r>
        <w:rPr>
          <w:b/>
        </w:rPr>
        <w:t xml:space="preserve"> </w:t>
      </w:r>
      <w:r>
        <w:t>25. travnja 2018.,</w:t>
      </w:r>
    </w:p>
    <w:p w:rsidRDefault="00A64579" w:rsidP="00A64579" w:rsidR="00A64579">
      <w:pPr>
        <w:spacing w:after="0"/>
        <w:jc w:val="both"/>
        <w:rPr>
          <w:b/>
        </w:rPr>
      </w:pPr>
    </w:p>
    <w:p w:rsidRDefault="00A64579" w:rsidP="00A64579" w:rsidR="00A64579">
      <w:pPr>
        <w:spacing w:after="0"/>
        <w:jc w:val="both"/>
        <w:rPr>
          <w:b/>
        </w:rPr>
      </w:pPr>
    </w:p>
    <w:p w:rsidRDefault="00A64579" w:rsidP="00A64579" w:rsidR="00A64579">
      <w:pPr>
        <w:spacing w:after="0"/>
        <w:jc w:val="center"/>
      </w:pPr>
      <w:r>
        <w:t>r i j e š i o       j e</w:t>
      </w:r>
    </w:p>
    <w:p w:rsidRDefault="00A64579" w:rsidP="00A64579" w:rsidR="00A64579">
      <w:pPr>
        <w:spacing w:after="0"/>
        <w:jc w:val="center"/>
      </w:pPr>
    </w:p>
    <w:p w:rsidRDefault="00A64579" w:rsidP="00A64579" w:rsidR="00A64579">
      <w:pPr>
        <w:spacing w:after="0"/>
        <w:jc w:val="both"/>
      </w:pPr>
    </w:p>
    <w:p w:rsidRDefault="00A64579" w:rsidP="00A64579" w:rsidR="00A64579">
      <w:pPr>
        <w:spacing w:after="0"/>
        <w:jc w:val="both"/>
      </w:pPr>
      <w:r>
        <w:t xml:space="preserve"> </w:t>
      </w:r>
      <w:r>
        <w:tab/>
        <w:t>1) Otvara se stečajni postupak nad stečajnom dužnikom</w:t>
      </w:r>
      <w:r w:rsidR="00FE477E">
        <w:rPr>
          <w:bCs/>
        </w:rPr>
        <w:t xml:space="preserve"> ZAGORJE d.d.</w:t>
      </w:r>
      <w:r w:rsidR="00CA4B71">
        <w:rPr>
          <w:bCs/>
        </w:rPr>
        <w:t xml:space="preserve"> za izvođenje svih vrsta građevinskih radova</w:t>
      </w:r>
      <w:r w:rsidR="00FE477E">
        <w:rPr>
          <w:bCs/>
        </w:rPr>
        <w:t>, OIB: 69246918842</w:t>
      </w:r>
      <w:r w:rsidR="00FE477E">
        <w:t xml:space="preserve">, iz Varaždina, Ankice </w:t>
      </w:r>
      <w:proofErr w:type="spellStart"/>
      <w:r w:rsidR="00FE477E">
        <w:t>Opolski</w:t>
      </w:r>
      <w:proofErr w:type="spellEnd"/>
      <w:r w:rsidR="00FE477E">
        <w:t xml:space="preserve"> br. 2, s danom 2</w:t>
      </w:r>
      <w:r>
        <w:t>5. travnja 2018. u 15,00 sati.</w:t>
      </w:r>
    </w:p>
    <w:p w:rsidRDefault="00A64579" w:rsidP="00A64579" w:rsidR="00A64579">
      <w:pPr>
        <w:spacing w:after="0"/>
        <w:jc w:val="both"/>
      </w:pPr>
    </w:p>
    <w:p w:rsidRDefault="00A64579" w:rsidP="00A64579" w:rsidR="00A64579">
      <w:pPr>
        <w:tabs>
          <w:tab w:pos="0" w:val="left"/>
        </w:tabs>
        <w:spacing w:after="0"/>
        <w:jc w:val="both"/>
      </w:pPr>
      <w:r>
        <w:rPr>
          <w:b/>
        </w:rPr>
        <w:tab/>
      </w:r>
      <w:r>
        <w:t xml:space="preserve"> 2) Za stečajnog upravitelja imenuje se</w:t>
      </w:r>
      <w:r>
        <w:rPr>
          <w:b/>
        </w:rPr>
        <w:t xml:space="preserve"> </w:t>
      </w:r>
      <w:r w:rsidR="00FE477E" w:rsidRPr="00FE477E">
        <w:t>ANTUN</w:t>
      </w:r>
      <w:r w:rsidR="00FE477E">
        <w:t xml:space="preserve"> MIŠANOVIĆ,</w:t>
      </w:r>
      <w:r w:rsidR="00FE477E">
        <w:rPr>
          <w:b/>
        </w:rPr>
        <w:t xml:space="preserve"> i</w:t>
      </w:r>
      <w:r>
        <w:t xml:space="preserve">z Varaždina, </w:t>
      </w:r>
      <w:r w:rsidR="00FE477E">
        <w:t xml:space="preserve">Braće Radić </w:t>
      </w:r>
      <w:r>
        <w:t>br. 2</w:t>
      </w:r>
      <w:r w:rsidR="00FE477E">
        <w:t>4</w:t>
      </w:r>
      <w:r>
        <w:t xml:space="preserve">, OIB: </w:t>
      </w:r>
      <w:r w:rsidR="00FE477E">
        <w:t>50827538620</w:t>
      </w:r>
      <w:r>
        <w:t>.</w:t>
      </w:r>
    </w:p>
    <w:p w:rsidRDefault="00A64579" w:rsidP="00A64579" w:rsidR="00A64579">
      <w:pPr>
        <w:tabs>
          <w:tab w:pos="0" w:val="left"/>
        </w:tabs>
        <w:spacing w:after="0"/>
        <w:jc w:val="both"/>
      </w:pPr>
    </w:p>
    <w:p w:rsidRDefault="00A64579" w:rsidP="00A64579" w:rsidR="00A64579">
      <w:pPr>
        <w:spacing w:after="0"/>
        <w:jc w:val="both"/>
      </w:pPr>
      <w:r>
        <w:tab/>
        <w:t xml:space="preserve">3) Pozivaju se vjerovnici stečajnog dužnika da u roku od 60 dana od dana objave oglasa o otvaranju stečajnog postupka na e-Oglasnoj ploči ovoga suda prijave svoje tražbine stečajnom upravitelju : </w:t>
      </w:r>
      <w:r w:rsidR="003C7EFD" w:rsidRPr="00FE477E">
        <w:t>ANTUN</w:t>
      </w:r>
      <w:r w:rsidR="003C7EFD">
        <w:t>U MIŠANOVIĆU,</w:t>
      </w:r>
      <w:r w:rsidR="003C7EFD">
        <w:rPr>
          <w:b/>
        </w:rPr>
        <w:t xml:space="preserve"> </w:t>
      </w:r>
      <w:r w:rsidR="003C7EFD" w:rsidRPr="00354641">
        <w:t>i</w:t>
      </w:r>
      <w:r w:rsidR="003C7EFD">
        <w:t>z Varaždina, Braće Radić br. 24,</w:t>
      </w:r>
      <w:r>
        <w:t xml:space="preserve"> u skladu sa čl. 129. Stečajnog zakona (Narodne novine br. 71/15. i 104/17., dalje : SZ-a) </w:t>
      </w:r>
      <w:r w:rsidR="0003209B">
        <w:t xml:space="preserve">i čl. 257. st. 1. SZ-a, </w:t>
      </w:r>
      <w:r>
        <w:t xml:space="preserve">i to u dva primjerka s ispravama na kojima se tražbine temelje, uz potvrdu o plaćenoj pristojbi u iznosu od 2% vrijednosti tražbine, ali najviše 500,00 kuna na žiro-račun državnog proračuna broj : </w:t>
      </w:r>
      <w:r>
        <w:rPr>
          <w:rFonts w:eastAsia="Calibri"/>
        </w:rPr>
        <w:t>IBAN: HR 12 1001 0051 8630 00</w:t>
      </w:r>
      <w:r w:rsidR="003C7EFD">
        <w:rPr>
          <w:rFonts w:eastAsia="Calibri"/>
        </w:rPr>
        <w:t>160, model HR64 5045-3574-22012418</w:t>
      </w:r>
      <w:r>
        <w:rPr>
          <w:rFonts w:eastAsia="Calibri"/>
        </w:rPr>
        <w:t>.</w:t>
      </w:r>
    </w:p>
    <w:p w:rsidRDefault="00A64579" w:rsidP="00A64579" w:rsidR="00A64579">
      <w:pPr>
        <w:spacing w:after="0"/>
        <w:ind w:firstLine="708"/>
        <w:jc w:val="both"/>
        <w:rPr>
          <w:b/>
        </w:rPr>
      </w:pPr>
      <w:r>
        <w:t xml:space="preserve"> 4) Pozivaju se </w:t>
      </w:r>
      <w:proofErr w:type="spellStart"/>
      <w:r>
        <w:t>razlučni</w:t>
      </w:r>
      <w:proofErr w:type="spellEnd"/>
      <w:r>
        <w:t xml:space="preserve"> vjerovnici da pisanim putem obavijeste stečajnog upravitelja o postojanju svojih </w:t>
      </w:r>
      <w:proofErr w:type="spellStart"/>
      <w:r>
        <w:t>razlučnih</w:t>
      </w:r>
      <w:proofErr w:type="spellEnd"/>
      <w:r>
        <w:t xml:space="preserve"> prava i to u roku od 60 dana od dana objave rješenja na e-Oglasnoj ploči ovoga suda (čl. 129. st. 1. SZ-a, a u svezi sa čl. 258. SZ-a).</w:t>
      </w:r>
      <w:r>
        <w:tab/>
      </w:r>
    </w:p>
    <w:p w:rsidRDefault="00A64579" w:rsidP="00A64579" w:rsidR="00A64579">
      <w:pPr>
        <w:spacing w:after="0"/>
        <w:ind w:firstLine="708"/>
        <w:jc w:val="both"/>
      </w:pPr>
      <w:r>
        <w:t xml:space="preserve">      Izlučni vjerovnici dužni su obavijestiti stečajnog upravitelja o svom izlučnom pravu, pravnoj osnovi izlučnog prava i označiti predmet, odnosno, pravo na koje se njihovo izlučno pravo odnosi (čl. 129. st. 1., a u svezi sa čl. 258. SZ-a).</w:t>
      </w:r>
    </w:p>
    <w:p w:rsidRDefault="00A64579" w:rsidP="00A64579" w:rsidR="00A64579">
      <w:pPr>
        <w:spacing w:after="0"/>
        <w:ind w:firstLine="708"/>
        <w:jc w:val="both"/>
      </w:pPr>
    </w:p>
    <w:p w:rsidRDefault="00A64579" w:rsidP="00A64579" w:rsidR="00A64579">
      <w:pPr>
        <w:spacing w:after="0"/>
        <w:ind w:firstLine="708"/>
        <w:jc w:val="both"/>
      </w:pPr>
      <w:r>
        <w:rPr>
          <w:b/>
        </w:rPr>
        <w:t xml:space="preserve"> </w:t>
      </w:r>
      <w:r>
        <w:t xml:space="preserve"> 5) Pozivaju se dužnikovi dužnici da svoje obveze prema stečajnom dužniku ispune bez odlaganja izravno stečajnom upravitelju za stečajnog dužnika.</w:t>
      </w:r>
    </w:p>
    <w:p w:rsidRDefault="00A64579" w:rsidP="00A64579" w:rsidR="00A64579">
      <w:pPr>
        <w:spacing w:after="0"/>
        <w:ind w:firstLine="708"/>
        <w:jc w:val="both"/>
      </w:pPr>
    </w:p>
    <w:p w:rsidRDefault="00A64579" w:rsidP="00A64579" w:rsidR="00A64579">
      <w:pPr>
        <w:spacing w:after="0"/>
        <w:jc w:val="both"/>
      </w:pPr>
      <w:r>
        <w:t xml:space="preserve">           6) Ročište vjerovnika na kojem će se ispitati prijavljene tražbine - ispitno ročište određuje se za dan </w:t>
      </w:r>
      <w:r w:rsidR="007A5A73">
        <w:rPr>
          <w:u w:val="single"/>
        </w:rPr>
        <w:t>30.  srpnja  2018. u 12</w:t>
      </w:r>
      <w:r>
        <w:rPr>
          <w:u w:val="single"/>
        </w:rPr>
        <w:t>,</w:t>
      </w:r>
      <w:r w:rsidR="007A5A73">
        <w:rPr>
          <w:u w:val="single"/>
        </w:rPr>
        <w:t>3</w:t>
      </w:r>
      <w:r>
        <w:rPr>
          <w:u w:val="single"/>
        </w:rPr>
        <w:t>0  sati</w:t>
      </w:r>
      <w:r>
        <w:t xml:space="preserve">  kod Trgovačkog suda u Varaždinu, Braće Radić br. 2, soba broj 222, drugi kat.</w:t>
      </w:r>
    </w:p>
    <w:p w:rsidRDefault="00A64579" w:rsidP="00A64579" w:rsidR="00A64579">
      <w:pPr>
        <w:spacing w:after="0"/>
        <w:jc w:val="both"/>
        <w:rPr>
          <w:u w:val="single"/>
        </w:rPr>
      </w:pPr>
      <w:r>
        <w:tab/>
        <w:t>Ročište vjerovnika na kojem će se na temelju izvješća stečajnog upravitelja odlučivati o daljnjem tijeku stečajnog postupka (izvještajno ročište) održati će se odmah nakon ispitnog ročišta.</w:t>
      </w:r>
    </w:p>
    <w:p w:rsidRDefault="00A64579" w:rsidP="00A64579" w:rsidR="00A64579">
      <w:pPr>
        <w:spacing w:after="0"/>
        <w:jc w:val="both"/>
        <w:rPr>
          <w:b/>
          <w:u w:val="single"/>
        </w:rPr>
      </w:pPr>
    </w:p>
    <w:p w:rsidRDefault="00A64579" w:rsidP="00A64579" w:rsidR="00A64579">
      <w:pPr>
        <w:spacing w:after="0"/>
        <w:ind w:firstLine="708"/>
        <w:jc w:val="both"/>
      </w:pPr>
      <w:r>
        <w:t xml:space="preserve"> 7) Rješenje o otvaranju stečajnog postupka dostaviti će se sudskom registru ovoga suda, radi zabilježbe otvaranja stečajnog postupka u sudskom registru.</w:t>
      </w:r>
    </w:p>
    <w:p w:rsidRDefault="00A64579" w:rsidP="00A64579" w:rsidR="00A64579">
      <w:pPr>
        <w:spacing w:after="0"/>
        <w:ind w:firstLine="708"/>
        <w:jc w:val="both"/>
      </w:pPr>
    </w:p>
    <w:p w:rsidRDefault="00A64579" w:rsidP="00A64579" w:rsidR="00A64579">
      <w:pPr>
        <w:spacing w:after="0"/>
        <w:ind w:firstLine="708"/>
        <w:jc w:val="both"/>
      </w:pPr>
      <w:r>
        <w:t xml:space="preserve">  8) Rješenje o otvaranju stečajnog postupka dostavit</w:t>
      </w:r>
      <w:r w:rsidR="00AA0A13">
        <w:t>i će se Općinskom sudu u Rijeci</w:t>
      </w:r>
      <w:r>
        <w:t>, te se nalaže zemljišno-knjižnom odjelu</w:t>
      </w:r>
      <w:r w:rsidR="00AA0A13">
        <w:t xml:space="preserve"> Krk</w:t>
      </w:r>
      <w:r>
        <w:t xml:space="preserve"> da izvrši upis zabilježbe otvaranja stečajnog postupka u zemljišnim knjigama i to za slijedeće čestice :</w:t>
      </w:r>
    </w:p>
    <w:p w:rsidRDefault="00A64579" w:rsidP="00A64579" w:rsidR="00A64579">
      <w:pPr>
        <w:spacing w:after="0"/>
        <w:jc w:val="both"/>
      </w:pPr>
    </w:p>
    <w:p w:rsidRDefault="00A64579" w:rsidP="00AA0A13" w:rsidR="00A64579">
      <w:pPr>
        <w:spacing w:after="0"/>
      </w:pPr>
      <w:r>
        <w:t xml:space="preserve">-broj kat. čestice </w:t>
      </w:r>
      <w:r w:rsidR="00AA0A13">
        <w:t>1242/1, livada, šuma, upisano u broj z. k. ul. 4688 k.o. Omišalj,</w:t>
      </w:r>
    </w:p>
    <w:p w:rsidRDefault="00AA0A13" w:rsidP="00AA0A13" w:rsidR="00AA0A13">
      <w:pPr>
        <w:spacing w:after="0"/>
      </w:pPr>
      <w:r>
        <w:t>-broj kat. čestice 1242/2, oranica livada</w:t>
      </w:r>
      <w:r w:rsidR="002D1097">
        <w:t>, upisano u broj z</w:t>
      </w:r>
      <w:r>
        <w:t xml:space="preserve">. k. ul. </w:t>
      </w:r>
      <w:r w:rsidR="00836D5E">
        <w:t>4962 k.o. Omišalj,</w:t>
      </w:r>
    </w:p>
    <w:p w:rsidRDefault="00836D5E" w:rsidP="00AA0A13" w:rsidR="00836D5E">
      <w:pPr>
        <w:spacing w:after="0"/>
      </w:pPr>
      <w:r>
        <w:t>-broj kat. čestice 4730/1, šuma od 490 m2, upisano u broj z. k. ul. 4594 k.o. Omišalj,</w:t>
      </w:r>
    </w:p>
    <w:p w:rsidRDefault="00836D5E" w:rsidP="00836D5E" w:rsidR="00836D5E">
      <w:pPr>
        <w:spacing w:after="0"/>
      </w:pPr>
      <w:r>
        <w:t>-broj kat. čestice 4730/2, šuma od 324 m2, upisano u broj z. k. ul. 4594 k.o. Omišalj,</w:t>
      </w:r>
    </w:p>
    <w:p w:rsidRDefault="00836D5E" w:rsidP="00836D5E" w:rsidR="00836D5E">
      <w:pPr>
        <w:spacing w:after="0"/>
      </w:pPr>
      <w:r>
        <w:t>-broj kat. čestice 4730/3, šuma od 220 m2, upisano u broj z. k. ul. 4594 k.o. Omišalj,</w:t>
      </w:r>
    </w:p>
    <w:p w:rsidRDefault="00836D5E" w:rsidP="00836D5E" w:rsidR="00836D5E">
      <w:pPr>
        <w:spacing w:after="0"/>
      </w:pPr>
      <w:r>
        <w:t>-broj kat. čestice 4731, pašnjak od 690 m2, upisano u broj z. k. ul. 4594 k.o. Omišalj,</w:t>
      </w:r>
    </w:p>
    <w:p w:rsidRDefault="00836D5E" w:rsidP="00836D5E" w:rsidR="00836D5E">
      <w:pPr>
        <w:spacing w:after="0"/>
      </w:pPr>
      <w:r>
        <w:t>-broj kat. čestice 4755/1, šuma od 1995 m2, upisano u broj z. k. ul. 4594 k.o. Omišalj,</w:t>
      </w:r>
    </w:p>
    <w:p w:rsidRDefault="000E5EDE" w:rsidP="00836D5E" w:rsidR="00836D5E">
      <w:pPr>
        <w:spacing w:after="0"/>
      </w:pPr>
      <w:r>
        <w:t>-broj kat. čestice 4755/2</w:t>
      </w:r>
      <w:r w:rsidR="00836D5E">
        <w:t xml:space="preserve">, šuma od </w:t>
      </w:r>
      <w:r>
        <w:t>1086</w:t>
      </w:r>
      <w:r w:rsidR="00836D5E">
        <w:t xml:space="preserve"> m2, upisano u broj z. k. ul. 4594 k.o. Omišalj,</w:t>
      </w:r>
    </w:p>
    <w:p w:rsidRDefault="00764071" w:rsidP="00836D5E" w:rsidR="00836D5E">
      <w:pPr>
        <w:spacing w:after="0"/>
      </w:pPr>
      <w:r>
        <w:t>-broj kat. čestice 4768</w:t>
      </w:r>
      <w:r w:rsidR="00836D5E">
        <w:t xml:space="preserve">/1, šuma od </w:t>
      </w:r>
      <w:r>
        <w:t>51</w:t>
      </w:r>
      <w:r w:rsidR="00836D5E">
        <w:t>0 m2, upisano u broj z. k. ul. 4594 k.o. Omišalj,</w:t>
      </w:r>
    </w:p>
    <w:p w:rsidRDefault="002A0A22" w:rsidP="00836D5E" w:rsidR="00836D5E">
      <w:pPr>
        <w:spacing w:after="0"/>
      </w:pPr>
      <w:r>
        <w:t>-broj kat. čestice 4769/1, šuma od 4243</w:t>
      </w:r>
      <w:r w:rsidR="00836D5E">
        <w:t xml:space="preserve"> m2, upisano u broj z. k. ul. 4594 k.o. Omišalj,</w:t>
      </w:r>
    </w:p>
    <w:p w:rsidRDefault="002A0A22" w:rsidP="00836D5E" w:rsidR="00836D5E">
      <w:pPr>
        <w:spacing w:after="0"/>
      </w:pPr>
      <w:r>
        <w:t>-broj kat. čestice 4769</w:t>
      </w:r>
      <w:r w:rsidR="00836D5E">
        <w:t>/1</w:t>
      </w:r>
      <w:r>
        <w:t>0, šuma od 7</w:t>
      </w:r>
      <w:r w:rsidR="00836D5E">
        <w:t xml:space="preserve"> m2, upisano u broj z. k. ul. 4594 k.o. Omišalj</w:t>
      </w:r>
      <w:r w:rsidR="003D79D7">
        <w:t>.</w:t>
      </w:r>
    </w:p>
    <w:p w:rsidRDefault="00A64579" w:rsidP="003D79D7" w:rsidR="00A64579">
      <w:pPr>
        <w:spacing w:after="0"/>
        <w:jc w:val="both"/>
        <w:rPr>
          <w:b/>
        </w:rPr>
      </w:pPr>
    </w:p>
    <w:p w:rsidRDefault="00A64579" w:rsidP="00A64579" w:rsidR="00A64579">
      <w:pPr>
        <w:spacing w:after="0"/>
        <w:jc w:val="both"/>
        <w:rPr>
          <w:b/>
          <w:u w:val="single"/>
        </w:rPr>
      </w:pPr>
      <w:r>
        <w:rPr>
          <w:b/>
        </w:rPr>
        <w:t xml:space="preserve">            </w:t>
      </w:r>
      <w:r>
        <w:t xml:space="preserve"> 9) Rješenje o otvaranju stečajnog postupka objavljuje se isticanjem na e-Oglasnoj ploči ovoga suda sa danom otvaranja stečajnog postupka.</w:t>
      </w:r>
    </w:p>
    <w:p w:rsidRDefault="00A64579" w:rsidP="00A64579" w:rsidR="00A64579">
      <w:pPr>
        <w:spacing w:after="0"/>
        <w:jc w:val="both"/>
        <w:rPr>
          <w:color w:val="FF6600"/>
        </w:rPr>
      </w:pPr>
      <w:r>
        <w:rPr>
          <w:color w:val="FF6600"/>
        </w:rPr>
        <w:t xml:space="preserve"> </w:t>
      </w:r>
    </w:p>
    <w:p w:rsidRDefault="00A64579" w:rsidP="00A64579" w:rsidR="00A64579">
      <w:pPr>
        <w:spacing w:after="0"/>
        <w:jc w:val="both"/>
        <w:rPr>
          <w:color w:val="FF6600"/>
        </w:rPr>
      </w:pPr>
    </w:p>
    <w:p w:rsidRDefault="00E80CAA" w:rsidP="00A64579" w:rsidR="00E80CAA">
      <w:pPr>
        <w:spacing w:after="0"/>
        <w:jc w:val="both"/>
        <w:rPr>
          <w:color w:val="FF6600"/>
        </w:rPr>
      </w:pPr>
    </w:p>
    <w:p w:rsidRDefault="00A64579" w:rsidP="00A64579" w:rsidR="00A64579">
      <w:pPr>
        <w:spacing w:after="0"/>
        <w:jc w:val="center"/>
      </w:pPr>
      <w:r>
        <w:t>Obrazloženje</w:t>
      </w:r>
    </w:p>
    <w:p w:rsidRDefault="00A64579" w:rsidP="00A64579" w:rsidR="00A64579">
      <w:pPr>
        <w:spacing w:after="0"/>
        <w:jc w:val="center"/>
      </w:pPr>
    </w:p>
    <w:p w:rsidRDefault="00A64579" w:rsidP="00A64579" w:rsidR="00A64579">
      <w:pPr>
        <w:spacing w:after="0"/>
        <w:jc w:val="both"/>
      </w:pPr>
    </w:p>
    <w:p w:rsidRDefault="00A64579" w:rsidP="00C8324C" w:rsidR="003F6C29">
      <w:pPr>
        <w:spacing w:after="0"/>
        <w:ind w:firstLine="708"/>
        <w:jc w:val="both"/>
        <w:rPr>
          <w:bCs/>
        </w:rPr>
      </w:pPr>
      <w:r>
        <w:rPr>
          <w:bCs/>
        </w:rPr>
        <w:t xml:space="preserve">Predlagatelj-dužnik po ovlaštenoj osobi za zastupanje dužnika po zakonu podnio je ovome sudu </w:t>
      </w:r>
      <w:r w:rsidR="003958F8">
        <w:rPr>
          <w:bCs/>
        </w:rPr>
        <w:t>6. travnja</w:t>
      </w:r>
      <w:r>
        <w:rPr>
          <w:bCs/>
        </w:rPr>
        <w:t xml:space="preserve"> 201</w:t>
      </w:r>
      <w:r w:rsidR="003958F8">
        <w:rPr>
          <w:bCs/>
        </w:rPr>
        <w:t>8</w:t>
      </w:r>
      <w:r>
        <w:rPr>
          <w:bCs/>
        </w:rPr>
        <w:t xml:space="preserve">. prijedlog za otvaranje stečajnog postupka nad dužnikom u kojem je navedeno da </w:t>
      </w:r>
      <w:r w:rsidR="003958F8">
        <w:rPr>
          <w:bCs/>
        </w:rPr>
        <w:t xml:space="preserve">postoji stečajni razlog zato što postoji nesposobnost za plaćanje. </w:t>
      </w:r>
      <w:r w:rsidR="000F48FA">
        <w:rPr>
          <w:bCs/>
        </w:rPr>
        <w:t>U prilog navedenom predlagatelj-dužnik je dostavio potvrdu o blokadi računa Financijske agencije od 5. travnja 2018.</w:t>
      </w:r>
      <w:r w:rsidR="006740C1">
        <w:rPr>
          <w:bCs/>
        </w:rPr>
        <w:t>, financijsko vještačenje društva dužnika izrađenog od strane trgovačkog društva Nadzor d.o.o. iz Varaždina od 13. ožujka 2018.</w:t>
      </w:r>
      <w:r w:rsidR="00632896">
        <w:rPr>
          <w:bCs/>
        </w:rPr>
        <w:t xml:space="preserve">, te od strane stalnog sudskog vještaka za računovodstvo i financije Ivana </w:t>
      </w:r>
      <w:proofErr w:type="spellStart"/>
      <w:r w:rsidR="00632896">
        <w:rPr>
          <w:bCs/>
        </w:rPr>
        <w:t>Strbada</w:t>
      </w:r>
      <w:proofErr w:type="spellEnd"/>
      <w:r w:rsidR="00632896">
        <w:rPr>
          <w:bCs/>
        </w:rPr>
        <w:t xml:space="preserve">, </w:t>
      </w:r>
      <w:proofErr w:type="spellStart"/>
      <w:r w:rsidR="00632896">
        <w:rPr>
          <w:bCs/>
        </w:rPr>
        <w:t>mag</w:t>
      </w:r>
      <w:proofErr w:type="spellEnd"/>
      <w:r w:rsidR="00632896">
        <w:rPr>
          <w:bCs/>
        </w:rPr>
        <w:t>. oec., iz Čakovca, tak</w:t>
      </w:r>
      <w:r w:rsidR="003F6C29">
        <w:rPr>
          <w:bCs/>
        </w:rPr>
        <w:t>ođer, iz</w:t>
      </w:r>
      <w:r w:rsidR="00632896">
        <w:rPr>
          <w:bCs/>
        </w:rPr>
        <w:t xml:space="preserve"> ožujka 2018.</w:t>
      </w:r>
      <w:r w:rsidR="00C8324C">
        <w:rPr>
          <w:bCs/>
        </w:rPr>
        <w:t xml:space="preserve"> Predlagatelj</w:t>
      </w:r>
      <w:r w:rsidR="00027663">
        <w:rPr>
          <w:bCs/>
        </w:rPr>
        <w:t>-dužnik</w:t>
      </w:r>
      <w:r w:rsidR="00C8324C">
        <w:rPr>
          <w:bCs/>
        </w:rPr>
        <w:t xml:space="preserve"> je ujedno uz svoj prijedlog dostavio i popis imovine i obveza od 4. travnja 2018., a iz koje dokumentacije proizlazi da društvo dužnika ima imovinu, i to,</w:t>
      </w:r>
      <w:r w:rsidR="00425907">
        <w:rPr>
          <w:bCs/>
        </w:rPr>
        <w:t xml:space="preserve"> udjele među povezanim društvima, određene tražbine, kao i nekretnine za koje je predlagatelj</w:t>
      </w:r>
      <w:r w:rsidR="00027663">
        <w:rPr>
          <w:bCs/>
        </w:rPr>
        <w:t>-dužnik</w:t>
      </w:r>
      <w:r w:rsidR="00425907">
        <w:rPr>
          <w:bCs/>
        </w:rPr>
        <w:t xml:space="preserve"> dostavio izvatke iz zemljišne knjige</w:t>
      </w:r>
      <w:r w:rsidR="00027663">
        <w:rPr>
          <w:bCs/>
        </w:rPr>
        <w:t>. Predlagatelj-dužnik</w:t>
      </w:r>
      <w:r w:rsidR="00C34B25">
        <w:rPr>
          <w:bCs/>
        </w:rPr>
        <w:t>, također</w:t>
      </w:r>
      <w:r w:rsidR="00027663">
        <w:rPr>
          <w:bCs/>
        </w:rPr>
        <w:t xml:space="preserve"> je</w:t>
      </w:r>
      <w:r w:rsidR="00C34B25">
        <w:rPr>
          <w:bCs/>
        </w:rPr>
        <w:t>,</w:t>
      </w:r>
      <w:r w:rsidR="00027663">
        <w:rPr>
          <w:bCs/>
        </w:rPr>
        <w:t xml:space="preserve"> u</w:t>
      </w:r>
      <w:r w:rsidR="00C34B25">
        <w:rPr>
          <w:bCs/>
        </w:rPr>
        <w:t>z prijedlog dostavio i očevidnik</w:t>
      </w:r>
      <w:r w:rsidR="00027663">
        <w:rPr>
          <w:bCs/>
        </w:rPr>
        <w:t xml:space="preserve"> o redoslijedu plaćanja sa obračunatom kamatom Financijske agencije uvidom u </w:t>
      </w:r>
    </w:p>
    <w:p w:rsidRDefault="003F6C29" w:rsidP="00C8324C" w:rsidR="003F6C29">
      <w:pPr>
        <w:spacing w:after="0"/>
        <w:ind w:firstLine="708"/>
        <w:jc w:val="both"/>
        <w:rPr>
          <w:bCs/>
        </w:rPr>
      </w:pPr>
    </w:p>
    <w:p w:rsidRDefault="003F6C29" w:rsidP="00C8324C" w:rsidR="003F6C29">
      <w:pPr>
        <w:spacing w:after="0"/>
        <w:ind w:firstLine="708"/>
        <w:jc w:val="both"/>
        <w:rPr>
          <w:bCs/>
        </w:rPr>
      </w:pPr>
    </w:p>
    <w:p w:rsidRDefault="003F6C29" w:rsidP="00C8324C" w:rsidR="003F6C29">
      <w:pPr>
        <w:spacing w:after="0"/>
        <w:ind w:firstLine="708"/>
        <w:jc w:val="both"/>
        <w:rPr>
          <w:bCs/>
        </w:rPr>
      </w:pPr>
    </w:p>
    <w:p w:rsidRDefault="00390EAD" w:rsidP="003F6C29" w:rsidR="003958F8">
      <w:pPr>
        <w:spacing w:after="0"/>
        <w:jc w:val="both"/>
        <w:rPr>
          <w:bCs/>
        </w:rPr>
      </w:pPr>
      <w:r>
        <w:rPr>
          <w:bCs/>
        </w:rPr>
        <w:t>koji</w:t>
      </w:r>
      <w:r w:rsidR="00027663">
        <w:rPr>
          <w:bCs/>
        </w:rPr>
        <w:t xml:space="preserve"> je očevidnik sud utvrdio da je stanje blokade žiro-računa </w:t>
      </w:r>
      <w:r w:rsidR="00152AB1">
        <w:rPr>
          <w:bCs/>
        </w:rPr>
        <w:t>predlagatelja-</w:t>
      </w:r>
      <w:r w:rsidR="00027663">
        <w:rPr>
          <w:bCs/>
        </w:rPr>
        <w:t>dužnika na dan 5. travnja 2018. iznosilo 459.117,98 kuna.</w:t>
      </w:r>
    </w:p>
    <w:p w:rsidRDefault="00A64579" w:rsidP="00544598" w:rsidR="00A64579">
      <w:pPr>
        <w:spacing w:after="0"/>
        <w:ind w:firstLine="708"/>
        <w:jc w:val="both"/>
        <w:rPr>
          <w:bCs/>
        </w:rPr>
      </w:pPr>
      <w:r>
        <w:rPr>
          <w:bCs/>
        </w:rPr>
        <w:t>Odredbom čl. 116. t. 3. SZ-a, propisano je da sud može donijeti rješenje o otvaranju stečajnoga postupka bez provedbe prethodnoga postupka ako osoba ovlaštena za zastupanje dužnika po zakonu, odnosno, dužnik pojedinac podnese prijedlog za otvaranje stečajnoga postupka.</w:t>
      </w:r>
    </w:p>
    <w:p w:rsidRDefault="00A64579" w:rsidP="00A64579" w:rsidR="00A64579">
      <w:pPr>
        <w:spacing w:after="0"/>
        <w:ind w:firstLine="708"/>
        <w:jc w:val="both"/>
        <w:rPr>
          <w:bCs/>
        </w:rPr>
      </w:pPr>
      <w:r>
        <w:rPr>
          <w:bCs/>
        </w:rPr>
        <w:t xml:space="preserve">Sud je uvidom u očevidnik neizvršenih osnova za plaćanje Financijske agencije utvrdio da na dan </w:t>
      </w:r>
      <w:r w:rsidR="00EB583A">
        <w:rPr>
          <w:bCs/>
        </w:rPr>
        <w:t>2</w:t>
      </w:r>
      <w:r>
        <w:rPr>
          <w:bCs/>
        </w:rPr>
        <w:t xml:space="preserve">5. </w:t>
      </w:r>
      <w:r w:rsidR="00EB583A">
        <w:rPr>
          <w:bCs/>
        </w:rPr>
        <w:t>travnja</w:t>
      </w:r>
      <w:r>
        <w:rPr>
          <w:bCs/>
        </w:rPr>
        <w:t xml:space="preserve"> 2018.</w:t>
      </w:r>
      <w:r w:rsidR="00CD26DC">
        <w:rPr>
          <w:bCs/>
        </w:rPr>
        <w:t xml:space="preserve"> </w:t>
      </w:r>
      <w:r>
        <w:rPr>
          <w:bCs/>
        </w:rPr>
        <w:t>ukupan iznos obveza društva dužnika po svim neizvršenim osnovama za plaćanj</w:t>
      </w:r>
      <w:r w:rsidR="00CD26DC">
        <w:rPr>
          <w:bCs/>
        </w:rPr>
        <w:t>e s kamatom iznosi 459.262,02</w:t>
      </w:r>
      <w:r w:rsidR="00C751E4">
        <w:rPr>
          <w:bCs/>
        </w:rPr>
        <w:t xml:space="preserve"> kuna, a uvidom u potvrdu Financijske agencije o blokadi računa i novčanih sredstava </w:t>
      </w:r>
      <w:proofErr w:type="spellStart"/>
      <w:r w:rsidR="00C751E4">
        <w:rPr>
          <w:bCs/>
        </w:rPr>
        <w:t>ovršenika</w:t>
      </w:r>
      <w:proofErr w:type="spellEnd"/>
      <w:r w:rsidR="00C751E4">
        <w:rPr>
          <w:bCs/>
        </w:rPr>
        <w:t xml:space="preserve"> od 5. travnja 2018. sud je utvrdio da je na </w:t>
      </w:r>
      <w:r w:rsidR="00BF3F0B">
        <w:rPr>
          <w:bCs/>
        </w:rPr>
        <w:t xml:space="preserve">računima i novčanim sredstvima </w:t>
      </w:r>
      <w:r w:rsidR="00C751E4">
        <w:rPr>
          <w:bCs/>
        </w:rPr>
        <w:t>predlagatelja-dužnika na dan izdavanja predmetne potvrde evidentirano 73 dana neprekidne blokade zbog nepodmirenih osnova za plaćanje evidentiranih u očevidniku redoslijeda osnova za plaćanje.</w:t>
      </w:r>
    </w:p>
    <w:p w:rsidRDefault="00A64579" w:rsidP="00A64579" w:rsidR="00A64579">
      <w:pPr>
        <w:spacing w:after="0"/>
        <w:ind w:firstLine="709"/>
        <w:jc w:val="both"/>
      </w:pPr>
      <w:r>
        <w:t>Sukladno odredbi članka 5. SZ-a stečajni postupak može se otvoriti ako sud utvrdi postojanje stečajnog razloga, a to su nesposobnost za plaćanje i prezaduženost.</w:t>
      </w:r>
    </w:p>
    <w:p w:rsidRDefault="00A64579" w:rsidP="00A64579" w:rsidR="00A64579">
      <w:pPr>
        <w:spacing w:after="0"/>
        <w:ind w:firstLine="709"/>
        <w:jc w:val="both"/>
      </w:pPr>
      <w:r>
        <w:t>Odredbom čl. 6. st. 1. i st. 2. SZ-a, propisano je da nesposobnost za plaćanje postoji ako dužnik ne može trajnije ispunjavati svoje dospjele novčane obveze, da okolnost da je dužnik namirio ili da može namiriti u cijelosti ili djelomično tražbine nekih vjerovnika ne znači da je sposoban za plaćanje, te da će se smatrati da je dužnik nesposoban za plaćanje, ako između ostalog,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A64579" w:rsidP="00A64579" w:rsidR="00A64579">
      <w:pPr>
        <w:spacing w:after="0"/>
        <w:jc w:val="both"/>
      </w:pPr>
      <w:r>
        <w:tab/>
        <w:t>Temeljem svega navedenog sud je utvrdio da je dužnik nesposoban za plaćanje, jer u očevidniku redoslijeda osnova za plaćanje koje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A64579" w:rsidP="00A64579" w:rsidR="00A64579">
      <w:pPr>
        <w:spacing w:after="0"/>
        <w:jc w:val="both"/>
      </w:pPr>
      <w:r>
        <w:tab/>
        <w:t>Radi iznijetog valjalo je temeljem odredbe čl. 5. SZ-a, a u svezi sa odredbom čl. 129. st. 1. SZ-a i čl. 116. t. 3. SZ-a, odlučiti kao pod točkom 1) izreke ovog rješenja.</w:t>
      </w:r>
    </w:p>
    <w:p w:rsidRDefault="00A64579" w:rsidP="00A64579" w:rsidR="00A64579">
      <w:pPr>
        <w:tabs>
          <w:tab w:pos="851" w:val="left"/>
        </w:tabs>
        <w:spacing w:after="0"/>
        <w:jc w:val="both"/>
      </w:pPr>
      <w:r>
        <w:tab/>
        <w:t>Sukladno odredbi čl. 129. st. 1. SZ-a pozvani su vjerovnici u roku od 60 dana od objave tog rješenja stečajnom upravitelju prijaviti svoje tražbine, odnosno, istoga obavijestiti o svojim pravima, te su dužnikovi dužnici pozvani da svoje obveze bez odgode ispunjavaju stečajnom upravitelju za stečajnog dužnika, a sud je ujedno odredio i ispitno i izvještajno ročište, a kako je to odlučeno pod točkama 3) do 6) izreke ovog rješenja. Također, sukladno odredbi čl. 129. st. 2. i st. 3. SZ-a određeno je da se ovo rješenje o otvaranju stečajnog postupka upiše u registre, javne knjige, upisnike i očevidnike u kojima je dužnik upisan kao nositelj nekoga prava, a ovo će se rješenje objaviti na mrežnoj stranici e-Oglasna ploča sudova s danom kad je doneseno, a kako je to odlučeno pod točkama 7) do 9) izreke ovog rješenja.</w:t>
      </w:r>
    </w:p>
    <w:p w:rsidRDefault="00A64579" w:rsidP="00A64579" w:rsidR="00E80CAA">
      <w:pPr>
        <w:tabs>
          <w:tab w:pos="851" w:val="left"/>
        </w:tabs>
        <w:spacing w:after="0"/>
        <w:jc w:val="both"/>
      </w:pPr>
      <w:r>
        <w:tab/>
      </w:r>
    </w:p>
    <w:p w:rsidRDefault="00E80CAA" w:rsidP="00A64579" w:rsidR="00E80CAA">
      <w:pPr>
        <w:tabs>
          <w:tab w:pos="851" w:val="left"/>
        </w:tabs>
        <w:spacing w:after="0"/>
        <w:jc w:val="both"/>
      </w:pPr>
    </w:p>
    <w:p w:rsidRDefault="00E80CAA" w:rsidP="00A64579" w:rsidR="00E80CAA">
      <w:pPr>
        <w:tabs>
          <w:tab w:pos="851" w:val="left"/>
        </w:tabs>
        <w:spacing w:after="0"/>
        <w:jc w:val="both"/>
      </w:pPr>
    </w:p>
    <w:p w:rsidRDefault="00E80CAA" w:rsidP="00A64579" w:rsidR="00E80CAA">
      <w:pPr>
        <w:tabs>
          <w:tab w:pos="851" w:val="left"/>
        </w:tabs>
        <w:spacing w:after="0"/>
        <w:jc w:val="both"/>
      </w:pPr>
    </w:p>
    <w:p w:rsidRDefault="00E80CAA" w:rsidP="00A64579" w:rsidR="00E80CAA">
      <w:pPr>
        <w:tabs>
          <w:tab w:pos="851" w:val="left"/>
        </w:tabs>
        <w:spacing w:after="0"/>
        <w:jc w:val="both"/>
      </w:pPr>
    </w:p>
    <w:p w:rsidRDefault="00E80CAA" w:rsidP="00A64579" w:rsidR="00A64579">
      <w:pPr>
        <w:tabs>
          <w:tab w:pos="851" w:val="left"/>
        </w:tabs>
        <w:spacing w:after="0"/>
        <w:jc w:val="both"/>
      </w:pPr>
      <w:r>
        <w:lastRenderedPageBreak/>
        <w:tab/>
      </w:r>
      <w:r w:rsidR="00A64579">
        <w:t>Sud je izbor stečajnog upravitelja obavio metodom slučajnog odabira s liste A stečajnih upravitelja za područje ovoga suda, a kako je to propisano odredbom čl. 84. st. 1. SZ-a i čl. 85. st. 1. SZ-a (točka 2</w:t>
      </w:r>
      <w:r w:rsidR="00CB49D4">
        <w:t>)</w:t>
      </w:r>
      <w:r w:rsidR="00A64579">
        <w:t xml:space="preserve"> izreke ovog rješenja).</w:t>
      </w:r>
    </w:p>
    <w:p w:rsidRDefault="00A64579" w:rsidP="00A64579" w:rsidR="00A64579">
      <w:pPr>
        <w:tabs>
          <w:tab w:pos="851" w:val="left"/>
        </w:tabs>
        <w:spacing w:after="0"/>
        <w:jc w:val="both"/>
      </w:pPr>
      <w:r>
        <w:tab/>
      </w:r>
    </w:p>
    <w:p w:rsidRDefault="00A64579" w:rsidP="00A64579" w:rsidR="00A64579">
      <w:pPr>
        <w:tabs>
          <w:tab w:pos="851" w:val="left"/>
        </w:tabs>
        <w:spacing w:after="0"/>
        <w:jc w:val="both"/>
      </w:pPr>
    </w:p>
    <w:p w:rsidRDefault="00A64579" w:rsidP="00A64579" w:rsidR="00A64579">
      <w:pPr>
        <w:spacing w:after="0"/>
        <w:jc w:val="center"/>
      </w:pPr>
      <w:r>
        <w:t>U Varaždinu 25. travnja 2018.</w:t>
      </w:r>
    </w:p>
    <w:p w:rsidRDefault="00A64579" w:rsidP="00A64579" w:rsidR="00A64579">
      <w:pPr>
        <w:spacing w:after="0"/>
      </w:pPr>
    </w:p>
    <w:p w:rsidRDefault="00A64579" w:rsidP="00A64579" w:rsidR="00A64579">
      <w:pPr>
        <w:spacing w:after="0"/>
      </w:pPr>
    </w:p>
    <w:p w:rsidRDefault="00A64579" w:rsidP="00A64579" w:rsidR="00A6457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 :</w:t>
      </w:r>
    </w:p>
    <w:p w:rsidRDefault="00A64579" w:rsidP="00A64579" w:rsidR="00A64579">
      <w:pPr>
        <w:spacing w:after="0"/>
        <w:jc w:val="both"/>
      </w:pPr>
    </w:p>
    <w:p w:rsidRDefault="00A64579" w:rsidP="00A64579" w:rsidR="00A6457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Hugo Wedemeyer, v. r.</w:t>
      </w:r>
    </w:p>
    <w:p w:rsidRDefault="00A64579" w:rsidP="00A64579" w:rsidR="00A64579">
      <w:pPr>
        <w:spacing w:after="0"/>
        <w:jc w:val="both"/>
      </w:pPr>
    </w:p>
    <w:p w:rsidRDefault="00A64579" w:rsidP="00A64579" w:rsidR="00A64579">
      <w:pPr>
        <w:spacing w:after="0"/>
        <w:jc w:val="both"/>
      </w:pPr>
    </w:p>
    <w:p w:rsidRDefault="00A64579" w:rsidP="00A64579" w:rsidR="00A64579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A64579" w:rsidP="00A64579" w:rsidR="00A64579">
      <w:pPr>
        <w:spacing w:after="0"/>
        <w:jc w:val="both"/>
      </w:pPr>
    </w:p>
    <w:p w:rsidRDefault="00A64579" w:rsidP="00A64579" w:rsidR="00A64579">
      <w:pPr>
        <w:spacing w:after="0"/>
        <w:jc w:val="both"/>
      </w:pPr>
      <w:r>
        <w:tab/>
      </w:r>
    </w:p>
    <w:p w:rsidRDefault="00A64579" w:rsidP="00A64579" w:rsidR="00A64579">
      <w:pPr>
        <w:spacing w:after="0"/>
        <w:jc w:val="both"/>
      </w:pPr>
    </w:p>
    <w:p w:rsidRDefault="00A64579" w:rsidP="00A64579" w:rsidR="00A6457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A64579" w:rsidP="00A64579" w:rsidR="00A64579">
      <w:pPr>
        <w:spacing w:after="0"/>
        <w:jc w:val="both"/>
      </w:pPr>
    </w:p>
    <w:p w:rsidRDefault="00A64579" w:rsidP="00A64579" w:rsidR="00A64579">
      <w:pPr>
        <w:spacing w:after="0"/>
        <w:jc w:val="both"/>
      </w:pPr>
      <w:r>
        <w:t>Uputa  o  pravnom lijeku :</w:t>
      </w:r>
    </w:p>
    <w:p w:rsidRDefault="00A64579" w:rsidP="00A64579" w:rsidR="00A64579">
      <w:pPr>
        <w:spacing w:after="0"/>
        <w:jc w:val="both"/>
      </w:pPr>
      <w:r>
        <w:t xml:space="preserve">Protiv rješenja o otvaranju stečajnog postupka pravo na žalbu ima osoba ovlaštena za zastupanje dužnika po zakonu do dana nastupanja pravnih posljedica otvaranja stečajnoga postupka, a ista se podnosi pisano, u četiri (4) primjerka putem ovoga suda, a o istoj odlučuje Visoki trgovački sud Republike Hrvatske u Zagrebu. </w:t>
      </w:r>
    </w:p>
    <w:p w:rsidRDefault="00A64579" w:rsidP="00A64579" w:rsidR="00A64579">
      <w:pPr>
        <w:spacing w:after="0"/>
        <w:jc w:val="both"/>
      </w:pPr>
    </w:p>
    <w:p w:rsidRDefault="00A64579" w:rsidP="00A64579" w:rsidR="00A64579">
      <w:pPr>
        <w:spacing w:after="0"/>
        <w:jc w:val="both"/>
      </w:pPr>
    </w:p>
    <w:p w:rsidRDefault="00A64579" w:rsidP="00A64579" w:rsidR="00A64579">
      <w:pPr>
        <w:spacing w:after="0"/>
        <w:jc w:val="both"/>
      </w:pPr>
    </w:p>
    <w:p w:rsidRDefault="00A64579" w:rsidP="00A64579" w:rsidR="00A64579">
      <w:pPr>
        <w:spacing w:after="0"/>
        <w:jc w:val="both"/>
      </w:pPr>
      <w:r>
        <w:t>DNA :</w:t>
      </w:r>
    </w:p>
    <w:p w:rsidRDefault="00A64579" w:rsidP="00A64579" w:rsidR="00A64579">
      <w:pPr>
        <w:spacing w:after="0"/>
        <w:jc w:val="both"/>
      </w:pPr>
    </w:p>
    <w:p w:rsidRDefault="00A51710" w:rsidP="00A64579" w:rsidR="00A64579">
      <w:pPr>
        <w:tabs>
          <w:tab w:pos="0" w:val="left"/>
        </w:tabs>
        <w:spacing w:after="0"/>
        <w:jc w:val="both"/>
      </w:pPr>
      <w:r>
        <w:t xml:space="preserve">Stečajni upravitelj </w:t>
      </w:r>
      <w:r w:rsidRPr="00FE477E">
        <w:t>ANTUN</w:t>
      </w:r>
      <w:r>
        <w:t xml:space="preserve"> MIŠANOVIĆ,</w:t>
      </w:r>
      <w:r>
        <w:rPr>
          <w:b/>
        </w:rPr>
        <w:t xml:space="preserve"> i</w:t>
      </w:r>
      <w:r>
        <w:t>z Varaždina, Braće Radić br. 24,</w:t>
      </w:r>
    </w:p>
    <w:p w:rsidRDefault="00A64579" w:rsidP="00A64579" w:rsidR="00A64579">
      <w:pPr>
        <w:spacing w:after="0"/>
        <w:jc w:val="both"/>
      </w:pPr>
    </w:p>
    <w:p w:rsidRDefault="00A64579" w:rsidP="00A51710" w:rsidR="00A64579">
      <w:pPr>
        <w:spacing w:after="0"/>
        <w:jc w:val="both"/>
      </w:pPr>
      <w:r>
        <w:t xml:space="preserve">Predlagatelj-dužnik </w:t>
      </w:r>
      <w:r w:rsidR="00A51710">
        <w:rPr>
          <w:bCs/>
        </w:rPr>
        <w:t>ZAGORJE d.d.,</w:t>
      </w:r>
      <w:r w:rsidR="00A51710">
        <w:t xml:space="preserve"> iz Varaždina, Ankice </w:t>
      </w:r>
      <w:proofErr w:type="spellStart"/>
      <w:r w:rsidR="00A51710">
        <w:t>Opolski</w:t>
      </w:r>
      <w:proofErr w:type="spellEnd"/>
      <w:r w:rsidR="00A51710">
        <w:t xml:space="preserve"> br. 2,</w:t>
      </w:r>
    </w:p>
    <w:p w:rsidRDefault="00A64579" w:rsidP="00A64579" w:rsidR="00A64579">
      <w:pPr>
        <w:spacing w:after="0"/>
        <w:jc w:val="both"/>
      </w:pPr>
    </w:p>
    <w:p w:rsidRDefault="00A64579" w:rsidP="00A64579" w:rsidR="00A64579">
      <w:pPr>
        <w:spacing w:after="0"/>
        <w:jc w:val="both"/>
      </w:pPr>
      <w:r>
        <w:t>Republika Hrvatska, Ministarstvo financija, Porezna uprava, Područni</w:t>
      </w:r>
    </w:p>
    <w:p w:rsidRDefault="00A64579" w:rsidP="00A64579" w:rsidR="00A64579">
      <w:pPr>
        <w:spacing w:after="0"/>
        <w:jc w:val="both"/>
      </w:pPr>
      <w:r>
        <w:t>ured</w:t>
      </w:r>
      <w:r w:rsidR="00A51710">
        <w:t xml:space="preserve"> Varaždin, </w:t>
      </w:r>
      <w:proofErr w:type="spellStart"/>
      <w:r w:rsidR="00A51710">
        <w:t>Graberje</w:t>
      </w:r>
      <w:proofErr w:type="spellEnd"/>
      <w:r w:rsidR="00A51710">
        <w:t xml:space="preserve"> br. 1, </w:t>
      </w:r>
    </w:p>
    <w:p w:rsidRDefault="00A64579" w:rsidP="00A64579" w:rsidR="00A64579">
      <w:pPr>
        <w:spacing w:after="0"/>
        <w:jc w:val="both"/>
      </w:pPr>
    </w:p>
    <w:p w:rsidRDefault="00A64579" w:rsidP="00A64579" w:rsidR="00A64579">
      <w:pPr>
        <w:spacing w:after="0"/>
        <w:jc w:val="both"/>
      </w:pPr>
      <w:r>
        <w:t>Financijska agencija, Regionalni centar Zagreb, Vrtni put br. 3,</w:t>
      </w:r>
    </w:p>
    <w:p w:rsidRDefault="00A64579" w:rsidP="00A64579" w:rsidR="00A64579">
      <w:pPr>
        <w:spacing w:after="0"/>
        <w:jc w:val="both"/>
      </w:pPr>
    </w:p>
    <w:p w:rsidRDefault="00A64579" w:rsidP="00A64579" w:rsidR="00A64579">
      <w:pPr>
        <w:spacing w:after="0"/>
        <w:jc w:val="both"/>
      </w:pPr>
      <w:r>
        <w:t>Sudski registar ovoga suda, radi zabilježbe,</w:t>
      </w:r>
    </w:p>
    <w:p w:rsidRDefault="00A64579" w:rsidP="00A64579" w:rsidR="00A64579">
      <w:pPr>
        <w:spacing w:after="0"/>
        <w:jc w:val="both"/>
      </w:pPr>
    </w:p>
    <w:p w:rsidRDefault="00A51710" w:rsidP="00A64579" w:rsidR="00A64579">
      <w:pPr>
        <w:spacing w:after="0"/>
        <w:jc w:val="both"/>
      </w:pPr>
      <w:r>
        <w:t xml:space="preserve">Općinski sud u </w:t>
      </w:r>
      <w:r w:rsidR="003D79D7">
        <w:t>Rijeci, Zemljišno-knjižnom odjelu</w:t>
      </w:r>
      <w:r w:rsidR="00A64579">
        <w:t xml:space="preserve"> </w:t>
      </w:r>
      <w:r w:rsidR="003D79D7">
        <w:t>Krk, Krk, Bodulska br. 2/D,</w:t>
      </w:r>
    </w:p>
    <w:p w:rsidRDefault="00A64579" w:rsidP="00A64579" w:rsidR="00A64579">
      <w:pPr>
        <w:spacing w:after="0"/>
        <w:jc w:val="both"/>
      </w:pPr>
      <w:r>
        <w:t>radi zabilježbe,</w:t>
      </w:r>
    </w:p>
    <w:p w:rsidRDefault="00A64579" w:rsidP="00A64579" w:rsidR="00A64579">
      <w:pPr>
        <w:spacing w:after="0"/>
        <w:jc w:val="both"/>
      </w:pPr>
    </w:p>
    <w:p w:rsidRDefault="00A64579" w:rsidP="00A64579" w:rsidR="00A64579">
      <w:pPr>
        <w:spacing w:after="0"/>
        <w:jc w:val="both"/>
      </w:pPr>
      <w:r>
        <w:t>e-Oglasna ploča ovoga suda,</w:t>
      </w:r>
    </w:p>
    <w:p w:rsidRDefault="00AE649C" w:rsidP="004F27AE" w:rsidR="00AE649C" w:rsidRPr="00B76F3C">
      <w:pPr>
        <w:pStyle w:val="NormaleSPIS"/>
      </w:pPr>
    </w:p>
    <w:sectPr w:rsidSect="00A64579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6AB9" w:rsidP="00537B78" w:rsidR="00A96AB9">
      <w:r>
        <w:separator/>
      </w:r>
    </w:p>
  </w:endnote>
  <w:endnote w:id="0" w:type="continuationSeparator">
    <w:p w:rsidRDefault="00A96AB9" w:rsidP="00537B78" w:rsidR="00A96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14413531"/>
      <w:docPartObj>
        <w:docPartGallery w:val="Page Numbers (Bottom of Page)"/>
        <w:docPartUnique/>
      </w:docPartObj>
    </w:sdtPr>
    <w:sdtEndPr/>
    <w:sdtContent>
      <w:p w:rsidRDefault="00A64579" w:rsidR="00A6457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049">
          <w:t>4</w:t>
        </w:r>
        <w:r>
          <w:fldChar w:fldCharType="end"/>
        </w:r>
      </w:p>
    </w:sdtContent>
  </w:sdt>
  <w:p w:rsidRDefault="00A64579" w:rsidR="00A6457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6AB9" w:rsidP="00537B78" w:rsidR="00A96AB9">
      <w:r>
        <w:separator/>
      </w:r>
    </w:p>
  </w:footnote>
  <w:footnote w:id="0" w:type="continuationSeparator">
    <w:p w:rsidRDefault="00A96AB9" w:rsidP="00537B78" w:rsidR="00A96A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579" w:rsidR="008333A9">
    <w:pPr>
      <w:pStyle w:val="Zaglavlje"/>
    </w:pPr>
    <w:r>
      <w:rPr>
        <w:rStyle w:val="PozadinaSvijetloCrvena"/>
        <w:shd w:fill="auto" w:color="auto" w:val="clear"/>
      </w:rPr>
      <w:t>Poslovni broj : 6 St-124/2018-5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663"/>
    <w:rsid w:val="00027824"/>
    <w:rsid w:val="00030A67"/>
    <w:rsid w:val="0003209B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5EDE"/>
    <w:rsid w:val="000E7426"/>
    <w:rsid w:val="000F1E5D"/>
    <w:rsid w:val="000F1EEC"/>
    <w:rsid w:val="000F29D1"/>
    <w:rsid w:val="000F2F65"/>
    <w:rsid w:val="000F48FA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AB1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4CA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13B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6C97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A22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097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641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0EAD"/>
    <w:rsid w:val="00391142"/>
    <w:rsid w:val="003930CA"/>
    <w:rsid w:val="003947E0"/>
    <w:rsid w:val="003958F8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EFD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9D7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6C29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907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598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896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240B"/>
    <w:rsid w:val="00653250"/>
    <w:rsid w:val="00653845"/>
    <w:rsid w:val="00653982"/>
    <w:rsid w:val="00653E08"/>
    <w:rsid w:val="00655F73"/>
    <w:rsid w:val="00656C95"/>
    <w:rsid w:val="00660049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0C1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7180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32F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071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5A73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6D5E"/>
    <w:rsid w:val="00836F39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008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3C14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710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2341"/>
    <w:rsid w:val="00A63D35"/>
    <w:rsid w:val="00A64579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D40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AB9"/>
    <w:rsid w:val="00A96E3C"/>
    <w:rsid w:val="00AA0A13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1A6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ED0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3F0B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4B25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51E4"/>
    <w:rsid w:val="00C76287"/>
    <w:rsid w:val="00C81731"/>
    <w:rsid w:val="00C817C4"/>
    <w:rsid w:val="00C8190F"/>
    <w:rsid w:val="00C81B43"/>
    <w:rsid w:val="00C8324C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B71"/>
    <w:rsid w:val="00CA4DC9"/>
    <w:rsid w:val="00CA6DBD"/>
    <w:rsid w:val="00CA7A7E"/>
    <w:rsid w:val="00CB0C80"/>
    <w:rsid w:val="00CB0EA4"/>
    <w:rsid w:val="00CB139B"/>
    <w:rsid w:val="00CB3CBF"/>
    <w:rsid w:val="00CB4519"/>
    <w:rsid w:val="00CB49D4"/>
    <w:rsid w:val="00CB5042"/>
    <w:rsid w:val="00CB5AEC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26DC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0F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0CAA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83A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991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477E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6457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A64579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6457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A64579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579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St-124/2018-5</izvorni_sadrzaj>
    <derivirana_varijabla naziv="DomainObject.Oznaka_1">St-124/2018-5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st. postupka</izvorni_sadrzaj>
    <derivirana_varijabla naziv="DomainObject.Predmet.Opis_1">Prijedlog dužnika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St-124/2018</izvorni_sadrzaj>
    <derivirana_varijabla naziv="DomainObject.Predmet.OznakaBroj_1">St-124/2018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Zorislav Novoselac, predst. povjerenik u
predmetu St-844/16</izvorni_sadrzaj>
    <derivirana_varijabla naziv="DomainObject.Predmet.PrimjedbaSuca_1">Zorislav Novoselac, predst. povjerenik u
predmetu St-844/16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 dioničko društvo za izvođenje svih vrsta građevinskih radova</izvorni_sadrzaj>
    <derivirana_varijabla naziv="DomainObject.Predmet.StrankaFormated_1">  ZAGORJE dioničko društvo za izvođenje svih vrsta građevinskih radova</derivirana_varijabla>
  </DomainObject.Predmet.StrankaFormated>
  <DomainObject.Predmet.StrankaFormatedOIB>
    <izvorni_sadrzaj>  ZAGORJE dioničko društvo za izvođenje svih vrsta građevinskih radova, OIB 69246918842</izvorni_sadrzaj>
    <derivirana_varijabla naziv="DomainObject.Predmet.StrankaFormatedOIB_1">  ZAGORJE dioničko društvo za izvođenje svih vrsta građevinskih radova, OIB 69246918842</derivirana_varijabla>
  </DomainObject.Predmet.StrankaFormatedOIB>
  <DomainObject.Predmet.StrankaFormatedWithAdress>
    <izvorni_sadrzaj> ZAGORJE dioničko društvo za izvođenje svih vrsta građevinskih radova, Ankice Opolski 2, 42000 Varaždin</izvorni_sadrzaj>
    <derivirana_varijabla naziv="DomainObject.Predmet.StrankaFormatedWithAdress_1"> ZAGORJE dioničko društvo za izvođenje svih vrsta građevinskih radova, Ankice Opolski 2, 42000 Varaždin</derivirana_varijabla>
  </DomainObject.Predmet.StrankaFormatedWithAdress>
  <DomainObject.Predmet.StrankaFormatedWithAdressOIB>
    <izvorni_sadrzaj> ZAGORJE dioničko društvo za izvođenje svih vrsta građevinskih radova, OIB 69246918842, Ankice Opolski 2, 42000 Varaždin</izvorni_sadrzaj>
    <derivirana_varijabla naziv="DomainObject.Predmet.StrankaFormatedWithAdressOIB_1"> ZAGORJE dioničko društvo za izvođenje svih vrsta građevinskih radova, OIB 69246918842, Ankice Opolski 2, 42000 Varaždin</derivirana_varijabla>
  </DomainObject.Predmet.StrankaFormatedWithAdressOIB>
  <DomainObject.Predmet.StrankaWithAdress>
    <izvorni_sadrzaj>ZAGORJE dioničko društvo za izvođenje svih vrsta građevinskih radova Ankice Opolski 2,42000 Varaždin</izvorni_sadrzaj>
    <derivirana_varijabla naziv="DomainObject.Predmet.StrankaWithAdress_1">ZAGORJE dioničko društvo za izvođenje svih vrsta građevinskih radova Ankice Opolski 2,42000 Varaždin</derivirana_varijabla>
  </DomainObject.Predmet.StrankaWithAdress>
  <DomainObject.Predmet.StrankaWithAdressOIB>
    <izvorni_sadrzaj>ZAGORJE dioničko društvo za izvođenje svih vrsta građevinskih radova, OIB 69246918842, Ankice Opolski 2,42000 Varaždin</izvorni_sadrzaj>
    <derivirana_varijabla naziv="DomainObject.Predmet.StrankaWithAdressOIB_1">ZAGORJE dioničko društvo za izvođenje svih vrsta građevinskih radova, OIB 69246918842, Ankice Opolski 2,42000 Varaždin</derivirana_varijabla>
  </DomainObject.Predmet.StrankaWithAdressOIB>
  <DomainObject.Predmet.StrankaNazivFormated>
    <izvorni_sadrzaj>ZAGORJE dioničko društvo za izvođenje svih vrsta građevinskih radova</izvorni_sadrzaj>
    <derivirana_varijabla naziv="DomainObject.Predmet.StrankaNazivFormated_1">ZAGORJE dioničko društvo za izvođenje svih vrsta građevinskih radova</derivirana_varijabla>
  </DomainObject.Predmet.StrankaNazivFormated>
  <DomainObject.Predmet.StrankaNazivFormatedOIB>
    <izvorni_sadrzaj>ZAGORJE dioničko društvo za izvođenje svih vrsta građevinskih radova, OIB 69246918842</izvorni_sadrzaj>
    <derivirana_varijabla naziv="DomainObject.Predmet.StrankaNazivFormatedOIB_1">ZAGORJE dioničko društvo za izvođenje svih vrsta građevinskih radova, OIB 69246918842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 dioničko društvo za izvođenje svih vrsta građevinskih radova</item>
    </izvorni_sadrzaj>
    <derivirana_varijabla naziv="DomainObject.Predmet.StrankaListFormated_1">
      <item>ZAGORJE dioničko društvo za izvođenje svih vrsta građevinskih radova</item>
    </derivirana_varijabla>
  </DomainObject.Predmet.StrankaListFormated>
  <DomainObject.Predmet.StrankaListFormatedOIB>
    <izvorni_sadrzaj>
      <item>ZAGORJE dioničko društvo za izvođenje svih vrsta građevinskih radova, OIB 69246918842</item>
    </izvorni_sadrzaj>
    <derivirana_varijabla naziv="DomainObject.Predmet.StrankaListFormatedOIB_1">
      <item>ZAGORJE dioničko društvo za izvođenje svih vrsta građevinskih radova, OIB 69246918842</item>
    </derivirana_varijabla>
  </DomainObject.Predmet.StrankaListFormatedOIB>
  <DomainObject.Predmet.StrankaListFormatedWithAdress>
    <izvorni_sadrzaj>
      <item>ZAGORJE dioničko društvo za izvođenje svih vrsta građevinskih radova, Ankice Opolski 2, 42000 Varaždin</item>
    </izvorni_sadrzaj>
    <derivirana_varijabla naziv="DomainObject.Predmet.StrankaListFormatedWithAdress_1">
      <item>ZAGORJE dioničko društvo za izvođenje svih vrsta građevinskih radova, Ankice Opolski 2, 42000 Varaždin</item>
    </derivirana_varijabla>
  </DomainObject.Predmet.StrankaListFormatedWithAdress>
  <DomainObject.Predmet.StrankaListFormatedWithAdressOIB>
    <izvorni_sadrzaj>
      <item>ZAGORJE dioničko društvo za izvođenje svih vrsta građevinskih radova, OIB 69246918842, Ankice Opolski 2, 42000 Varaždin</item>
    </izvorni_sadrzaj>
    <derivirana_varijabla naziv="DomainObject.Predmet.StrankaListFormatedWithAdressOIB_1">
      <item>ZAGORJE dioničko društvo za izvođenje svih vrsta građevinskih radova, OIB 69246918842, Ankice Opolski 2, 42000 Varaždin</item>
    </derivirana_varijabla>
  </DomainObject.Predmet.StrankaListFormatedWithAdressOIB>
  <DomainObject.Predmet.StrankaListNazivFormated>
    <izvorni_sadrzaj>
      <item>ZAGORJE dioničko društvo za izvođenje svih vrsta građevinskih radova</item>
    </izvorni_sadrzaj>
    <derivirana_varijabla naziv="DomainObject.Predmet.StrankaListNazivFormated_1">
      <item>ZAGORJE dioničko društvo za izvođenje svih vrsta građevinskih radova</item>
    </derivirana_varijabla>
  </DomainObject.Predmet.StrankaListNazivFormated>
  <DomainObject.Predmet.StrankaListNazivFormatedOIB>
    <izvorni_sadrzaj>
      <item>ZAGORJE dioničko društvo za izvođenje svih vrsta građevinskih radova, OIB 69246918842</item>
    </izvorni_sadrzaj>
    <derivirana_varijabla naziv="DomainObject.Predmet.StrankaListNazivFormatedOIB_1">
      <item>ZAGORJE dioničko društvo za izvođenje svih vrsta građevinskih radova, OIB 69246918842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St-124/2018-5</izvorni_sadrzaj>
    <derivirana_varijabla naziv="DomainObject.PoslovniBrojDokumenta_1">St-124/2018-5</derivirana_varijabla>
  </DomainObject.PoslovniBrojDokumenta>
  <DomainObject.Predmet.StrankaIDrugi>
    <izvorni_sadrzaj>ZAGORJE dioničko društvo za izvođenje svih vrsta građevinskih radova</izvorni_sadrzaj>
    <derivirana_varijabla naziv="DomainObject.Predmet.StrankaIDrugi_1">ZAGORJE dioničko društvo za izvođenje svih vrsta građevinskih radova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ZAGORJE dioničko društvo za izvođenje svih vrsta građevinskih radova, OIB 69246918842, Ankice Opolski 2, 42000 Varaždin</izvorni_sadrzaj>
    <derivirana_varijabla naziv="DomainObject.Predmet.StrankaIDrugiAdressOIB_1">ZAGORJE dioničko društvo za izvođenje svih vrsta građevinskih radova, OIB 69246918842, Ankice Opolski 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 dioničko društvo za izvođenje svih vrsta građevinskih radova</item>
      <item>Sudski registar</item>
    </izvorni_sadrzaj>
    <derivirana_varijabla naziv="DomainObject.Predmet.SudioniciListNaziv_1">
      <item>ZAGORJE dioničko društvo za izvođenje svih vrsta građevinskih radova</item>
      <item>Sudski registar</item>
    </derivirana_varijabla>
  </DomainObject.Predmet.SudioniciListNaziv>
  <DomainObject.Predmet.SudioniciListAdressOIB>
    <izvorni_sadrzaj>
      <item>ZAGORJE dioničko društvo za izvođenje svih vrsta građevinskih radova, OIB 69246918842, Ankice Opolski 2,42000 Varaždin</item>
      <item>Sudski registar</item>
    </izvorni_sadrzaj>
    <derivirana_varijabla naziv="DomainObject.Predmet.SudioniciListAdressOIB_1">
      <item>ZAGORJE dioničko društvo za izvođenje svih vrsta građevinskih radova, OIB 69246918842, Ankice Opolski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0DCFA7-2D32-4C9D-896E-C96961C583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1499</properties:Words>
  <properties:Characters>7898</properties:Characters>
  <properties:Lines>186</properties:Lines>
  <properties:Paragraphs>57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2018-04-25T13:14:00Z</cp:lastPrinted>
  <dcterms:modified xmlns:xsi="http://www.w3.org/2001/XMLSchema-instance" xsi:type="dcterms:W3CDTF">2018-04-25T13:16:00Z</dcterms:modified>
  <cp:revision>56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St-124/2018-5 / Odluka - Rješenje - otvaranje stečajnog postupka (odluka_St-124_2018-5.docx)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