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7e1e4" w14:paraId="207e1e4" w:rsidRDefault="00D7445B" w:rsidP="00910611" w:rsidR="00D7445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445B" w:rsidP="00910611" w:rsidR="00D7445B">
      <w:r>
        <w:rPr>
          <w:rFonts w:eastAsia="MS Mincho"/>
        </w:rPr>
        <w:t>REPUBLIKA HRVATSKA</w:t>
      </w:r>
    </w:p>
    <w:p w:rsidRDefault="00D7445B" w:rsidP="00910611" w:rsidR="00D7445B">
      <w:r>
        <w:rPr>
          <w:rFonts w:eastAsia="MS Mincho"/>
        </w:rPr>
        <w:t>TRGOVAČKI SUD U RIJECI</w:t>
      </w:r>
    </w:p>
    <w:p w:rsidRDefault="00D7445B" w:rsidP="00D7445B" w:rsidR="00D2781D" w:rsidRPr="00F16BC7">
      <w:r>
        <w:rPr>
          <w:rFonts w:eastAsia="MS Mincho"/>
        </w:rPr>
        <w:t xml:space="preserve">      Rijeka, Zadarska 1 i 3</w:t>
      </w:r>
      <w:r w:rsidR="00CB070F"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074B99" w:rsidRPr="00074B99">
        <w:rPr>
          <w:rFonts w:eastAsia="Calibri"/>
          <w:lang w:eastAsia="en-US"/>
        </w:rPr>
        <w:t>Compass Boats Composite jednostavno društvo s ograničenom odgovornošću za iznajmljivanje prikolica i poluprikolica za teret Rijeka (Grad Rijeka), Turkovo 7/A</w:t>
      </w:r>
      <w:r w:rsidR="00074B99">
        <w:t xml:space="preserve">, OIB </w:t>
      </w:r>
      <w:r w:rsidR="00074B99" w:rsidRPr="00074B99">
        <w:rPr>
          <w:rFonts w:eastAsia="Calibri"/>
          <w:lang w:eastAsia="en-US"/>
        </w:rPr>
        <w:t>95224268679, MBS: 040322829</w:t>
      </w:r>
      <w:r w:rsidRPr="00F16BC7">
        <w:t xml:space="preserve">, dana </w:t>
      </w:r>
      <w:r w:rsidR="00AD6BD6" w:rsidRPr="00F16BC7">
        <w:t>2</w:t>
      </w:r>
      <w:r w:rsidR="00C9737D">
        <w:t>7</w:t>
      </w:r>
      <w:r w:rsidR="00AD6BD6" w:rsidRPr="00F16BC7">
        <w:t xml:space="preserve">. veljače </w:t>
      </w:r>
      <w:r w:rsidR="00211614" w:rsidRPr="00F16BC7">
        <w:t>2017</w:t>
      </w:r>
      <w:r w:rsidRPr="00F16BC7">
        <w:t>. godine</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074B99" w:rsidRPr="00074B99">
        <w:rPr>
          <w:rFonts w:eastAsia="Calibri"/>
          <w:lang w:eastAsia="en-US"/>
        </w:rPr>
        <w:t>Branislav</w:t>
      </w:r>
      <w:r w:rsidR="00074B99">
        <w:rPr>
          <w:rFonts w:eastAsia="Calibri"/>
          <w:lang w:eastAsia="en-US"/>
        </w:rPr>
        <w:t>u</w:t>
      </w:r>
      <w:r w:rsidR="00074B99" w:rsidRPr="00074B99">
        <w:rPr>
          <w:rFonts w:eastAsia="Calibri"/>
          <w:lang w:eastAsia="en-US"/>
        </w:rPr>
        <w:t xml:space="preserve"> Cvetković</w:t>
      </w:r>
      <w:r w:rsidR="00074B99">
        <w:rPr>
          <w:rFonts w:eastAsia="Calibri"/>
          <w:lang w:eastAsia="en-US"/>
        </w:rPr>
        <w:t>u</w:t>
      </w:r>
      <w:r w:rsidR="00074B99" w:rsidRPr="00074B99">
        <w:rPr>
          <w:rFonts w:eastAsia="Calibri"/>
          <w:lang w:eastAsia="en-US"/>
        </w:rPr>
        <w:t xml:space="preserve"> Meier, OIB: 21864525923, Rijeka, Turkovo 7/A</w:t>
      </w:r>
      <w:r w:rsidRPr="00F16BC7">
        <w:t xml:space="preserve">, osobi ovlaštenoj za zastupanje dužnika </w:t>
      </w:r>
      <w:r w:rsidR="00074B99" w:rsidRPr="00074B99">
        <w:rPr>
          <w:rFonts w:eastAsia="Calibri"/>
          <w:lang w:eastAsia="en-US"/>
        </w:rPr>
        <w:t>Compass Boats Composite jednostavno društvo s ograničenom odgovornošću za iznajmljivanje prikolica i poluprikolica za teret Rijeka (Grad Rijeka), Turkovo 7/A</w:t>
      </w:r>
      <w:r w:rsidR="00074B99">
        <w:t xml:space="preserve">, OIB </w:t>
      </w:r>
      <w:r w:rsidR="00074B99" w:rsidRPr="00074B99">
        <w:rPr>
          <w:rFonts w:eastAsia="Calibri"/>
          <w:lang w:eastAsia="en-US"/>
        </w:rPr>
        <w:t>95224268679, MBS: 040322829</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074B99">
        <w:t>438-2015</w:t>
      </w:r>
      <w:r w:rsidR="00ED4AC7" w:rsidRPr="00F16BC7">
        <w:t>. Potvrdu o uplati dostaviti će pri tome ovom sudu uz poziv na posl. br. 14 St-</w:t>
      </w:r>
      <w:r w:rsidR="00074B99">
        <w:t>438/2015</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074B99" w:rsidRPr="00074B99">
        <w:rPr>
          <w:rFonts w:eastAsia="Calibri"/>
          <w:lang w:eastAsia="en-US"/>
        </w:rPr>
        <w:t>Branislav</w:t>
      </w:r>
      <w:r w:rsidR="00074B99">
        <w:rPr>
          <w:rFonts w:eastAsia="Calibri"/>
          <w:lang w:eastAsia="en-US"/>
        </w:rPr>
        <w:t>u</w:t>
      </w:r>
      <w:r w:rsidR="00074B99" w:rsidRPr="00074B99">
        <w:rPr>
          <w:rFonts w:eastAsia="Calibri"/>
          <w:lang w:eastAsia="en-US"/>
        </w:rPr>
        <w:t xml:space="preserve"> Cvetković</w:t>
      </w:r>
      <w:r w:rsidR="00074B99">
        <w:rPr>
          <w:rFonts w:eastAsia="Calibri"/>
          <w:lang w:eastAsia="en-US"/>
        </w:rPr>
        <w:t>u</w:t>
      </w:r>
      <w:r w:rsidR="00074B99" w:rsidRPr="00074B99">
        <w:rPr>
          <w:rFonts w:eastAsia="Calibri"/>
          <w:lang w:eastAsia="en-US"/>
        </w:rPr>
        <w:t xml:space="preserve"> Meier, OIB: 21864525923, Rijeka, Turkovo 7/A</w:t>
      </w:r>
      <w:r w:rsidRPr="00F16BC7">
        <w:t xml:space="preserve">, osobi ovlaštenoj za zastupanje dužnika </w:t>
      </w:r>
      <w:r w:rsidR="00074B99" w:rsidRPr="00074B99">
        <w:rPr>
          <w:rFonts w:eastAsia="Calibri"/>
          <w:lang w:eastAsia="en-US"/>
        </w:rPr>
        <w:t>Compass Boats Composite jednostavno društvo s ograničenom odgovornošću za iznajmljivanje prikolica i poluprikolica za teret Rijeka (Grad Rijeka), Turkovo 7/A</w:t>
      </w:r>
      <w:r w:rsidR="00074B99">
        <w:t xml:space="preserve">, OIB </w:t>
      </w:r>
      <w:r w:rsidR="00074B99" w:rsidRPr="00074B99">
        <w:rPr>
          <w:rFonts w:eastAsia="Calibri"/>
          <w:lang w:eastAsia="en-US"/>
        </w:rPr>
        <w:t>95224268679, MBS: 040322829</w:t>
      </w:r>
      <w:r w:rsidRPr="00F16BC7">
        <w:t xml:space="preserve">, kao obvezniku plaćanja, da u roku od osam dana od dostave ovog rješenja plati iznos od </w:t>
      </w:r>
      <w:r w:rsidR="00C9737D">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074B99">
        <w:t>438-2015</w:t>
      </w:r>
      <w:r w:rsidR="00174EFE" w:rsidRPr="00F16BC7">
        <w:t>. Potvrdu o uplati dostaviti će pri tome ovom sudu uz poziv na posl. br. 14 St-</w:t>
      </w:r>
      <w:r w:rsidR="00074B99">
        <w:t>438/2015</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D30427" w:rsidRPr="00074B99">
        <w:rPr>
          <w:rFonts w:eastAsia="Calibri"/>
          <w:lang w:eastAsia="en-US"/>
        </w:rPr>
        <w:t>21864525923</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074B99">
        <w:t>438-2015</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D30427">
        <w:t>438</w:t>
      </w:r>
      <w:r w:rsidR="00F16BC7" w:rsidRPr="00F16BC7">
        <w:t>-201</w:t>
      </w:r>
      <w:r w:rsidR="00D30427">
        <w:t>5</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D30427">
        <w:t>438/2015</w:t>
      </w:r>
      <w:r w:rsidR="00F16BC7" w:rsidRPr="00F16BC7">
        <w:t xml:space="preserve"> od 2</w:t>
      </w:r>
      <w:r w:rsidR="00C9737D">
        <w:t>7</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C9737D">
        <w:t>7</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93624" w:rsidP="00B64D87" w:rsidR="00C93624">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C9737D">
        <w:rPr>
          <w:bCs/>
        </w:rPr>
        <w:t>7</w:t>
      </w:r>
      <w:r w:rsidR="00BD18E7">
        <w:rPr>
          <w:bCs/>
        </w:rPr>
        <w:t>.</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3B94" w:rsidR="00D53B94">
      <w:r>
        <w:separator/>
      </w:r>
    </w:p>
  </w:endnote>
  <w:endnote w:id="0" w:type="continuationSeparator">
    <w:p w:rsidRDefault="00D53B94" w:rsidR="00D53B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445B">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3B94" w:rsidR="00D53B94">
      <w:r>
        <w:separator/>
      </w:r>
    </w:p>
  </w:footnote>
  <w:footnote w:id="0" w:type="continuationSeparator">
    <w:p w:rsidRDefault="00D53B94" w:rsidR="00D53B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074B99">
      <w:t>438/2015</w:t>
    </w:r>
    <w:r w:rsidR="00C93624">
      <w:t>-18</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2BB3"/>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3624"/>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3B94"/>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45B"/>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D7445B"/>
    <w:rPr>
      <w:color w:val="808080"/>
      <w:bdr w:space="0" w:sz="0" w:color="auto" w:val="none"/>
      <w:shd w:fill="auto" w:color="auto" w:val="clear"/>
    </w:rPr>
  </w:style>
  <w:style w:customStyle="true" w:styleId="eSPISCCParagraphDefaultFont" w:type="character">
    <w:name w:val="eSPIS_CC_Paragraph Default Font"/>
    <w:basedOn w:val="Zadanifontodlomka"/>
    <w:rsid w:val="00D744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445B"/>
    <w:rPr>
      <w:bdr w:space="0" w:sz="0" w:color="auto" w:val="none"/>
      <w:shd w:fill="FFFFCC" w:color="auto" w:val="clear"/>
      <w:lang w:val="hr-HR"/>
    </w:rPr>
  </w:style>
  <w:style w:customStyle="true" w:styleId="PozadinaSvijetloCrvena" w:type="character">
    <w:name w:val="Pozadina_SvijetloCrvena"/>
    <w:basedOn w:val="eSPISCCParagraphDefaultFont"/>
    <w:rsid w:val="00D744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44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D7445B"/>
    <w:rPr>
      <w:color w:val="808080"/>
      <w:bdr w:color="auto" w:space="0" w:sz="0" w:val="none"/>
      <w:shd w:color="auto" w:fill="auto" w:val="clear"/>
    </w:rPr>
  </w:style>
  <w:style w:customStyle="1" w:styleId="eSPISCCParagraphDefaultFont" w:type="character">
    <w:name w:val="eSPIS_CC_Paragraph Default Font"/>
    <w:basedOn w:val="Zadanifontodlomka"/>
    <w:rsid w:val="00D744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445B"/>
    <w:rPr>
      <w:bdr w:color="auto" w:space="0" w:sz="0" w:val="none"/>
      <w:shd w:color="auto" w:fill="FFFFCC" w:val="clear"/>
      <w:lang w:val="hr-HR"/>
    </w:rPr>
  </w:style>
  <w:style w:customStyle="1" w:styleId="PozadinaSvijetloCrvena" w:type="character">
    <w:name w:val="Pozadina_SvijetloCrvena"/>
    <w:basedOn w:val="eSPISCCParagraphDefaultFont"/>
    <w:rsid w:val="00D744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44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St-438/2015</izvorni_sadrzaj>
    <derivirana_varijabla naziv="DomainObject.Predmet.OznakaBroj_1">St-438/2015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COMPASS BOATS COMPOSITE j.d.o.o.  Rijeka</izvorni_sadrzaj>
    <derivirana_varijabla naziv="DomainObject.Predmet.ProtustrankaFormated_1">  COMPASS BOATS COMPOSITE j.d.o.o.  Rijeka</derivirana_varijabla>
  </DomainObject.Predmet.ProtustrankaFormated>
  <DomainObject.Predmet.ProtustrankaFormatedOIB>
    <izvorni_sadrzaj>  COMPASS BOATS COMPOSITE j.d.o.o.  Rijeka, OIB 95224268679</izvorni_sadrzaj>
    <derivirana_varijabla naziv="DomainObject.Predmet.ProtustrankaFormatedOIB_1">  COMPASS BOATS COMPOSITE j.d.o.o.  Rijeka, OIB 95224268679</derivirana_varijabla>
  </DomainObject.Predmet.ProtustrankaFormatedOIB>
  <DomainObject.Predmet.ProtustrankaFormatedWithAdress>
    <izvorni_sadrzaj> COMPASS BOATS COMPOSITE j.d.o.o.  Rijeka, Turkovo 7a, 51000 Rijeka</izvorni_sadrzaj>
    <derivirana_varijabla naziv="DomainObject.Predmet.ProtustrankaFormatedWithAdress_1"> COMPASS BOATS COMPOSITE j.d.o.o.  Rijeka, Turkovo 7a, 51000 Rijeka</derivirana_varijabla>
  </DomainObject.Predmet.ProtustrankaFormatedWithAdress>
  <DomainObject.Predmet.ProtustrankaFormatedWithAdressOIB>
    <izvorni_sadrzaj> COMPASS BOATS COMPOSITE j.d.o.o.  Rijeka, OIB 95224268679, Turkovo 7a, 51000 Rijeka</izvorni_sadrzaj>
    <derivirana_varijabla naziv="DomainObject.Predmet.ProtustrankaFormatedWithAdressOIB_1"> COMPASS BOATS COMPOSITE j.d.o.o.  Rijeka, OIB 95224268679, Turkovo 7a, 51000 Rijeka</derivirana_varijabla>
  </DomainObject.Predmet.ProtustrankaFormatedWithAdressOIB>
  <DomainObject.Predmet.ProtustrankaWithAdress>
    <izvorni_sadrzaj>COMPASS BOATS COMPOSITE j.d.o.o.  Rijeka Turkovo 7a, 51000 Rijeka</izvorni_sadrzaj>
    <derivirana_varijabla naziv="DomainObject.Predmet.ProtustrankaWithAdress_1">COMPASS BOATS COMPOSITE j.d.o.o.  Rijeka Turkovo 7a, 51000 Rijeka</derivirana_varijabla>
  </DomainObject.Predmet.ProtustrankaWithAdress>
  <DomainObject.Predmet.ProtustrankaWithAdressOIB>
    <izvorni_sadrzaj>COMPASS BOATS COMPOSITE j.d.o.o.  Rijeka, OIB 95224268679, Turkovo 7a, 51000 Rijeka</izvorni_sadrzaj>
    <derivirana_varijabla naziv="DomainObject.Predmet.ProtustrankaWithAdressOIB_1">COMPASS BOATS COMPOSITE j.d.o.o.  Rijeka, OIB 95224268679, Turkovo 7a, 51000 Rijeka</derivirana_varijabla>
  </DomainObject.Predmet.ProtustrankaWithAdressOIB>
  <DomainObject.Predmet.ProtustrankaNazivFormated>
    <izvorni_sadrzaj>COMPASS BOATS COMPOSITE j.d.o.o.  Rijeka</izvorni_sadrzaj>
    <derivirana_varijabla naziv="DomainObject.Predmet.ProtustrankaNazivFormated_1">COMPASS BOATS COMPOSITE j.d.o.o.  Rijeka</derivirana_varijabla>
  </DomainObject.Predmet.ProtustrankaNazivFormated>
  <DomainObject.Predmet.ProtustrankaNazivFormatedOIB>
    <izvorni_sadrzaj>COMPASS BOATS COMPOSITE j.d.o.o.  Rijeka, OIB 95224268679</izvorni_sadrzaj>
    <derivirana_varijabla naziv="DomainObject.Predmet.ProtustrankaNazivFormatedOIB_1">COMPASS BOATS COMPOSITE j.d.o.o.  Rijeka, OIB 95224268679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COMPASS BOATS COMPOSITE j.d.o.o.  Rijeka</item>
    </izvorni_sadrzaj>
    <derivirana_varijabla naziv="DomainObject.Predmet.ProtuStrankaListFormated_1">
      <item>COMPASS BOATS COMPOSITE j.d.o.o.  Rijeka</item>
    </derivirana_varijabla>
  </DomainObject.Predmet.ProtuStrankaListFormated>
  <DomainObject.Predmet.ProtuStrankaListFormatedOIB>
    <izvorni_sadrzaj>
      <item>COMPASS BOATS COMPOSITE j.d.o.o.  Rijeka, OIB 95224268679</item>
    </izvorni_sadrzaj>
    <derivirana_varijabla naziv="DomainObject.Predmet.ProtuStrankaListFormatedOIB_1">
      <item>COMPASS BOATS COMPOSITE j.d.o.o.  Rijeka, OIB 95224268679</item>
    </derivirana_varijabla>
  </DomainObject.Predmet.ProtuStrankaListFormatedOIB>
  <DomainObject.Predmet.ProtuStrankaListFormatedWithAdress>
    <izvorni_sadrzaj>
      <item>COMPASS BOATS COMPOSITE j.d.o.o.  Rijeka, Turkovo 7a, 51000 Rijeka</item>
    </izvorni_sadrzaj>
    <derivirana_varijabla naziv="DomainObject.Predmet.ProtuStrankaListFormatedWithAdress_1">
      <item>COMPASS BOATS COMPOSITE j.d.o.o.  Rijeka, Turkovo 7a, 51000 Rijeka</item>
    </derivirana_varijabla>
  </DomainObject.Predmet.ProtuStrankaListFormatedWithAdress>
  <DomainObject.Predmet.ProtuStrankaListFormatedWithAdressOIB>
    <izvorni_sadrzaj>
      <item>COMPASS BOATS COMPOSITE j.d.o.o.  Rijeka, OIB 95224268679, Turkovo 7a, 51000 Rijeka</item>
    </izvorni_sadrzaj>
    <derivirana_varijabla naziv="DomainObject.Predmet.ProtuStrankaListFormatedWithAdressOIB_1">
      <item>COMPASS BOATS COMPOSITE j.d.o.o.  Rijeka, OIB 95224268679, Turkovo 7a, 51000 Rijeka</item>
    </derivirana_varijabla>
  </DomainObject.Predmet.ProtuStrankaListFormatedWithAdressOIB>
  <DomainObject.Predmet.ProtuStrankaListNazivFormated>
    <izvorni_sadrzaj>
      <item>COMPASS BOATS COMPOSITE j.d.o.o.  Rijeka</item>
    </izvorni_sadrzaj>
    <derivirana_varijabla naziv="DomainObject.Predmet.ProtuStrankaListNazivFormated_1">
      <item>COMPASS BOATS COMPOSITE j.d.o.o.  Rijeka</item>
    </derivirana_varijabla>
  </DomainObject.Predmet.ProtuStrankaListNazivFormated>
  <DomainObject.Predmet.ProtuStrankaListNazivFormatedOIB>
    <izvorni_sadrzaj>
      <item>COMPASS BOATS COMPOSITE j.d.o.o.  Rijeka, OIB 95224268679</item>
    </izvorni_sadrzaj>
    <derivirana_varijabla naziv="DomainObject.Predmet.ProtuStrankaListNazivFormatedOIB_1">
      <item>COMPASS BOATS COMPOSITE j.d.o.o.  Rijeka, OIB 95224268679</item>
    </derivirana_varijabla>
  </DomainObject.Predmet.ProtuStrankaListNazivFormatedOIB>
  <DomainObject.Predmet.OstaliListFormated>
    <izvorni_sadrzaj>
      <item>Branislav Cvetković Meier</item>
    </izvorni_sadrzaj>
    <derivirana_varijabla naziv="DomainObject.Predmet.OstaliListFormated_1">
      <item>Branislav Cvetković Meier</item>
    </derivirana_varijabla>
  </DomainObject.Predmet.OstaliListFormated>
  <DomainObject.Predmet.OstaliListFormatedOIB>
    <izvorni_sadrzaj>
      <item>Branislav Cvetković Meier</item>
    </izvorni_sadrzaj>
    <derivirana_varijabla naziv="DomainObject.Predmet.OstaliListFormatedOIB_1">
      <item>Branislav Cvetković Meier</item>
    </derivirana_varijabla>
  </DomainObject.Predmet.OstaliListFormatedOIB>
  <DomainObject.Predmet.OstaliListFormatedWithAdress>
    <izvorni_sadrzaj>
      <item>Branislav Cvetković Meier, Turkovo 7/A, 51000 Rijeka</item>
    </izvorni_sadrzaj>
    <derivirana_varijabla naziv="DomainObject.Predmet.OstaliListFormatedWithAdress_1">
      <item>Branislav Cvetković Meier, Turkovo 7/A, 51000 Rijeka</item>
    </derivirana_varijabla>
  </DomainObject.Predmet.OstaliListFormatedWithAdress>
  <DomainObject.Predmet.OstaliListFormatedWithAdressOIB>
    <izvorni_sadrzaj>
      <item>Branislav Cvetković Meier, Turkovo 7/A, 51000 Rijeka</item>
    </izvorni_sadrzaj>
    <derivirana_varijabla naziv="DomainObject.Predmet.OstaliListFormatedWithAdressOIB_1">
      <item>Branislav Cvetković Meier, Turkovo 7/A, 51000 Rijeka</item>
    </derivirana_varijabla>
  </DomainObject.Predmet.OstaliListFormatedWithAdressOIB>
  <DomainObject.Predmet.OstaliListNazivFormated>
    <izvorni_sadrzaj>
      <item>Branislav Cvetković Meier</item>
    </izvorni_sadrzaj>
    <derivirana_varijabla naziv="DomainObject.Predmet.OstaliListNazivFormated_1">
      <item>Branislav Cvetković Meier</item>
    </derivirana_varijabla>
  </DomainObject.Predmet.OstaliListNazivFormated>
  <DomainObject.Predmet.OstaliListNazivFormatedOIB>
    <izvorni_sadrzaj>
      <item>Branislav Cvetković Meier</item>
    </izvorni_sadrzaj>
    <derivirana_varijabla naziv="DomainObject.Predmet.OstaliListNazivFormatedOIB_1">
      <item>Branislav Cvetković Meier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COMPASS BOATS COMPOSITE j.d.o.o.  Rijeka</izvorni_sadrzaj>
    <derivirana_varijabla naziv="DomainObject.Predmet.ProtustrankaIDrugi_1">COMPASS BOATS COMPOSITE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COMPASS BOATS COMPOSITE j.d.o.o.  Rijeka, OIB 95224268679, Turkovo 7a, 51000 Rijeka</izvorni_sadrzaj>
    <derivirana_varijabla naziv="DomainObject.Predmet.ProtustrankaIDrugiAdressOIB_1">COMPASS BOATS COMPOSITE j.d.o.o.  Rijeka, OIB 95224268679, Turkovo 7a,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COMPASS BOATS COMPOSITE j.d.o.o.  Rijeka</item>
      <item>Branislav Cvetković Meier</item>
    </izvorni_sadrzaj>
    <derivirana_varijabla naziv="DomainObject.Predmet.SudioniciListNaziv_1">
      <item>FINA  Rijeka</item>
      <item>COMPASS BOATS COMPOSITE j.d.o.o.  Rijeka</item>
      <item>Branislav Cvetković Meier</item>
    </derivirana_varijabla>
  </DomainObject.Predmet.SudioniciListNaziv>
  <DomainObject.Predmet.SudioniciListAdressOIB>
    <izvorni_sadrzaj>
      <item>FINA  Rijeka, OIB 85821130368, Frana Kurelca 8,51000 Rijeka</item>
      <item>COMPASS BOATS COMPOSITE j.d.o.o.  Rijeka, OIB 95224268679, Turkovo 7a,51000 Rijeka</item>
      <item>Branislav Cvetković Meier, Turkovo 7/A,51000 Rijeka</item>
    </izvorni_sadrzaj>
    <derivirana_varijabla naziv="DomainObject.Predmet.SudioniciListAdressOIB_1">
      <item>FINA  Rijeka, OIB 85821130368, Frana Kurelca 8,51000 Rijeka</item>
      <item>COMPASS BOATS COMPOSITE j.d.o.o.  Rijeka, OIB 95224268679, Turkovo 7a,51000 Rijeka</item>
      <item>Branislav Cvetković Meier, Turkovo 7/A,51000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95224268679</item>
      <item>, OIB null</item>
    </izvorni_sadrzaj>
    <derivirana_varijabla naziv="DomainObject.Predmet.SudioniciListNazivOIB_1">
      <item>, OIB 85821130368</item>
      <item>, OIB 95224268679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1062</properties:Words>
  <properties:Characters>5962</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2017-02-27T08:41:00Z</dcterms:created>
  <dc:creator>korlevicd</dc:creator>
  <cp:lastModifiedBy>Danijela Fumić</cp:lastModifiedBy>
  <cp:lastPrinted>2017-02-27T08:41:00Z</cp:lastPrinted>
  <dcterms:modified xmlns:xsi="http://www.w3.org/2001/XMLSchema-instance" xsi:type="dcterms:W3CDTF">2017-02-27T08:43:00Z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