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a033" w14:paraId="738a03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F3BE3">
        <w:t>3764</w:t>
      </w:r>
      <w:r>
        <w:t>/2015</w:t>
      </w:r>
      <w:r w:rsidR="00455622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10851" w:rsidRPr="00510851">
        <w:t>VESTTEST d.o.o., Oranice 26, Zagreb, OIB: 29721814388</w:t>
      </w:r>
      <w:r>
        <w:t xml:space="preserve">, dana      </w:t>
      </w:r>
      <w:r w:rsidR="00596598">
        <w:t>07</w:t>
      </w:r>
      <w:r>
        <w:t xml:space="preserve">. </w:t>
      </w:r>
      <w:r w:rsidR="00451D76">
        <w:t>veljače</w:t>
      </w:r>
      <w:r>
        <w:t xml:space="preserve"> </w:t>
      </w:r>
      <w:r w:rsidR="00451D76">
        <w:t>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10851" w:rsidRPr="00510851">
        <w:t>VESTTEST d.o.o., Oranice 26, Zagreb, OIB: 29721814388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510851">
        <w:t xml:space="preserve"> </w:t>
      </w:r>
      <w:r w:rsidR="00451D76">
        <w:t xml:space="preserve"> </w:t>
      </w:r>
      <w:r w:rsidR="00596598">
        <w:t xml:space="preserve">07. </w:t>
      </w:r>
      <w:r w:rsidR="00451D76">
        <w:t>veljače</w:t>
      </w:r>
      <w:r>
        <w:t xml:space="preserve"> </w:t>
      </w:r>
      <w:r w:rsidR="00451D76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</w:t>
      </w:r>
      <w:r w:rsidR="00596598">
        <w:t>NADA RELJIĆ iz Slavonskog Broda, Naselje A. Hebranga 7/9, OIB:63776354688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10851" w:rsidRPr="00510851">
        <w:t>VESTTEST d.o.o., Oranice 26, Zagreb, OIB: 29721814388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510851">
        <w:t xml:space="preserve"> </w:t>
      </w:r>
      <w:r w:rsidR="00596598">
        <w:t>07</w:t>
      </w:r>
      <w:r>
        <w:t xml:space="preserve">. </w:t>
      </w:r>
      <w:r w:rsidR="00451D76">
        <w:t>veljače</w:t>
      </w:r>
      <w:r>
        <w:t xml:space="preserve"> </w:t>
      </w:r>
      <w:r w:rsidR="00451D76">
        <w:t>2017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5562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455622" w:rsidP="00455622" w:rsidR="00455622">
      <w:pPr>
        <w:pStyle w:val="Bezproreda"/>
        <w:jc w:val="right"/>
      </w:pPr>
      <w:r>
        <w:t>Za točnost otpravka-ovlašteni službenik:</w:t>
      </w:r>
    </w:p>
    <w:p w:rsidRDefault="00455622" w:rsidP="00455622" w:rsidR="00455622">
      <w:pPr>
        <w:pStyle w:val="Bezproreda"/>
        <w:jc w:val="right"/>
      </w:pPr>
      <w:r>
        <w:t xml:space="preserve">Tanja Štraubert </w:t>
      </w:r>
    </w:p>
    <w:sectPr w:rsidSect="00EF1FD3" w:rsidR="0045562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8E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F3BE3" w:rsidRPr="00CF3BE3">
          <w:t>3764/2015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10428"/>
    <w:rsid w:val="00047C0E"/>
    <w:rsid w:val="001371FB"/>
    <w:rsid w:val="001B22F8"/>
    <w:rsid w:val="003A3366"/>
    <w:rsid w:val="00451D76"/>
    <w:rsid w:val="00455622"/>
    <w:rsid w:val="004E266D"/>
    <w:rsid w:val="004F4042"/>
    <w:rsid w:val="00510851"/>
    <w:rsid w:val="00596598"/>
    <w:rsid w:val="00677951"/>
    <w:rsid w:val="00A578E3"/>
    <w:rsid w:val="00AA7B27"/>
    <w:rsid w:val="00AE11D4"/>
    <w:rsid w:val="00BC1874"/>
    <w:rsid w:val="00C136F3"/>
    <w:rsid w:val="00C223FD"/>
    <w:rsid w:val="00CF3BE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55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55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3764</izvorni_sadrzaj>
    <derivirana_varijabla naziv="DomainObject.Predmet.Broj_1">3764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St-3764/2015</izvorni_sadrzaj>
    <derivirana_varijabla naziv="DomainObject.Predmet.OznakaBroj_1">St-3764/2015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VESTTEST d.o.o. zastupanog po punomoćniku Štefanija Vukelić</izvorni_sadrzaj>
    <derivirana_varijabla naziv="DomainObject.Predmet.ProtustrankaFormated_1">  VESTTEST d.o.o. zastupanog po punomoćniku Štefanija Vukelić</derivirana_varijabla>
  </DomainObject.Predmet.ProtustrankaFormated>
  <DomainObject.Predmet.ProtustrankaFormatedOIB>
    <izvorni_sadrzaj>  VESTTEST d.o.o., OIB 29721814388 zastupanog po punomoćniku Štefanija Vukelić</izvorni_sadrzaj>
    <derivirana_varijabla naziv="DomainObject.Predmet.ProtustrankaFormatedOIB_1">  VESTTEST d.o.o., OIB 29721814388 zastupanog po punomoćniku Štefanija Vukelić</derivirana_varijabla>
  </DomainObject.Predmet.ProtustrankaFormatedOIB>
  <DomainObject.Predmet.ProtustrankaFormatedWithAdress>
    <izvorni_sadrzaj> VESTTEST d.o.o., Oranice 26, 10000 Zagreb zastupanog po punomoćniku Štefanija Vukelić</izvorni_sadrzaj>
    <derivirana_varijabla naziv="DomainObject.Predmet.ProtustrankaFormatedWithAdress_1"> VESTTEST d.o.o., Oranice 26, 10000 Zagreb zastupanog po punomoćniku Štefanija Vukelić</derivirana_varijabla>
  </DomainObject.Predmet.ProtustrankaFormatedWithAdress>
  <DomainObject.Predmet.ProtustrankaFormatedWithAdressOIB>
    <izvorni_sadrzaj> VESTTEST d.o.o., OIB 29721814388, Oranice 26, 10000 Zagreb zastupanog po punomoćniku Štefanija Vukelić</izvorni_sadrzaj>
    <derivirana_varijabla naziv="DomainObject.Predmet.ProtustrankaFormatedWithAdressOIB_1"> VESTTEST d.o.o., OIB 29721814388, Oranice 26, 10000 Zagreb zastupanog po punomoćniku Štefanija Vukelić</derivirana_varijabla>
  </DomainObject.Predmet.ProtustrankaFormatedWithAdressOIB>
  <DomainObject.Predmet.ProtustrankaWithAdress>
    <izvorni_sadrzaj>VESTTEST d.o.o. Oranice 26, 10000 Zagreb</izvorni_sadrzaj>
    <derivirana_varijabla naziv="DomainObject.Predmet.ProtustrankaWithAdress_1">VESTTEST d.o.o. Oranice 26, 10000 Zagreb</derivirana_varijabla>
  </DomainObject.Predmet.ProtustrankaWithAdress>
  <DomainObject.Predmet.ProtustrankaWithAdressOIB>
    <izvorni_sadrzaj>VESTTEST d.o.o., OIB 29721814388, Oranice 26, 10000 Zagreb</izvorni_sadrzaj>
    <derivirana_varijabla naziv="DomainObject.Predmet.ProtustrankaWithAdressOIB_1">VESTTEST d.o.o., OIB 29721814388, Oranice 26, 10000 Zagreb</derivirana_varijabla>
  </DomainObject.Predmet.ProtustrankaWithAdressOIB>
  <DomainObject.Predmet.ProtustrankaNazivFormated>
    <izvorni_sadrzaj>VESTTEST d.o.o.</izvorni_sadrzaj>
    <derivirana_varijabla naziv="DomainObject.Predmet.ProtustrankaNazivFormated_1">VESTTEST d.o.o.</derivirana_varijabla>
  </DomainObject.Predmet.ProtustrankaNazivFormated>
  <DomainObject.Predmet.ProtustrankaNazivFormatedOIB>
    <izvorni_sadrzaj>VESTTEST d.o.o., OIB 29721814388</izvorni_sadrzaj>
    <derivirana_varijabla naziv="DomainObject.Predmet.ProtustrankaNazivFormatedOIB_1">VESTTEST d.o.o., OIB 29721814388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VESTTEST d.o.o. zastupanog po punomoćniku Štefanija Vukelić</item>
    </izvorni_sadrzaj>
    <derivirana_varijabla naziv="DomainObject.Predmet.ProtuStrankaListFormated_1">
      <item>VESTTEST d.o.o. zastupanog po punomoćniku Štefanija Vukelić</item>
    </derivirana_varijabla>
  </DomainObject.Predmet.ProtuStrankaListFormated>
  <DomainObject.Predmet.ProtuStrankaListFormatedOIB>
    <izvorni_sadrzaj>
      <item>VESTTEST d.o.o., OIB 29721814388 zastupanog po punomoćniku Štefanija Vukelić</item>
    </izvorni_sadrzaj>
    <derivirana_varijabla naziv="DomainObject.Predmet.ProtuStrankaListFormatedOIB_1">
      <item>VESTTEST d.o.o., OIB 29721814388 zastupanog po punomoćniku Štefanija Vukelić</item>
    </derivirana_varijabla>
  </DomainObject.Predmet.ProtuStrankaListFormatedOIB>
  <DomainObject.Predmet.ProtuStrankaListFormatedWithAdress>
    <izvorni_sadrzaj>
      <item>VESTTEST d.o.o., Oranice 26, 10000 Zagreb zastupanog po punomoćniku Štefanija Vukelić</item>
    </izvorni_sadrzaj>
    <derivirana_varijabla naziv="DomainObject.Predmet.ProtuStrankaListFormatedWithAdress_1">
      <item>VESTTEST d.o.o., Oranice 26, 10000 Zagreb zastupanog po punomoćniku Štefanija Vukelić</item>
    </derivirana_varijabla>
  </DomainObject.Predmet.ProtuStrankaListFormatedWithAdress>
  <DomainObject.Predmet.ProtuStrankaListFormatedWithAdressOIB>
    <izvorni_sadrzaj>
      <item>VESTTEST d.o.o., OIB 29721814388, Oranice 26, 10000 Zagreb zastupanog po punomoćniku Štefanija Vukelić</item>
    </izvorni_sadrzaj>
    <derivirana_varijabla naziv="DomainObject.Predmet.ProtuStrankaListFormatedWithAdressOIB_1">
      <item>VESTTEST d.o.o., OIB 29721814388, Oranice 26, 10000 Zagreb zastupanog po punomoćniku Štefanija Vukelić</item>
    </derivirana_varijabla>
  </DomainObject.Predmet.ProtuStrankaListFormatedWithAdressOIB>
  <DomainObject.Predmet.ProtuStrankaListNazivFormated>
    <izvorni_sadrzaj>
      <item>VESTTEST d.o.o.</item>
    </izvorni_sadrzaj>
    <derivirana_varijabla naziv="DomainObject.Predmet.ProtuStrankaListNazivFormated_1">
      <item>VESTTEST d.o.o.</item>
    </derivirana_varijabla>
  </DomainObject.Predmet.ProtuStrankaListNazivFormated>
  <DomainObject.Predmet.ProtuStrankaListNazivFormatedOIB>
    <izvorni_sadrzaj>
      <item>VESTTEST d.o.o., OIB 29721814388</item>
    </izvorni_sadrzaj>
    <derivirana_varijabla naziv="DomainObject.Predmet.ProtuStrankaListNazivFormatedOIB_1">
      <item>VESTTEST d.o.o., OIB 29721814388</item>
    </derivirana_varijabla>
  </DomainObject.Predmet.ProtuStrankaListNazivFormatedOIB>
  <DomainObject.Predmet.OstaliListFormated>
    <izvorni_sadrzaj>
      <item>Štefanija Vukelić punomoćnik sudionika u postupku VESTTEST d.o.o.</item>
    </izvorni_sadrzaj>
    <derivirana_varijabla naziv="DomainObject.Predmet.OstaliListFormated_1">
      <item>Štefanija Vukelić punomoćnik sudionika u postupku VESTTEST d.o.o.</item>
    </derivirana_varijabla>
  </DomainObject.Predmet.OstaliListFormated>
  <DomainObject.Predmet.OstaliListFormatedOIB>
    <izvorni_sadrzaj>
      <item>Štefanija Vukelić, OIB 97565961270 punomoćnik sudionika u postupku VESTTEST d.o.o.</item>
    </izvorni_sadrzaj>
    <derivirana_varijabla naziv="DomainObject.Predmet.OstaliListFormatedOIB_1">
      <item>Štefanija Vukelić, OIB 97565961270 punomoćnik sudionika u postupku VESTTEST d.o.o.</item>
    </derivirana_varijabla>
  </DomainObject.Predmet.OstaliListFormatedOIB>
  <DomainObject.Predmet.OstaliListFormatedWithAdress>
    <izvorni_sadrzaj>
      <item>Štefanija Vukelić, Zagrebačka Cesta 77a, 10000 Zagreb punomoćnik sudionika u postupku VESTTEST d.o.o.</item>
    </izvorni_sadrzaj>
    <derivirana_varijabla naziv="DomainObject.Predmet.OstaliListFormatedWithAdress_1">
      <item>Štefanija Vukelić, Zagrebačka Cesta 77a, 10000 Zagreb punomoćnik sudionika u postupku VESTTEST d.o.o.</item>
    </derivirana_varijabla>
  </DomainObject.Predmet.OstaliListFormatedWithAdress>
  <DomainObject.Predmet.OstaliListFormatedWithAdressOIB>
    <izvorni_sadrzaj>
      <item>Štefanija Vukelić, OIB 97565961270, Zagrebačka Cesta 77a, 10000 Zagreb punomoćnik sudionika u postupku VESTTEST d.o.o.</item>
    </izvorni_sadrzaj>
    <derivirana_varijabla naziv="DomainObject.Predmet.OstaliListFormatedWithAdressOIB_1">
      <item>Štefanija Vukelić, OIB 97565961270, Zagrebačka Cesta 77a, 10000 Zagreb punomoćnik sudionika u postupku VESTTEST d.o.o.</item>
    </derivirana_varijabla>
  </DomainObject.Predmet.OstaliListFormatedWithAdressOIB>
  <DomainObject.Predmet.OstaliListNazivFormated>
    <izvorni_sadrzaj>
      <item>Štefanija Vukelić</item>
    </izvorni_sadrzaj>
    <derivirana_varijabla naziv="DomainObject.Predmet.OstaliListNazivFormated_1">
      <item>Štefanija Vukelić</item>
    </derivirana_varijabla>
  </DomainObject.Predmet.OstaliListNazivFormated>
  <DomainObject.Predmet.OstaliListNazivFormatedOIB>
    <izvorni_sadrzaj>
      <item>Štefanija Vukelić, OIB 97565961270</item>
    </izvorni_sadrzaj>
    <derivirana_varijabla naziv="DomainObject.Predmet.OstaliListNazivFormatedOIB_1">
      <item>Štefanija Vukelić, OIB 97565961270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VESTTEST d.o.o.</izvorni_sadrzaj>
    <derivirana_varijabla naziv="DomainObject.Predmet.ProtustrankaIDrugi_1">VESTTEST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VESTTEST d.o.o., OIB 29721814388, Oranice 26, 10000 Zagreb</izvorni_sadrzaj>
    <derivirana_varijabla naziv="DomainObject.Predmet.ProtustrankaIDrugiAdressOIB_1">VESTTEST d.o.o., OIB 29721814388, Oranice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VESTTEST d.o.o.</item>
      <item>Štefanija Vukelić</item>
    </izvorni_sadrzaj>
    <derivirana_varijabla naziv="DomainObject.Predmet.SudioniciListNaziv_1">
      <item>FINA Regionalni centar Zagreb</item>
      <item>VESTTEST d.o.o.</item>
      <item>Štefanija Vukelić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VESTTEST d.o.o., OIB 29721814388, Oranice 26,10000 Zagreb</item>
      <item>Štefanija Vukelić, OIB 97565961270, Zagrebačka Cesta 77a,10000 Zagreb</item>
    </izvorni_sadrzaj>
    <derivirana_varijabla naziv="DomainObject.Predmet.SudioniciListAdressOIB_1">
      <item>FINA Regionalni centar Zagreb, OIB 85821130368, Trg svibanjskih žrtava 1995 br. 1,10000 Zagreb</item>
      <item>VESTTEST d.o.o., OIB 29721814388, Oranice 26,10000 Zagreb</item>
      <item>Štefanija Vukelić, OIB 97565961270, Zagrebačka Cesta 77a,10000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29721814388</item>
      <item>, OIB 97565961270</item>
    </izvorni_sadrzaj>
    <derivirana_varijabla naziv="DomainObject.Predmet.SudioniciListNazivOIB_1">
      <item>, OIB 85821130368</item>
      <item>, OIB 29721814388</item>
      <item>, OIB 97565961270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1976</properties:Characters>
  <properties:Lines>71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2016-04-21T09:32:00Z</dcterms:created>
  <dc:creator>Sandra Rotar Vogrin</dc:creator>
  <cp:lastModifiedBy>Tanja Štraubert</cp:lastModifiedBy>
  <cp:lastPrinted>2017-02-07T12:11:00Z</cp:lastPrinted>
  <dcterms:modified xmlns:xsi="http://www.w3.org/2001/XMLSchema-instance" xsi:type="dcterms:W3CDTF">2017-02-07T12:11:00Z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