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7386" w14:paraId="aaa738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47A12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St-5755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47A12">
        <w:rPr>
          <w:rFonts w:hAnsi="Times New Roman" w:ascii="Times New Roman"/>
        </w:rPr>
        <w:t>ZRAKOPLOVAC d.o.o., OIB:11884563956, Zagreb, Zelengorska 8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647A12">
        <w:rPr>
          <w:rFonts w:hAnsi="Times New Roman" w:ascii="Times New Roman"/>
          <w:szCs w:val="24"/>
          <w:lang w:val="hr-HR"/>
        </w:rPr>
        <w:t>14.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647A12">
        <w:rPr>
          <w:rFonts w:hAnsi="Times New Roman" w:ascii="Times New Roman"/>
        </w:rPr>
        <w:t>ZRAKOPLOVAC d.o.o., OIB:11884563956, Zagreb, Zelengorska 8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647A12">
        <w:rPr>
          <w:rFonts w:hAnsi="Times New Roman" w:ascii="Times New Roman"/>
          <w:szCs w:val="24"/>
        </w:rPr>
        <w:t>14.04.2016.g.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647A12">
        <w:rPr>
          <w:rFonts w:hAnsi="Times New Roman" w:ascii="Times New Roman"/>
          <w:szCs w:val="24"/>
        </w:rPr>
        <w:t>13 sati i 38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647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647A12">
        <w:rPr>
          <w:rFonts w:hAnsi="Times New Roman" w:ascii="Times New Roman"/>
          <w:szCs w:val="24"/>
        </w:rPr>
        <w:t>Jelenko Lehki, OIB:96068307857, Zagreb, Pavla Hatza 10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647A12">
        <w:rPr>
          <w:rFonts w:hAnsi="Times New Roman" w:ascii="Times New Roman"/>
        </w:rPr>
        <w:t>ZRAKOPLOVAC d.o.o., OIB:11884563956, Zagreb, Zelengorska 8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47A12">
        <w:rPr>
          <w:rFonts w:hAnsi="Times New Roman" w:ascii="Times New Roman"/>
          <w:lang w:val="hr-HR"/>
        </w:rPr>
        <w:t>, 14.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647A12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647A12" w:rsidP="00647A12" w:rsidR="007F4163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647A12" w:rsidP="00647A12" w:rsidR="00647A12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7A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647A12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7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A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A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A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A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7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A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A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A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A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5755</izvorni_sadrzaj>
    <derivirana_varijabla naziv="DomainObject.Predmet.Broj_1">5755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St-5755/2015</izvorni_sadrzaj>
    <derivirana_varijabla naziv="DomainObject.Predmet.OznakaBroj_1">St-5755/2015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ZRAKOPLOVAC d.o.o. zastupanog po punomoćniku Denis Velić</izvorni_sadrzaj>
    <derivirana_varijabla naziv="DomainObject.Predmet.ProtustrankaFormated_1">  ZRAKOPLOVAC d.o.o. zastupanog po punomoćniku Denis Velić</derivirana_varijabla>
  </DomainObject.Predmet.ProtustrankaFormated>
  <DomainObject.Predmet.ProtustrankaFormatedOIB>
    <izvorni_sadrzaj>  ZRAKOPLOVAC d.o.o., OIB 11884563956 zastupanog po punomoćniku Denis Velić</izvorni_sadrzaj>
    <derivirana_varijabla naziv="DomainObject.Predmet.ProtustrankaFormatedOIB_1">  ZRAKOPLOVAC d.o.o., OIB 11884563956 zastupanog po punomoćniku Denis Velić</derivirana_varijabla>
  </DomainObject.Predmet.ProtustrankaFormatedOIB>
  <DomainObject.Predmet.ProtustrankaFormatedWithAdress>
    <izvorni_sadrzaj> ZRAKOPLOVAC d.o.o., Zelengorska 8, 10000 Zagreb zastupanog po punomoćniku Denis Velić</izvorni_sadrzaj>
    <derivirana_varijabla naziv="DomainObject.Predmet.ProtustrankaFormatedWithAdress_1"> ZRAKOPLOVAC d.o.o., Zelengorska 8, 10000 Zagreb zastupanog po punomoćniku Denis Velić</derivirana_varijabla>
  </DomainObject.Predmet.ProtustrankaFormatedWithAdress>
  <DomainObject.Predmet.ProtustrankaFormatedWithAdressOIB>
    <izvorni_sadrzaj> ZRAKOPLOVAC d.o.o., OIB 11884563956, Zelengorska 8, 10000 Zagreb zastupanog po punomoćniku Denis Velić</izvorni_sadrzaj>
    <derivirana_varijabla naziv="DomainObject.Predmet.ProtustrankaFormatedWithAdressOIB_1"> ZRAKOPLOVAC d.o.o., OIB 11884563956, Zelengorska 8, 10000 Zagreb zastupanog po punomoćniku Denis Velić</derivirana_varijabla>
  </DomainObject.Predmet.ProtustrankaFormatedWithAdressOIB>
  <DomainObject.Predmet.ProtustrankaWithAdress>
    <izvorni_sadrzaj>ZRAKOPLOVAC d.o.o. Zelengorska 8, 10000 Zagreb</izvorni_sadrzaj>
    <derivirana_varijabla naziv="DomainObject.Predmet.ProtustrankaWithAdress_1">ZRAKOPLOVAC d.o.o. Zelengorska 8, 10000 Zagreb</derivirana_varijabla>
  </DomainObject.Predmet.ProtustrankaWithAdress>
  <DomainObject.Predmet.ProtustrankaWithAdressOIB>
    <izvorni_sadrzaj>ZRAKOPLOVAC d.o.o., OIB 11884563956, Zelengorska 8, 10000 Zagreb</izvorni_sadrzaj>
    <derivirana_varijabla naziv="DomainObject.Predmet.ProtustrankaWithAdressOIB_1">ZRAKOPLOVAC d.o.o., OIB 11884563956, Zelengorska 8, 10000 Zagreb</derivirana_varijabla>
  </DomainObject.Predmet.ProtustrankaWithAdressOIB>
  <DomainObject.Predmet.ProtustrankaNazivFormated>
    <izvorni_sadrzaj>ZRAKOPLOVAC d.o.o.</izvorni_sadrzaj>
    <derivirana_varijabla naziv="DomainObject.Predmet.ProtustrankaNazivFormated_1">ZRAKOPLOVAC d.o.o.</derivirana_varijabla>
  </DomainObject.Predmet.ProtustrankaNazivFormated>
  <DomainObject.Predmet.ProtustrankaNazivFormatedOIB>
    <izvorni_sadrzaj>ZRAKOPLOVAC d.o.o., OIB 11884563956</izvorni_sadrzaj>
    <derivirana_varijabla naziv="DomainObject.Predmet.ProtustrankaNazivFormatedOIB_1">ZRAKOPLOVAC d.o.o., OIB 11884563956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ZRAKOPLOVAC d.o.o. zastupanog po punomoćniku Denis Velić</item>
    </izvorni_sadrzaj>
    <derivirana_varijabla naziv="DomainObject.Predmet.ProtuStrankaListFormated_1">
      <item>ZRAKOPLOVAC d.o.o. zastupanog po punomoćniku Denis Velić</item>
    </derivirana_varijabla>
  </DomainObject.Predmet.ProtuStrankaListFormated>
  <DomainObject.Predmet.ProtuStrankaListFormatedOIB>
    <izvorni_sadrzaj>
      <item>ZRAKOPLOVAC d.o.o., OIB 11884563956 zastupanog po punomoćniku Denis Velić</item>
    </izvorni_sadrzaj>
    <derivirana_varijabla naziv="DomainObject.Predmet.ProtuStrankaListFormatedOIB_1">
      <item>ZRAKOPLOVAC d.o.o., OIB 11884563956 zastupanog po punomoćniku Denis Velić</item>
    </derivirana_varijabla>
  </DomainObject.Predmet.ProtuStrankaListFormatedOIB>
  <DomainObject.Predmet.ProtuStrankaListFormatedWithAdress>
    <izvorni_sadrzaj>
      <item>ZRAKOPLOVAC d.o.o., Zelengorska 8, 10000 Zagreb zastupanog po punomoćniku Denis Velić</item>
    </izvorni_sadrzaj>
    <derivirana_varijabla naziv="DomainObject.Predmet.ProtuStrankaListFormatedWithAdress_1">
      <item>ZRAKOPLOVAC d.o.o., Zelengorska 8, 10000 Zagreb zastupanog po punomoćniku Denis Velić</item>
    </derivirana_varijabla>
  </DomainObject.Predmet.ProtuStrankaListFormatedWithAdress>
  <DomainObject.Predmet.ProtuStrankaListFormatedWithAdressOIB>
    <izvorni_sadrzaj>
      <item>ZRAKOPLOVAC d.o.o., OIB 11884563956, Zelengorska 8, 10000 Zagreb zastupanog po punomoćniku Denis Velić</item>
    </izvorni_sadrzaj>
    <derivirana_varijabla naziv="DomainObject.Predmet.ProtuStrankaListFormatedWithAdressOIB_1">
      <item>ZRAKOPLOVAC d.o.o., OIB 11884563956, Zelengorska 8, 10000 Zagreb zastupanog po punomoćniku Denis Velić</item>
    </derivirana_varijabla>
  </DomainObject.Predmet.ProtuStrankaListFormatedWithAdressOIB>
  <DomainObject.Predmet.ProtuStrankaListNazivFormated>
    <izvorni_sadrzaj>
      <item>ZRAKOPLOVAC d.o.o.</item>
    </izvorni_sadrzaj>
    <derivirana_varijabla naziv="DomainObject.Predmet.ProtuStrankaListNazivFormated_1">
      <item>ZRAKOPLOVAC d.o.o.</item>
    </derivirana_varijabla>
  </DomainObject.Predmet.ProtuStrankaListNazivFormated>
  <DomainObject.Predmet.ProtuStrankaListNazivFormatedOIB>
    <izvorni_sadrzaj>
      <item>ZRAKOPLOVAC d.o.o., OIB 11884563956</item>
    </izvorni_sadrzaj>
    <derivirana_varijabla naziv="DomainObject.Predmet.ProtuStrankaListNazivFormatedOIB_1">
      <item>ZRAKOPLOVAC d.o.o., OIB 11884563956</item>
    </derivirana_varijabla>
  </DomainObject.Predmet.ProtuStrankaListNazivFormatedOIB>
  <DomainObject.Predmet.OstaliListFormated>
    <izvorni_sadrzaj>
      <item>Denis Velić punomoćnik sudionika u postupku ZRAKOPLOVAC d.o.o.</item>
    </izvorni_sadrzaj>
    <derivirana_varijabla naziv="DomainObject.Predmet.OstaliListFormated_1">
      <item>Denis Velić punomoćnik sudionika u postupku ZRAKOPLOVAC d.o.o.</item>
    </derivirana_varijabla>
  </DomainObject.Predmet.OstaliListFormated>
  <DomainObject.Predmet.OstaliListFormatedOIB>
    <izvorni_sadrzaj>
      <item>Denis Velić, OIB 40541059749 punomoćnik sudionika u postupku ZRAKOPLOVAC d.o.o.</item>
    </izvorni_sadrzaj>
    <derivirana_varijabla naziv="DomainObject.Predmet.OstaliListFormatedOIB_1">
      <item>Denis Velić, OIB 40541059749 punomoćnik sudionika u postupku ZRAKOPLOVAC d.o.o.</item>
    </derivirana_varijabla>
  </DomainObject.Predmet.OstaliListFormatedOIB>
  <DomainObject.Predmet.OstaliListFormatedWithAdress>
    <izvorni_sadrzaj>
      <item>Denis Velić, Juranovo Brdo 1, 47250 Duga Resa punomoćnik sudionika u postupku ZRAKOPLOVAC d.o.o.</item>
    </izvorni_sadrzaj>
    <derivirana_varijabla naziv="DomainObject.Predmet.OstaliListFormatedWithAdress_1">
      <item>Denis Velić, Juranovo Brdo 1, 47250 Duga Resa punomoćnik sudionika u postupku ZRAKOPLOVAC d.o.o.</item>
    </derivirana_varijabla>
  </DomainObject.Predmet.OstaliListFormatedWithAdress>
  <DomainObject.Predmet.OstaliListFormatedWithAdressOIB>
    <izvorni_sadrzaj>
      <item>Denis Velić, OIB 40541059749, Juranovo Brdo 1, 47250 Duga Resa punomoćnik sudionika u postupku ZRAKOPLOVAC d.o.o.</item>
    </izvorni_sadrzaj>
    <derivirana_varijabla naziv="DomainObject.Predmet.OstaliListFormatedWithAdressOIB_1">
      <item>Denis Velić, OIB 40541059749, Juranovo Brdo 1, 47250 Duga Resa punomoćnik sudionika u postupku ZRAKOPLOVAC d.o.o.</item>
    </derivirana_varijabla>
  </DomainObject.Predmet.OstaliListFormatedWithAdressOIB>
  <DomainObject.Predmet.OstaliListNazivFormated>
    <izvorni_sadrzaj>
      <item>Denis Velić</item>
    </izvorni_sadrzaj>
    <derivirana_varijabla naziv="DomainObject.Predmet.OstaliListNazivFormated_1">
      <item>Denis Velić</item>
    </derivirana_varijabla>
  </DomainObject.Predmet.OstaliListNazivFormated>
  <DomainObject.Predmet.OstaliListNazivFormatedOIB>
    <izvorni_sadrzaj>
      <item>Denis Velić, OIB 40541059749</item>
    </izvorni_sadrzaj>
    <derivirana_varijabla naziv="DomainObject.Predmet.OstaliListNazivFormatedOIB_1">
      <item>Denis Velić, OIB 40541059749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ZRAKOPLOVAC d.o.o.</izvorni_sadrzaj>
    <derivirana_varijabla naziv="DomainObject.Predmet.ProtustrankaIDrugi_1">ZRAKOPLOVAC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ZRAKOPLOVAC d.o.o., OIB 11884563956, Zelengorska 8, 10000 Zagreb</izvorni_sadrzaj>
    <derivirana_varijabla naziv="DomainObject.Predmet.ProtustrankaIDrugiAdressOIB_1">ZRAKOPLOVAC d.o.o., OIB 11884563956, Zelengorska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ZRAKOPLOVAC d.o.o.</item>
      <item>Denis Velić</item>
    </izvorni_sadrzaj>
    <derivirana_varijabla naziv="DomainObject.Predmet.SudioniciListNaziv_1">
      <item>FINA Regionalni centar Zagreb</item>
      <item>ZRAKOPLOVAC d.o.o.</item>
      <item>Denis 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ZRAKOPLOVAC d.o.o., OIB 11884563956, Zelengorska 8,10000 Zagreb</item>
      <item>Denis Velić, OIB 40541059749, Juranovo Brdo 1,47250 Duga Resa</item>
    </izvorni_sadrzaj>
    <derivirana_varijabla naziv="DomainObject.Predmet.SudioniciListAdressOIB_1">
      <item>FINA Regionalni centar Zagreb, OIB 85821130368, Trg svibanjskih žrtava 1995. 1,10000 Zagreb</item>
      <item>ZRAKOPLOVAC d.o.o., OIB 11884563956, Zelengorska 8,10000 Zagreb</item>
      <item>Denis Velić, OIB 40541059749, Juranovo Brdo 1,47250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11884563956</item>
      <item>, OIB 40541059749</item>
    </izvorni_sadrzaj>
    <derivirana_varijabla naziv="DomainObject.Predmet.SudioniciListNazivOIB_1">
      <item>, OIB 85821130368</item>
      <item>, OIB 11884563956</item>
      <item>, OIB 40541059749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2055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2016-04-14T11:37:00Z</cp:lastPrinted>
  <dcterms:modified xmlns:xsi="http://www.w3.org/2001/XMLSchema-instance" xsi:type="dcterms:W3CDTF">2016-04-14T11:38:00Z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