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50fd" w14:paraId="95050fd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DB73C8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EA31C1" w:rsidRPr="00F105DA">
        <w:rPr>
          <w:rFonts w:hAnsi="Times New Roman" w:ascii="Times New Roman"/>
        </w:rPr>
        <w:t>3LINK STUDIO j.d.o.o. za proizvodnju, trgovinu i usluge</w:t>
      </w:r>
      <w:r w:rsidR="00EA31C1">
        <w:rPr>
          <w:rFonts w:hAnsi="Times New Roman" w:ascii="Times New Roman"/>
        </w:rPr>
        <w:t xml:space="preserve">, OIB: </w:t>
      </w:r>
      <w:r w:rsidR="00EA31C1" w:rsidRPr="00F105DA">
        <w:rPr>
          <w:rFonts w:hAnsi="Times New Roman" w:ascii="Times New Roman"/>
        </w:rPr>
        <w:t>41637210771</w:t>
      </w:r>
      <w:r w:rsidR="00EA31C1">
        <w:rPr>
          <w:rFonts w:hAnsi="Times New Roman" w:ascii="Times New Roman"/>
        </w:rPr>
        <w:t xml:space="preserve">, </w:t>
      </w:r>
      <w:r w:rsidR="00EA31C1" w:rsidRPr="00F105DA">
        <w:rPr>
          <w:rFonts w:hAnsi="Times New Roman" w:ascii="Times New Roman"/>
        </w:rPr>
        <w:t>Zagreb (Grad Zagreb)</w:t>
      </w:r>
      <w:r w:rsidR="00EA31C1">
        <w:rPr>
          <w:rFonts w:hAnsi="Times New Roman" w:ascii="Times New Roman"/>
        </w:rPr>
        <w:t xml:space="preserve">, </w:t>
      </w:r>
      <w:r w:rsidR="00EA31C1" w:rsidRPr="00F105DA">
        <w:rPr>
          <w:rFonts w:hAnsi="Times New Roman" w:ascii="Times New Roman"/>
        </w:rPr>
        <w:t>Ružičnjak 18</w:t>
      </w:r>
      <w:r w:rsidR="00EA31C1">
        <w:rPr>
          <w:rFonts w:hAnsi="Times New Roman" w:ascii="Times New Roman"/>
        </w:rPr>
        <w:t xml:space="preserve">,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995579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995579" w:rsidRPr="00DB73C8">
        <w:rPr>
          <w:rFonts w:hAnsi="Times New Roman" w:ascii="Times New Roman"/>
          <w:szCs w:val="24"/>
          <w:lang w:val="hr-HR"/>
        </w:rPr>
        <w:t xml:space="preserve"> 2017</w:t>
      </w:r>
      <w:r w:rsidR="009B6170" w:rsidRPr="00DB73C8">
        <w:rPr>
          <w:rFonts w:hAnsi="Times New Roman" w:ascii="Times New Roman"/>
          <w:szCs w:val="24"/>
          <w:lang w:val="hr-HR"/>
        </w:rPr>
        <w:t>.</w:t>
      </w:r>
      <w:r w:rsidR="00951D00" w:rsidRPr="00DB73C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EA31C1" w:rsidRPr="00F105DA">
        <w:rPr>
          <w:rFonts w:hAnsi="Times New Roman" w:ascii="Times New Roman"/>
        </w:rPr>
        <w:t>3LINK STUDIO j.d.o.o. za proizvodnju, trgovinu i usluge</w:t>
      </w:r>
      <w:r w:rsidR="00EA31C1">
        <w:rPr>
          <w:rFonts w:hAnsi="Times New Roman" w:ascii="Times New Roman"/>
        </w:rPr>
        <w:t xml:space="preserve">, OIB: </w:t>
      </w:r>
      <w:r w:rsidR="00EA31C1" w:rsidRPr="00F105DA">
        <w:rPr>
          <w:rFonts w:hAnsi="Times New Roman" w:ascii="Times New Roman"/>
        </w:rPr>
        <w:t>41637210771</w:t>
      </w:r>
      <w:r w:rsidR="00EA31C1">
        <w:rPr>
          <w:rFonts w:hAnsi="Times New Roman" w:ascii="Times New Roman"/>
        </w:rPr>
        <w:t xml:space="preserve">, </w:t>
      </w:r>
      <w:r w:rsidR="00EA31C1" w:rsidRPr="00F105DA">
        <w:rPr>
          <w:rFonts w:hAnsi="Times New Roman" w:ascii="Times New Roman"/>
        </w:rPr>
        <w:t>Zagreb (Grad Zagreb)</w:t>
      </w:r>
      <w:r w:rsidR="00EA31C1">
        <w:rPr>
          <w:rFonts w:hAnsi="Times New Roman" w:ascii="Times New Roman"/>
        </w:rPr>
        <w:t xml:space="preserve">, </w:t>
      </w:r>
      <w:r w:rsidR="00EA31C1" w:rsidRPr="00F105DA">
        <w:rPr>
          <w:rFonts w:hAnsi="Times New Roman" w:ascii="Times New Roman"/>
        </w:rPr>
        <w:t>Ružičnjak 18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B73C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B73C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EA31C1">
        <w:rPr>
          <w:rFonts w:hAnsi="Times New Roman" w:ascii="Times New Roman"/>
          <w:b/>
          <w:i/>
          <w:szCs w:val="24"/>
          <w:lang w:val="hr-HR"/>
        </w:rPr>
        <w:t>2685</w:t>
      </w:r>
      <w:r w:rsidR="00E62B6E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DB73C8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DD1C62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2C7492" w:rsidRPr="00DB73C8">
        <w:rPr>
          <w:rFonts w:hAnsi="Times New Roman" w:ascii="Times New Roman"/>
          <w:szCs w:val="24"/>
          <w:lang w:val="hr-HR"/>
        </w:rPr>
        <w:t xml:space="preserve"> </w:t>
      </w:r>
      <w:r w:rsidR="00DD1C62" w:rsidRPr="00DB73C8">
        <w:rPr>
          <w:rFonts w:hAnsi="Times New Roman" w:ascii="Times New Roman"/>
          <w:szCs w:val="24"/>
          <w:lang w:val="hr-HR"/>
        </w:rPr>
        <w:t>2017</w:t>
      </w:r>
      <w:r w:rsidR="002C7492" w:rsidRPr="00DB73C8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1D4110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1D4110">
        <w:rPr>
          <w:rFonts w:hAnsi="Times New Roman" w:ascii="Times New Roman"/>
          <w:szCs w:val="24"/>
          <w:lang w:val="hr-HR"/>
        </w:rPr>
        <w:t>,v.r.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44CBE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D4110" w:rsidP="00324504" w:rsidR="001D411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D4110" w:rsidP="00324504" w:rsidR="001D411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1D4110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EA31C1">
      <w:rPr>
        <w:rFonts w:hAnsi="Times New Roman" w:ascii="Times New Roman"/>
        <w:szCs w:val="24"/>
        <w:lang w:val="hr-HR"/>
      </w:rPr>
      <w:t>2685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EA31C1">
      <w:rPr>
        <w:rFonts w:hAnsi="Times New Roman" w:ascii="Times New Roman"/>
        <w:szCs w:val="24"/>
        <w:lang w:val="hr-HR"/>
      </w:rPr>
      <w:t>2685</w:t>
    </w:r>
    <w:r w:rsidR="004A7FD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584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D6191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411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90A"/>
    <w:rsid w:val="00325721"/>
    <w:rsid w:val="00325DDC"/>
    <w:rsid w:val="003277FF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4879"/>
    <w:rsid w:val="003E6003"/>
    <w:rsid w:val="003F0E59"/>
    <w:rsid w:val="003F260E"/>
    <w:rsid w:val="003F322B"/>
    <w:rsid w:val="003F462E"/>
    <w:rsid w:val="00401209"/>
    <w:rsid w:val="00402C63"/>
    <w:rsid w:val="0040743C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A7FD3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4CBE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22A6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077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07202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3C8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2B6E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31C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4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1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1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1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1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4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1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1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1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1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3LINK STUDIO j.d.o.o. za proizvodnju, trgovinu i usluge zastupanog po punomoćniku Igor Bulat</izvorni_sadrzaj>
    <derivirana_varijabla naziv="DomainObject.Predmet.ProtustrankaFormated_1">  3LINK STUDIO j.d.o.o. za proizvodnju, trgovinu i usluge zastupanog po punomoćniku Igor Bulat</derivirana_varijabla>
  </DomainObject.Predmet.ProtustrankaFormated>
  <DomainObject.Predmet.ProtustrankaFormatedOIB>
    <izvorni_sadrzaj>  3LINK STUDIO j.d.o.o. za proizvodnju, trgovinu i usluge, OIB 41637210771 zastupanog po punomoćniku Igor Bulat</izvorni_sadrzaj>
    <derivirana_varijabla naziv="DomainObject.Predmet.ProtustrankaFormatedOIB_1">  3LINK STUDIO j.d.o.o. za proizvodnju, trgovinu i usluge, OIB 41637210771 zastupanog po punomoćniku Igor Bulat</derivirana_varijabla>
  </DomainObject.Predmet.ProtustrankaFormatedOIB>
  <DomainObject.Predmet.ProtustrankaFormatedWithAdress>
    <izvorni_sadrzaj> 3LINK STUDIO j.d.o.o. za proizvodnju, trgovinu i usluge, Ružičnjak 18, 10000 Zagreb zastupanog po punomoćniku Igor Bulat</izvorni_sadrzaj>
    <derivirana_varijabla naziv="DomainObject.Predmet.ProtustrankaFormatedWithAdress_1"> 3LINK STUDIO j.d.o.o. za proizvodnju, trgovinu i usluge, Ružičnjak 18, 10000 Zagreb zastupanog po punomoćniku Igor Bulat</derivirana_varijabla>
  </DomainObject.Predmet.ProtustrankaFormatedWithAdress>
  <DomainObject.Predmet.ProtustrankaFormatedWithAdressOIB>
    <izvorni_sadrzaj> 3LINK STUDIO j.d.o.o. za proizvodnju, trgovinu i usluge, OIB 41637210771, Ružičnjak 18, 10000 Zagreb zastupanog po punomoćniku Igor Bulat</izvorni_sadrzaj>
    <derivirana_varijabla naziv="DomainObject.Predmet.ProtustrankaFormatedWithAdressOIB_1"> 3LINK STUDIO j.d.o.o. za proizvodnju, trgovinu i usluge, OIB 41637210771, Ružičnjak 18, 10000 Zagreb zastupanog po punomoćniku Igor Bulat</derivirana_varijabla>
  </DomainObject.Predmet.ProtustrankaFormatedWithAdressOIB>
  <DomainObject.Predmet.ProtustrankaWithAdress>
    <izvorni_sadrzaj>3LINK STUDIO j.d.o.o. za proizvodnju, trgovinu i usluge Ružičnjak 18, 10000 Zagreb</izvorni_sadrzaj>
    <derivirana_varijabla naziv="DomainObject.Predmet.ProtustrankaWithAdress_1">3LINK STUDIO j.d.o.o. za proizvodnju, trgovinu i usluge Ružičnjak 18, 10000 Zagreb</derivirana_varijabla>
  </DomainObject.Predmet.ProtustrankaWithAdress>
  <DomainObject.Predmet.ProtustrankaWithAdressOIB>
    <izvorni_sadrzaj>3LINK STUDIO j.d.o.o. za proizvodnju, trgovinu i usluge, OIB 41637210771, Ružičnjak 18, 10000 Zagreb</izvorni_sadrzaj>
    <derivirana_varijabla naziv="DomainObject.Predmet.ProtustrankaWithAdressOIB_1">3LINK STUDIO j.d.o.o. za proizvodnju, trgovinu i usluge, OIB 41637210771, Ružičnjak 18, 10000 Zagreb</derivirana_varijabla>
  </DomainObject.Predmet.ProtustrankaWithAdressOIB>
  <DomainObject.Predmet.ProtustrankaNazivFormated>
    <izvorni_sadrzaj>3LINK STUDIO j.d.o.o. za proizvodnju, trgovinu i usluge</izvorni_sadrzaj>
    <derivirana_varijabla naziv="DomainObject.Predmet.ProtustrankaNazivFormated_1">3LINK STUDIO j.d.o.o. za proizvodnju, trgovinu i usluge</derivirana_varijabla>
  </DomainObject.Predmet.ProtustrankaNazivFormated>
  <DomainObject.Predmet.ProtustrankaNazivFormatedOIB>
    <izvorni_sadrzaj>3LINK STUDIO j.d.o.o. za proizvodnju, trgovinu i usluge, OIB 41637210771</izvorni_sadrzaj>
    <derivirana_varijabla naziv="DomainObject.Predmet.ProtustrankaNazivFormatedOIB_1">3LINK STUDIO j.d.o.o. za proizvodnju, trgovinu i usluge, OIB 41637210771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3LINK STUDIO j.d.o.o. za proizvodnju, trgovinu i usluge zastupanog po punomoćniku Igor Bulat</item>
    </izvorni_sadrzaj>
    <derivirana_varijabla naziv="DomainObject.Predmet.ProtuStrankaListFormated_1">
      <item>3LINK STUDIO j.d.o.o. za proizvodnju, trgovinu i usluge zastupanog po punomoćniku Igor Bulat</item>
    </derivirana_varijabla>
  </DomainObject.Predmet.ProtuStrankaListFormated>
  <DomainObject.Predmet.ProtuStrankaListFormatedOIB>
    <izvorni_sadrzaj>
      <item>3LINK STUDIO j.d.o.o. za proizvodnju, trgovinu i usluge, OIB 41637210771 zastupanog po punomoćniku Igor Bulat</item>
    </izvorni_sadrzaj>
    <derivirana_varijabla naziv="DomainObject.Predmet.ProtuStrankaListFormatedOIB_1">
      <item>3LINK STUDIO j.d.o.o. za proizvodnju, trgovinu i usluge, OIB 41637210771 zastupanog po punomoćniku Igor Bulat</item>
    </derivirana_varijabla>
  </DomainObject.Predmet.ProtuStrankaListFormatedOIB>
  <DomainObject.Predmet.ProtuStrankaListFormatedWithAdress>
    <izvorni_sadrzaj>
      <item>3LINK STUDIO j.d.o.o. za proizvodnju, trgovinu i usluge, Ružičnjak 18, 10000 Zagreb zastupanog po punomoćniku Igor Bulat</item>
    </izvorni_sadrzaj>
    <derivirana_varijabla naziv="DomainObject.Predmet.ProtuStrankaListFormatedWithAdress_1">
      <item>3LINK STUDIO j.d.o.o. za proizvodnju, trgovinu i usluge, Ružičnjak 18, 10000 Zagreb zastupanog po punomoćniku Igor Bulat</item>
    </derivirana_varijabla>
  </DomainObject.Predmet.ProtuStrankaListFormatedWithAdress>
  <DomainObject.Predmet.ProtuStrankaListFormatedWithAdressOIB>
    <izvorni_sadrzaj>
      <item>3LINK STUDIO j.d.o.o. za proizvodnju, trgovinu i usluge, OIB 41637210771, Ružičnjak 18, 10000 Zagreb zastupanog po punomoćniku Igor Bulat</item>
    </izvorni_sadrzaj>
    <derivirana_varijabla naziv="DomainObject.Predmet.ProtuStrankaListFormatedWithAdressOIB_1">
      <item>3LINK STUDIO j.d.o.o. za proizvodnju, trgovinu i usluge, OIB 41637210771, Ružičnjak 18, 10000 Zagreb zastupanog po punomoćniku Igor Bulat</item>
    </derivirana_varijabla>
  </DomainObject.Predmet.ProtuStrankaListFormatedWithAdressOIB>
  <DomainObject.Predmet.ProtuStrankaListNazivFormated>
    <izvorni_sadrzaj>
      <item>3LINK STUDIO j.d.o.o. za proizvodnju, trgovinu i usluge</item>
    </izvorni_sadrzaj>
    <derivirana_varijabla naziv="DomainObject.Predmet.ProtuStrankaListNazivFormated_1">
      <item>3LINK STUDIO j.d.o.o. za proizvodnju, trgovinu i usluge</item>
    </derivirana_varijabla>
  </DomainObject.Predmet.ProtuStrankaListNazivFormated>
  <DomainObject.Predmet.ProtuStrankaListNazivFormatedOIB>
    <izvorni_sadrzaj>
      <item>3LINK STUDIO j.d.o.o. za proizvodnju, trgovinu i usluge, OIB 41637210771</item>
    </izvorni_sadrzaj>
    <derivirana_varijabla naziv="DomainObject.Predmet.ProtuStrankaListNazivFormatedOIB_1">
      <item>3LINK STUDIO j.d.o.o. za proizvodnju, trgovinu i usluge, OIB 41637210771</item>
    </derivirana_varijabla>
  </DomainObject.Predmet.ProtuStrankaListNazivFormatedOIB>
  <DomainObject.Predmet.OstaliListFormated>
    <izvorni_sadrzaj>
      <item>Igor Bulat punomoćnik sudionika u postupku 3LINK STUDIO j.d.o.o. za proizvodnju, trgovinu i usluge</item>
    </izvorni_sadrzaj>
    <derivirana_varijabla naziv="DomainObject.Predmet.OstaliListFormated_1">
      <item>Igor Bulat punomoćnik sudionika u postupku 3LINK STUDIO j.d.o.o. za proizvodnju, trgovinu i usluge</item>
    </derivirana_varijabla>
  </DomainObject.Predmet.OstaliListFormated>
  <DomainObject.Predmet.OstaliListFormatedOIB>
    <izvorni_sadrzaj>
      <item>Igor Bulat, OIB 83974713869 punomoćnik sudionika u postupku 3LINK STUDIO j.d.o.o. za proizvodnju, trgovinu i usluge</item>
    </izvorni_sadrzaj>
    <derivirana_varijabla naziv="DomainObject.Predmet.OstaliListFormatedOIB_1">
      <item>Igor Bulat, OIB 83974713869 punomoćnik sudionika u postupku 3LINK STUDIO j.d.o.o. za proizvodnju, trgovinu i usluge</item>
    </derivirana_varijabla>
  </DomainObject.Predmet.OstaliListFormatedOIB>
  <DomainObject.Predmet.OstaliListFormatedWithAdress>
    <izvorni_sadrzaj>
      <item>Igor Bulat, Ružičnjak 18, 10000 Zagreb punomoćnik sudionika u postupku 3LINK STUDIO j.d.o.o. za proizvodnju, trgovinu i usluge</item>
    </izvorni_sadrzaj>
    <derivirana_varijabla naziv="DomainObject.Predmet.OstaliListFormatedWithAdress_1">
      <item>Igor Bulat, Ružičnjak 18, 10000 Zagreb punomoćnik sudionika u postupku 3LINK STUDIO j.d.o.o. za proizvodnju, trgovinu i usluge</item>
    </derivirana_varijabla>
  </DomainObject.Predmet.OstaliListFormatedWithAdress>
  <DomainObject.Predmet.OstaliListFormatedWithAdressOIB>
    <izvorni_sadrzaj>
      <item>Igor Bulat, OIB 83974713869, Ružičnjak 18, 10000 Zagreb punomoćnik sudionika u postupku 3LINK STUDIO j.d.o.o. za proizvodnju, trgovinu i usluge</item>
    </izvorni_sadrzaj>
    <derivirana_varijabla naziv="DomainObject.Predmet.OstaliListFormatedWithAdressOIB_1">
      <item>Igor Bulat, OIB 83974713869, Ružičnjak 18, 10000 Zagreb punomoćnik sudionika u postupku 3LINK STUDIO j.d.o.o. za proizvodnju, trgovinu i usluge</item>
    </derivirana_varijabla>
  </DomainObject.Predmet.OstaliListFormatedWithAdressOIB>
  <DomainObject.Predmet.OstaliListNazivFormated>
    <izvorni_sadrzaj>
      <item>Igor Bulat</item>
    </izvorni_sadrzaj>
    <derivirana_varijabla naziv="DomainObject.Predmet.OstaliListNazivFormated_1">
      <item>Igor Bulat</item>
    </derivirana_varijabla>
  </DomainObject.Predmet.OstaliListNazivFormated>
  <DomainObject.Predmet.OstaliListNazivFormatedOIB>
    <izvorni_sadrzaj>
      <item>Igor Bulat, OIB 83974713869</item>
    </izvorni_sadrzaj>
    <derivirana_varijabla naziv="DomainObject.Predmet.OstaliListNazivFormatedOIB_1">
      <item>Igor Bulat, OIB 83974713869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3LINK STUDIO j.d.o.o. za proizvodnju, trgovinu i usluge</izvorni_sadrzaj>
    <derivirana_varijabla naziv="DomainObject.Predmet.ProtustrankaIDrugi_1">3LINK STUDIO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3LINK STUDIO j.d.o.o. za proizvodnju, trgovinu i usluge, OIB 41637210771, Ružičnjak 18, 10000 Zagreb</izvorni_sadrzaj>
    <derivirana_varijabla naziv="DomainObject.Predmet.ProtustrankaIDrugiAdressOIB_1">3LINK STUDIO j.d.o.o. za proizvodnju, trgovinu i usluge, OIB 41637210771, Ružičnjak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3LINK STUDIO j.d.o.o. za proizvodnju, trgovinu i usluge</item>
      <item>Igor Bulat</item>
    </izvorni_sadrzaj>
    <derivirana_varijabla naziv="DomainObject.Predmet.SudioniciListNaziv_1">
      <item>FINA Regionalni centar Zagreb</item>
      <item>3LINK STUDIO j.d.o.o. za proizvodnju, trgovinu i usluge</item>
      <item>Igor Bulat</item>
    </derivirana_varijabla>
  </DomainObject.Predmet.SudioniciListNaziv>
  <DomainObject.Predmet.SudioniciListAdressOIB>
    <izvorni_sadrzaj>
      <item>FINA Regionalni centar Zagreb, OIB 85821130368, Trg svibanjskih žrtava 1995. 1,10000 Zagreb</item>
      <item>3LINK STUDIO j.d.o.o. za proizvodnju, trgovinu i usluge, OIB 41637210771, Ružičnjak 18,10000 Zagreb</item>
      <item>Igor Bulat, OIB 83974713869, Ružičnjak 18,10000 Zagreb</item>
    </izvorni_sadrzaj>
    <derivirana_varijabla naziv="DomainObject.Predmet.SudioniciListAdressOIB_1">
      <item>FINA Regionalni centar Zagreb, OIB 85821130368, Trg svibanjskih žrtava 1995. 1,10000 Zagreb</item>
      <item>3LINK STUDIO j.d.o.o. za proizvodnju, trgovinu i usluge, OIB 41637210771, Ružičnjak 18,10000 Zagreb</item>
      <item>Igor Bulat, OIB 83974713869, Ružičnjak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41637210771</item>
      <item>, OIB 83974713869</item>
    </izvorni_sadrzaj>
    <derivirana_varijabla naziv="DomainObject.Predmet.SudioniciListNazivOIB_1">
      <item>, OIB 85821130368</item>
      <item>, OIB 41637210771</item>
      <item>, OIB 83974713869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2925</properties:Characters>
  <properties:Lines>73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2017-09-28T09:01:00Z</dcterms:created>
  <dc:creator>rsticn</dc:creator>
  <cp:lastModifiedBy>Monika Grbac</cp:lastModifiedBy>
  <cp:lastPrinted>2017-09-28T06:44:00Z</cp:lastPrinted>
  <dcterms:modified xmlns:xsi="http://www.w3.org/2001/XMLSchema-instance" xsi:type="dcterms:W3CDTF">2017-09-28T09:02:00Z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