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64eb" w14:paraId="be564e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2E4E29">
        <w:t>613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2E4E29">
        <w:t xml:space="preserve">GARAVI jednostavno društvo s ograničenom odgovornošću za trgovinu u likvidaciji, Sesvete, Ljudevita Posavskog 3, OIB 61942791401, MBS </w:t>
      </w:r>
      <w:r w:rsidR="00507C44">
        <w:t>080</w:t>
      </w:r>
      <w:r w:rsidR="002E4E29">
        <w:t>819656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2E4E29">
        <w:t>GARAVI jednostavno društvo s ograničenom odgovornošću za trgovinu u likvidaciji, Sesvete, Ljudevita Posavskog 3, OIB 61942791401, MBS 080819656</w:t>
      </w:r>
      <w:r w:rsidR="002E4E29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2E4E29">
        <w:t xml:space="preserve">30.528,62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2E4E29">
        <w:t>likvidat</w:t>
      </w:r>
      <w:r w:rsidR="00507C44">
        <w:t>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2E4E29">
        <w:t>613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4E29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A75B4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4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4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St-2613/2016</izvorni_sadrzaj>
    <derivirana_varijabla naziv="DomainObject.Predmet.OznakaBroj_1">St-2613/2016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GARAVI jednostavno društvo s ograničenom odgovornošću za trgovinu u likvidaciji</izvorni_sadrzaj>
    <derivirana_varijabla naziv="DomainObject.Predmet.ProtustrankaFormated_1">  GARAVI jednostavno društvo s ograničenom odgovornošću za trgovinu u likvidaciji</derivirana_varijabla>
  </DomainObject.Predmet.ProtustrankaFormated>
  <DomainObject.Predmet.ProtustrankaFormatedOIB>
    <izvorni_sadrzaj>  GARAVI jednostavno društvo s ograničenom odgovornošću za trgovinu u likvidaciji, OIB 61942791401</izvorni_sadrzaj>
    <derivirana_varijabla naziv="DomainObject.Predmet.ProtustrankaFormatedOIB_1">  GARAVI jednostavno društvo s ograničenom odgovornošću za trgovinu u likvidaciji, OIB 61942791401</derivirana_varijabla>
  </DomainObject.Predmet.ProtustrankaFormatedOIB>
  <DomainObject.Predmet.ProtustrankaFormatedWithAdress>
    <izvorni_sadrzaj> GARAVI jednostavno društvo s ograničenom odgovornošću za trgovinu u likvidaciji, Ljudevita Posavskog 3, 10360 Sesvete</izvorni_sadrzaj>
    <derivirana_varijabla naziv="DomainObject.Predmet.ProtustrankaFormatedWithAdress_1"> GARAVI jednostavno društvo s ograničenom odgovornošću za trgovinu u likvidaciji, Ljudevita Posavskog 3, 10360 Sesvete</derivirana_varijabla>
  </DomainObject.Predmet.ProtustrankaFormatedWithAdress>
  <DomainObject.Predmet.ProtustrankaFormatedWithAdressOIB>
    <izvorni_sadrzaj> GARAVI jednostavno društvo s ograničenom odgovornošću za trgovinu u likvidaciji, OIB 61942791401, Ljudevita Posavskog 3, 10360 Sesvete</izvorni_sadrzaj>
    <derivirana_varijabla naziv="DomainObject.Predmet.ProtustrankaFormatedWithAdressOIB_1"> GARAVI jednostavno društvo s ograničenom odgovornošću za trgovinu u likvidaciji, OIB 61942791401, Ljudevita Posavskog 3, 10360 Sesvete</derivirana_varijabla>
  </DomainObject.Predmet.ProtustrankaFormatedWithAdressOIB>
  <DomainObject.Predmet.ProtustrankaWithAdress>
    <izvorni_sadrzaj>GARAVI jednostavno društvo s ograničenom odgovornošću za trgovinu u likvidaciji Ljudevita Posavskog 3, 10360 Sesvete</izvorni_sadrzaj>
    <derivirana_varijabla naziv="DomainObject.Predmet.ProtustrankaWithAdress_1">GARAVI jednostavno društvo s ograničenom odgovornošću za trgovinu u likvidaciji Ljudevita Posavskog 3, 10360 Sesvete</derivirana_varijabla>
  </DomainObject.Predmet.ProtustrankaWithAdress>
  <DomainObject.Predmet.ProtustrankaWithAdressOIB>
    <izvorni_sadrzaj>GARAVI jednostavno društvo s ograničenom odgovornošću za trgovinu u likvidaciji, OIB 61942791401, Ljudevita Posavskog 3, 10360 Sesvete</izvorni_sadrzaj>
    <derivirana_varijabla naziv="DomainObject.Predmet.ProtustrankaWithAdressOIB_1">GARAVI jednostavno društvo s ograničenom odgovornošću za trgovinu u likvidaciji, OIB 61942791401, Ljudevita Posavskog 3, 10360 Sesvete</derivirana_varijabla>
  </DomainObject.Predmet.ProtustrankaWithAdressOIB>
  <DomainObject.Predmet.ProtustrankaNazivFormated>
    <izvorni_sadrzaj>GARAVI jednostavno društvo s ograničenom odgovornošću za trgovinu u likvidaciji</izvorni_sadrzaj>
    <derivirana_varijabla naziv="DomainObject.Predmet.ProtustrankaNazivFormated_1">GARAVI jednostavno društvo s ograničenom odgovornošću za trgovinu u likvidaciji</derivirana_varijabla>
  </DomainObject.Predmet.ProtustrankaNazivFormated>
  <DomainObject.Predmet.ProtustrankaNazivFormatedOIB>
    <izvorni_sadrzaj>GARAVI jednostavno društvo s ograničenom odgovornošću za trgovinu u likvidaciji, OIB 61942791401</izvorni_sadrzaj>
    <derivirana_varijabla naziv="DomainObject.Predmet.ProtustrankaNazivFormatedOIB_1">GARAVI jednostavno društvo s ograničenom odgovornošću za trgovinu u likvidaciji, OIB 61942791401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GARAVI jednostavno društvo s ograničenom odgovornošću za trgovinu u likvidaciji</item>
    </izvorni_sadrzaj>
    <derivirana_varijabla naziv="DomainObject.Predmet.ProtuStrankaListFormated_1">
      <item>GARAVI jednostavno društvo s ograničenom odgovornošću za trgovinu u likvidaciji</item>
    </derivirana_varijabla>
  </DomainObject.Predmet.ProtuStrankaListFormated>
  <DomainObject.Predmet.ProtuStrankaListFormatedOIB>
    <izvorni_sadrzaj>
      <item>GARAVI jednostavno društvo s ograničenom odgovornošću za trgovinu u likvidaciji, OIB 61942791401</item>
    </izvorni_sadrzaj>
    <derivirana_varijabla naziv="DomainObject.Predmet.ProtuStrankaListFormatedOIB_1">
      <item>GARAVI jednostavno društvo s ograničenom odgovornošću za trgovinu u likvidaciji, OIB 61942791401</item>
    </derivirana_varijabla>
  </DomainObject.Predmet.ProtuStrankaListFormatedOIB>
  <DomainObject.Predmet.ProtuStrankaListFormatedWithAdress>
    <izvorni_sadrzaj>
      <item>GARAVI jednostavno društvo s ograničenom odgovornošću za trgovinu u likvidaciji, Ljudevita Posavskog 3, 10360 Sesvete</item>
    </izvorni_sadrzaj>
    <derivirana_varijabla naziv="DomainObject.Predmet.ProtuStrankaListFormatedWithAdress_1">
      <item>GARAVI jednostavno društvo s ograničenom odgovornošću za trgovinu u likvidaciji, Ljudevita Posavskog 3, 10360 Sesvete</item>
    </derivirana_varijabla>
  </DomainObject.Predmet.ProtuStrankaListFormatedWithAdress>
  <DomainObject.Predmet.ProtuStrankaListFormatedWithAdressOIB>
    <izvorni_sadrzaj>
      <item>GARAVI jednostavno društvo s ograničenom odgovornošću za trgovinu u likvidaciji, OIB 61942791401, Ljudevita Posavskog 3, 10360 Sesvete</item>
    </izvorni_sadrzaj>
    <derivirana_varijabla naziv="DomainObject.Predmet.ProtuStrankaListFormatedWithAdressOIB_1">
      <item>GARAVI jednostavno društvo s ograničenom odgovornošću za trgovinu u likvidaciji, OIB 61942791401, Ljudevita Posavskog 3, 10360 Sesvete</item>
    </derivirana_varijabla>
  </DomainObject.Predmet.ProtuStrankaListFormatedWithAdressOIB>
  <DomainObject.Predmet.ProtuStrankaListNazivFormated>
    <izvorni_sadrzaj>
      <item>GARAVI jednostavno društvo s ograničenom odgovornošću za trgovinu u likvidaciji</item>
    </izvorni_sadrzaj>
    <derivirana_varijabla naziv="DomainObject.Predmet.ProtuStrankaListNazivFormated_1">
      <item>GARAVI jednostavno društvo s ograničenom odgovornošću za trgovinu u likvidaciji</item>
    </derivirana_varijabla>
  </DomainObject.Predmet.ProtuStrankaListNazivFormated>
  <DomainObject.Predmet.ProtuStrankaListNazivFormatedOIB>
    <izvorni_sadrzaj>
      <item>GARAVI jednostavno društvo s ograničenom odgovornošću za trgovinu u likvidaciji, OIB 61942791401</item>
    </izvorni_sadrzaj>
    <derivirana_varijabla naziv="DomainObject.Predmet.ProtuStrankaListNazivFormatedOIB_1">
      <item>GARAVI jednostavno društvo s ograničenom odgovornošću za trgovinu u likvidaciji, OIB 61942791401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GARAVI jednostavno društvo s ograničenom odgovornošću za trgovinu u likvidaciji</izvorni_sadrzaj>
    <derivirana_varijabla naziv="DomainObject.Predmet.ProtustrankaIDrugi_1">GARAVI jednostavno društvo s ograničenom odgovornošću za trgovinu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GARAVI jednostavno društvo s ograničenom odgovornošću za trgovinu u likvidaciji, OIB 61942791401, Ljudevita Posavskog 3, 10360 Sesvete</izvorni_sadrzaj>
    <derivirana_varijabla naziv="DomainObject.Predmet.ProtustrankaIDrugiAdressOIB_1">GARAVI jednostavno društvo s ograničenom odgovornošću za trgovinu u likvidaciji, OIB 61942791401,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GARAVI jednostavno društvo s ograničenom odgovornošću za trgovinu u likvidaciji</item>
      <item>FINA Regionalni centar Zagreb</item>
    </izvorni_sadrzaj>
    <derivirana_varijabla naziv="DomainObject.Predmet.SudioniciListNaziv_1">
      <item>GARAVI jednostavno društvo s ograničenom odgovornošću za trgovinu u likvidaciji</item>
      <item>FINA Regionalni centar Zagreb</item>
    </derivirana_varijabla>
  </DomainObject.Predmet.SudioniciListNaziv>
  <DomainObject.Predmet.SudioniciListAdressOIB>
    <izvorni_sadrzaj>
      <item>GARAVI jednostavno društvo s ograničenom odgovornošću za trgovinu u likvidaciji, OIB 61942791401, Ljudevita Posavskog 3,10360 Sesvete</item>
      <item>FINA Regionalni centar Zagreb, OIB 85821130368, Trg svibanjskih žrtava 1995. br. 1,10000 Zagreb</item>
    </izvorni_sadrzaj>
    <derivirana_varijabla naziv="DomainObject.Predmet.SudioniciListAdressOIB_1">
      <item>GARAVI jednostavno društvo s ograničenom odgovornošću za trgovinu u likvidaciji, OIB 61942791401, Ljudevita Posavskog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61942791401</item>
      <item>, OIB 85821130368</item>
    </izvorni_sadrzaj>
    <derivirana_varijabla naziv="DomainObject.Predmet.SudioniciListNazivOIB_1">
      <item>, OIB 61942791401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0AB1E-7FA2-4CD3-AFDF-BC6CECFAB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1897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2016-10-27T11:59:00Z</cp:lastPrinted>
  <dcterms:modified xmlns:xsi="http://www.w3.org/2001/XMLSchema-instance" xsi:type="dcterms:W3CDTF">2016-10-27T11:59:00Z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