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92e8" w14:paraId="44792e8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EE0DC6">
        <w:rPr>
          <w:rFonts w:hAnsi="Times New Roman" w:ascii="Times New Roman"/>
          <w:color w:val="auto"/>
          <w:sz w:val="24"/>
          <w:szCs w:val="24"/>
          <w:lang w:val="hr-HR"/>
        </w:rPr>
        <w:t>3739</w:t>
      </w:r>
      <w:proofErr w:type="spellEnd"/>
      <w:r w:rsidR="00EE0DC6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EE0DC6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EE0DC6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EE0DC6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proofErr w:type="spellEnd"/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E0DC6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</w:t>
      </w:r>
      <w:r w:rsidR="00EE0DC6">
        <w:rPr>
          <w:szCs w:val="24"/>
        </w:rPr>
        <w:t>stečajnom</w:t>
      </w:r>
      <w:r w:rsidRPr="009053FD">
        <w:rPr>
          <w:szCs w:val="24"/>
        </w:rPr>
        <w:t xml:space="preserve"> postupku nad dužnikom</w:t>
      </w:r>
      <w:r w:rsidR="002D756B">
        <w:rPr>
          <w:szCs w:val="24"/>
        </w:rPr>
        <w:t xml:space="preserve"> </w:t>
      </w:r>
      <w:r w:rsidR="00636B03" w:rsidRPr="009F6ECD">
        <w:rPr>
          <w:szCs w:val="24"/>
        </w:rPr>
        <w:t>SAN-LJEPOTE j. d. o. o.</w:t>
      </w:r>
      <w:r w:rsidR="00EE0DC6">
        <w:rPr>
          <w:szCs w:val="24"/>
        </w:rPr>
        <w:t xml:space="preserve"> u stečaju</w:t>
      </w:r>
      <w:r w:rsidR="00636B03" w:rsidRPr="009F6ECD">
        <w:rPr>
          <w:szCs w:val="24"/>
        </w:rPr>
        <w:t xml:space="preserve">, Glavnica Gornja, Gajeva </w:t>
      </w:r>
      <w:proofErr w:type="spellStart"/>
      <w:r w:rsidR="00636B03" w:rsidRPr="009F6ECD">
        <w:rPr>
          <w:szCs w:val="24"/>
        </w:rPr>
        <w:t>91</w:t>
      </w:r>
      <w:proofErr w:type="spellEnd"/>
      <w:r w:rsidR="00636B03" w:rsidRPr="009F6ECD">
        <w:rPr>
          <w:szCs w:val="24"/>
        </w:rPr>
        <w:t xml:space="preserve">, </w:t>
      </w:r>
      <w:proofErr w:type="spellStart"/>
      <w:r w:rsidR="00636B03" w:rsidRPr="009F6ECD">
        <w:rPr>
          <w:szCs w:val="24"/>
        </w:rPr>
        <w:t>OIB</w:t>
      </w:r>
      <w:proofErr w:type="spellEnd"/>
      <w:r w:rsidR="00636B03" w:rsidRPr="009F6ECD">
        <w:rPr>
          <w:szCs w:val="24"/>
        </w:rPr>
        <w:t xml:space="preserve"> </w:t>
      </w:r>
      <w:r w:rsidR="00EE0DC6">
        <w:rPr>
          <w:szCs w:val="24"/>
        </w:rPr>
        <w:t xml:space="preserve"> </w:t>
      </w:r>
      <w:proofErr w:type="spellStart"/>
      <w:r w:rsidR="00EE0DC6" w:rsidRPr="00EE0DC6">
        <w:rPr>
          <w:szCs w:val="24"/>
        </w:rPr>
        <w:t>86191568810</w:t>
      </w:r>
      <w:proofErr w:type="spellEnd"/>
      <w:r w:rsidR="00C2225A">
        <w:rPr>
          <w:szCs w:val="24"/>
        </w:rPr>
        <w:t>,</w:t>
      </w:r>
      <w:r w:rsidR="006C6DF2">
        <w:rPr>
          <w:szCs w:val="24"/>
        </w:rPr>
        <w:t xml:space="preserve"> 8</w:t>
      </w:r>
      <w:r w:rsidR="00EE0DC6">
        <w:rPr>
          <w:szCs w:val="24"/>
        </w:rPr>
        <w:t>. rujna</w:t>
      </w:r>
      <w:r w:rsidRPr="009053FD">
        <w:rPr>
          <w:szCs w:val="24"/>
        </w:rPr>
        <w:t xml:space="preserve"> </w:t>
      </w:r>
      <w:proofErr w:type="spellStart"/>
      <w:r w:rsidRPr="009053FD">
        <w:rPr>
          <w:szCs w:val="24"/>
        </w:rPr>
        <w:t>2017</w:t>
      </w:r>
      <w:proofErr w:type="spellEnd"/>
      <w:r w:rsidRPr="009053FD">
        <w:rPr>
          <w:szCs w:val="24"/>
        </w:rPr>
        <w:t>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FE5D23" w:rsidR="00E2213A" w:rsidRPr="00FE5D2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E79C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1. Ispravlja se rješenje ovog suda broj St-</w:t>
      </w:r>
      <w:proofErr w:type="spellStart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3739</w:t>
      </w:r>
      <w:proofErr w:type="spellEnd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proofErr w:type="spellEnd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 xml:space="preserve">. kolovoza u dijelu koji se odnosi na oznaku </w:t>
      </w:r>
      <w:proofErr w:type="spellStart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FE5D23" w:rsidRPr="00FE5D23">
        <w:rPr>
          <w:rFonts w:hAnsi="Times New Roman" w:ascii="Times New Roman"/>
          <w:color w:val="auto"/>
          <w:sz w:val="24"/>
          <w:szCs w:val="24"/>
          <w:lang w:val="hr-HR"/>
        </w:rPr>
        <w:t>-a dužnika, tako da ispravan broj i potpuni naziv dužnika glase:</w:t>
      </w:r>
    </w:p>
    <w:p w:rsidRDefault="00FE5D23" w:rsidP="00FE5D23" w:rsidR="00FE5D23">
      <w:pPr>
        <w:ind w:right="-51"/>
        <w:jc w:val="both"/>
        <w:rPr>
          <w:rFonts w:hAnsi="Times New Roman" w:ascii="Times New Roman"/>
          <w:color w:val="auto"/>
          <w:sz w:val="24"/>
          <w:szCs w:val="24"/>
        </w:rPr>
      </w:pPr>
      <w:r w:rsidRPr="00FE5D23">
        <w:rPr>
          <w:rFonts w:hAnsi="Times New Roman" w:ascii="Times New Roman"/>
          <w:color w:val="auto"/>
          <w:sz w:val="24"/>
          <w:szCs w:val="24"/>
          <w:lang w:val="hr-HR"/>
        </w:rPr>
        <w:tab/>
        <w:t>"</w:t>
      </w:r>
      <w:r w:rsidRPr="00FE5D23">
        <w:rPr>
          <w:rFonts w:hAnsi="Times New Roman" w:ascii="Times New Roman"/>
          <w:color w:val="auto"/>
          <w:sz w:val="24"/>
          <w:szCs w:val="24"/>
        </w:rPr>
        <w:t xml:space="preserve"> SAN-</w:t>
      </w:r>
      <w:proofErr w:type="spellStart"/>
      <w:r w:rsidRPr="00FE5D23">
        <w:rPr>
          <w:rFonts w:hAnsi="Times New Roman" w:ascii="Times New Roman"/>
          <w:color w:val="auto"/>
          <w:sz w:val="24"/>
          <w:szCs w:val="24"/>
        </w:rPr>
        <w:t>LJEPOTE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 j. d. o. o. u </w:t>
      </w:r>
      <w:proofErr w:type="spellStart"/>
      <w:r w:rsidRPr="00FE5D23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FE5D23">
        <w:rPr>
          <w:rFonts w:hAnsi="Times New Roman" w:ascii="Times New Roman"/>
          <w:color w:val="auto"/>
          <w:sz w:val="24"/>
          <w:szCs w:val="24"/>
        </w:rPr>
        <w:t>Glavnica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FE5D23">
        <w:rPr>
          <w:rFonts w:hAnsi="Times New Roman" w:ascii="Times New Roman"/>
          <w:color w:val="auto"/>
          <w:sz w:val="24"/>
          <w:szCs w:val="24"/>
        </w:rPr>
        <w:t>Gornja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FE5D23">
        <w:rPr>
          <w:rFonts w:hAnsi="Times New Roman" w:ascii="Times New Roman"/>
          <w:color w:val="auto"/>
          <w:sz w:val="24"/>
          <w:szCs w:val="24"/>
        </w:rPr>
        <w:t>Gajeva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 91, </w:t>
      </w:r>
      <w:proofErr w:type="spellStart"/>
      <w:proofErr w:type="gramStart"/>
      <w:r w:rsidRPr="00FE5D23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Pr="00FE5D23">
        <w:rPr>
          <w:rFonts w:hAnsi="Times New Roman" w:ascii="Times New Roman"/>
          <w:color w:val="auto"/>
          <w:sz w:val="24"/>
          <w:szCs w:val="24"/>
        </w:rPr>
        <w:t xml:space="preserve">  86191568810</w:t>
      </w:r>
      <w:proofErr w:type="gramEnd"/>
      <w:r w:rsidRPr="00FE5D23">
        <w:rPr>
          <w:rFonts w:hAnsi="Times New Roman" w:ascii="Times New Roman"/>
          <w:color w:val="auto"/>
          <w:sz w:val="24"/>
          <w:szCs w:val="24"/>
        </w:rPr>
        <w:t>"</w:t>
      </w:r>
    </w:p>
    <w:p w:rsidRDefault="00FE5D23" w:rsidP="00FE5D23" w:rsidR="00FE5D23" w:rsidRPr="00FE5D2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ab/>
        <w:t xml:space="preserve">2. U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ostalom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dijelu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rješenje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ostaje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E04E3">
        <w:rPr>
          <w:rFonts w:hAnsi="Times New Roman" w:ascii="Times New Roman"/>
          <w:color w:val="auto"/>
          <w:sz w:val="24"/>
          <w:szCs w:val="24"/>
        </w:rPr>
        <w:t>nepromijenjeno</w:t>
      </w:r>
      <w:proofErr w:type="spellEnd"/>
      <w:r w:rsidR="000E04E3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E04E3" w:rsidP="000E04E3" w:rsidR="000E04E3" w:rsidRPr="004B1FD5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proofErr w:type="gramStart"/>
      <w:r w:rsidRPr="00710065">
        <w:rPr>
          <w:rFonts w:hAnsi="Times New Roman" w:ascii="Times New Roman"/>
          <w:color w:val="auto"/>
          <w:sz w:val="24"/>
          <w:szCs w:val="24"/>
        </w:rPr>
        <w:t>Uslijed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greške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pisanju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pogrešno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naveden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dužnika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34769610128,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iako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ispravno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treba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stajati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4B1FD5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Pr="004B1FD5">
        <w:rPr>
          <w:rFonts w:hAnsi="Times New Roman" w:ascii="Times New Roman"/>
          <w:color w:val="auto"/>
          <w:sz w:val="24"/>
          <w:szCs w:val="24"/>
        </w:rPr>
        <w:t xml:space="preserve"> 86191568810.</w:t>
      </w:r>
      <w:proofErr w:type="gramEnd"/>
    </w:p>
    <w:p w:rsidRDefault="000E04E3" w:rsidP="000E04E3" w:rsidR="000E04E3" w:rsidRPr="0071006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u svezi s čl. 6 Stečajnog zakona i </w:t>
      </w:r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>riješiti kao u izreci rješenja.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C6DF2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0E04E3">
        <w:rPr>
          <w:rFonts w:hAnsi="Times New Roman" w:ascii="Times New Roman"/>
          <w:color w:val="auto"/>
          <w:sz w:val="24"/>
          <w:szCs w:val="24"/>
          <w:lang w:val="hr-HR"/>
        </w:rPr>
        <w:t xml:space="preserve">. rujan 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B617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B6173" w:rsidP="00AB7A2F" w:rsidR="00DB6173" w:rsidRPr="00DB617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B6173" w:rsidP="00995CE9" w:rsidR="00DB6173" w:rsidRPr="00DB617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17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B61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E04E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97D8A">
      <w:rPr>
        <w:rFonts w:hAnsi="Verdana" w:ascii="Verdana"/>
        <w:color w:val="auto"/>
        <w:sz w:val="22"/>
        <w:szCs w:val="22"/>
      </w:rPr>
      <w:t>3739/16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4E3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15A5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B1FD5"/>
    <w:rsid w:val="004C3B7F"/>
    <w:rsid w:val="004D01A9"/>
    <w:rsid w:val="004D1CCC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697"/>
    <w:rsid w:val="005F4CAA"/>
    <w:rsid w:val="006031BB"/>
    <w:rsid w:val="00617CED"/>
    <w:rsid w:val="006248E6"/>
    <w:rsid w:val="00636B03"/>
    <w:rsid w:val="00642D18"/>
    <w:rsid w:val="00656D79"/>
    <w:rsid w:val="006842AB"/>
    <w:rsid w:val="00697D8A"/>
    <w:rsid w:val="006B11E6"/>
    <w:rsid w:val="006C0B56"/>
    <w:rsid w:val="006C6DF2"/>
    <w:rsid w:val="006D11F7"/>
    <w:rsid w:val="006D1AF1"/>
    <w:rsid w:val="006D52DA"/>
    <w:rsid w:val="006D65F6"/>
    <w:rsid w:val="006D6C0A"/>
    <w:rsid w:val="006E79C5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173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0DC6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  <w:rsid w:val="00FE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17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17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17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17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6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1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17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1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1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St-3739/2016</izvorni_sadrzaj>
    <derivirana_varijabla naziv="DomainObject.Predmet.OznakaBroj_1">St-3739/2016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SAN-LJEPOTE jednostavno društvo s ograničenom odgovornošću za usluge i trgovinu zastupanog po punomoćniku Marija Babić</izvorni_sadrzaj>
    <derivirana_varijabla naziv="DomainObject.Predmet.ProtustrankaFormated_1">  SAN-LJEPOTE jednostavno društvo s ograničenom odgovornošću za usluge i trgovinu zastupanog po punomoćniku Marija Babić</derivirana_varijabla>
  </DomainObject.Predmet.ProtustrankaFormated>
  <DomainObject.Predmet.ProtustrankaFormatedOIB>
    <izvorni_sadrzaj>  SAN-LJEPOTE jednostavno društvo s ograničenom odgovornošću za usluge i trgovinu, OIB 86191568810 zastupanog po punomoćniku Marija Babić</izvorni_sadrzaj>
    <derivirana_varijabla naziv="DomainObject.Predmet.ProtustrankaFormatedOIB_1">  SAN-LJEPOTE jednostavno društvo s ograničenom odgovornošću za usluge i trgovinu, OIB 86191568810 zastupanog po punomoćniku Marija Babić</derivirana_varijabla>
  </DomainObject.Predmet.ProtustrankaFormatedOIB>
  <DomainObject.Predmet.ProtustrankaFormatedWithAdress>
    <izvorni_sadrzaj> SAN-LJEPOTE jednostavno društvo s ograničenom odgovornošću za usluge i trgovinu, Gajeva 91, 10363 Glavnica Gornja zastupanog po punomoćniku Marija Babić</izvorni_sadrzaj>
    <derivirana_varijabla naziv="DomainObject.Predmet.ProtustrankaFormatedWithAdress_1"> SAN-LJEPOTE jednostavno društvo s ograničenom odgovornošću za usluge i trgovinu, Gajeva 91, 10363 Glavnica Gornja zastupanog po punomoćniku Marija Babić</derivirana_varijabla>
  </DomainObject.Predmet.ProtustrankaFormatedWithAdress>
  <DomainObject.Predmet.ProtustrankaFormatedWithAdressOIB>
    <izvorni_sadrzaj> SAN-LJEPOTE jednostavno društvo s ograničenom odgovornošću za usluge i trgovinu, OIB 86191568810, Gajeva 91, 10363 Glavnica Gornja zastupanog po punomoćniku Marija Babić</izvorni_sadrzaj>
    <derivirana_varijabla naziv="DomainObject.Predmet.ProtustrankaFormatedWithAdressOIB_1"> SAN-LJEPOTE jednostavno društvo s ograničenom odgovornošću za usluge i trgovinu, OIB 86191568810, Gajeva 91, 10363 Glavnica Gornja zastupanog po punomoćniku Marija Babić</derivirana_varijabla>
  </DomainObject.Predmet.ProtustrankaFormatedWithAdressOIB>
  <DomainObject.Predmet.ProtustrankaWithAdress>
    <izvorni_sadrzaj>SAN-LJEPOTE jednostavno društvo s ograničenom odgovornošću za usluge i trgovinu Gajeva 91, 10363 Glavnica Gornja</izvorni_sadrzaj>
    <derivirana_varijabla naziv="DomainObject.Predmet.ProtustrankaWithAdress_1">SAN-LJEPOTE jednostavno društvo s ograničenom odgovornošću za usluge i trgovinu Gajeva 91, 10363 Glavnica Gornja</derivirana_varijabla>
  </DomainObject.Predmet.ProtustrankaWithAdress>
  <DomainObject.Predmet.ProtustrankaWithAdressOIB>
    <izvorni_sadrzaj>SAN-LJEPOTE jednostavno društvo s ograničenom odgovornošću za usluge i trgovinu, OIB 86191568810, Gajeva 91, 10363 Glavnica Gornja</izvorni_sadrzaj>
    <derivirana_varijabla naziv="DomainObject.Predmet.ProtustrankaWithAdressOIB_1">SAN-LJEPOTE jednostavno društvo s ograničenom odgovornošću za usluge i trgovinu, OIB 86191568810, Gajeva 91, 10363 Glavnica Gornja</derivirana_varijabla>
  </DomainObject.Predmet.ProtustrankaWithAdressOIB>
  <DomainObject.Predmet.ProtustrankaNazivFormated>
    <izvorni_sadrzaj>SAN-LJEPOTE jednostavno društvo s ograničenom odgovornošću za usluge i trgovinu</izvorni_sadrzaj>
    <derivirana_varijabla naziv="DomainObject.Predmet.ProtustrankaNazivFormated_1">SAN-LJEPOTE jednostavno društvo s ograničenom odgovornošću za usluge i trgovinu</derivirana_varijabla>
  </DomainObject.Predmet.ProtustrankaNazivFormated>
  <DomainObject.Predmet.ProtustrankaNazivFormatedOIB>
    <izvorni_sadrzaj>SAN-LJEPOTE jednostavno društvo s ograničenom odgovornošću za usluge i trgovinu, OIB 86191568810</izvorni_sadrzaj>
    <derivirana_varijabla naziv="DomainObject.Predmet.ProtustrankaNazivFormatedOIB_1">SAN-LJEPOTE jednostavno društvo s ograničenom odgovornošću za usluge i trgovinu, OIB 86191568810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Babić; vjerovnici</izvorni_sadrzaj>
    <derivirana_varijabla naziv="DomainObject.Predmet.StrankaFormated_1">  FINA Regionalni centar Zagreb; Marija Babić; vjerovnici</derivirana_varijabla>
  </DomainObject.Predmet.StrankaFormated>
  <DomainObject.Predmet.StrankaFormatedOIB>
    <izvorni_sadrzaj>  FINA Regionalni centar Zagreb, OIB 85821130368; Marija Babić, OIB 34769610128; vjerovnici</izvorni_sadrzaj>
    <derivirana_varijabla naziv="DomainObject.Predmet.StrankaFormatedOIB_1">  FINA Regionalni centar Zagreb, OIB 85821130368; Marija Babić, OIB 34769610128; vjerovnici</derivirana_varijabla>
  </DomainObject.Predmet.StrankaFormatedOIB>
  <DomainObject.Predmet.StrankaFormatedWithAdress>
    <izvorni_sadrzaj> FINA Regionalni centar Zagreb, Trg svibanjskih žrtava 1995. br. 1  ., 10000 Zagreb; Marija Babić, Gajeva 91, 10363 Glavnica Gornja; vjerovnici</izvorni_sadrzaj>
    <derivirana_varijabla naziv="DomainObject.Predmet.StrankaFormatedWithAdress_1"> FINA Regionalni centar Zagreb, Trg svibanjskih žrtava 1995. br. 1  ., 10000 Zagreb; Marija Babić, Gajeva 91, 10363 Glavnica Gornja; vjerovnici</derivirana_varijabla>
  </DomainObject.Predmet.StrankaFormatedWithAdress>
  <DomainObject.Predmet.StrankaFormatedWithAdressOIB>
    <izvorni_sadrzaj> FINA Regionalni centar Zagreb, OIB 85821130368, Trg svibanjskih žrtava 1995. br. 1  ., 10000 Zagreb; Marija Babić, OIB 34769610128, Gajeva 91, 10363 Glavnica Gornja; vjerovnici</izvorni_sadrzaj>
    <derivirana_varijabla naziv="DomainObject.Predmet.StrankaFormatedWithAdressOIB_1"> FINA Regionalni centar Zagreb, OIB 85821130368, Trg svibanjskih žrtava 1995. br. 1  ., 10000 Zagreb; Marija Babić, OIB 34769610128, Gajeva 91, 10363 Glavnica Gornja; vjerovnici</derivirana_varijabla>
  </DomainObject.Predmet.StrankaFormatedWithAdressOIB>
  <DomainObject.Predmet.StrankaWithAdress>
    <izvorni_sadrzaj>FINA Regionalni centar Zagreb Trg svibanjskih žrtava 1995. br. 1  .,10000 Zagreb,Marija Babić Gajeva 91,10363 Glavnica Gornja,vjerovnici </izvorni_sadrzaj>
    <derivirana_varijabla naziv="DomainObject.Predmet.StrankaWithAdress_1">FINA Regionalni centar Zagreb Trg svibanjskih žrtava 1995. br. 1  .,10000 Zagreb,Marija Babić Gajeva 91,10363 Glavnica Gornja,vjerovnici </derivirana_varijabla>
  </DomainObject.Predmet.StrankaWithAdress>
  <DomainObject.Predmet.StrankaWithAdressOIB>
    <izvorni_sadrzaj>FINA Regionalni centar Zagreb, OIB 85821130368, Trg svibanjskih žrtava 1995. br. 1  .,10000 Zagreb,Marija Babić, OIB 34769610128, Gajeva 91,10363 Glavnica Gornja,vjerovnici</izvorni_sadrzaj>
    <derivirana_varijabla naziv="DomainObject.Predmet.StrankaWithAdressOIB_1">FINA Regionalni centar Zagreb, OIB 85821130368, Trg svibanjskih žrtava 1995. br. 1  .,10000 Zagreb,Marija Babić, OIB 34769610128, Gajeva 91,10363 Glavnica Gornja,vjerovnici</derivirana_varijabla>
  </DomainObject.Predmet.StrankaWithAdressOIB>
  <DomainObject.Predmet.StrankaNazivFormated>
    <izvorni_sadrzaj>FINA Regionalni centar Zagreb,Marija Babić,vjerovnici</izvorni_sadrzaj>
    <derivirana_varijabla naziv="DomainObject.Predmet.StrankaNazivFormated_1">FINA Regionalni centar Zagreb,Marija Babić,vjerovnici</derivirana_varijabla>
  </DomainObject.Predmet.StrankaNazivFormated>
  <DomainObject.Predmet.StrankaNazivFormatedOIB>
    <izvorni_sadrzaj>FINA Regionalni centar Zagreb, OIB 85821130368,Marija Babić, OIB 34769610128,vjerovnici</izvorni_sadrzaj>
    <derivirana_varijabla naziv="DomainObject.Predmet.StrankaNazivFormatedOIB_1">FINA Regionalni centar Zagreb, OIB 85821130368,Marija Babić, OIB 34769610128,vjerovnici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 Babić</item>
      <item>vjerovnici</item>
    </izvorni_sadrzaj>
    <derivirana_varijabla naziv="DomainObject.Predmet.StrankaListFormated_1">
      <item>FINA Regionalni centar Zagreb</item>
      <item>Marija Babić</item>
      <item>vjerovnici</item>
    </derivirana_varijabla>
  </DomainObject.Predmet.StrankaListFormated>
  <DomainObject.Predmet.StrankaListFormatedOIB>
    <izvorni_sadrzaj>
      <item>FINA Regionalni centar Zagreb, OIB 85821130368</item>
      <item>Marija Babić, OIB 34769610128</item>
      <item>vjerovnici</item>
    </izvorni_sadrzaj>
    <derivirana_varijabla naziv="DomainObject.Predmet.StrankaListFormatedOIB_1">
      <item>FINA Regionalni centar Zagreb, OIB 85821130368</item>
      <item>Marija Babić, OIB 34769610128</item>
      <item>vjerovnici</item>
    </derivirana_varijabla>
  </DomainObject.Predmet.StrankaListFormatedOIB>
  <DomainObject.Predmet.StrankaListFormatedWithAdress>
    <izvorni_sadrzaj>
      <item>FINA Regionalni centar Zagreb, Trg svibanjskih žrtava 1995. br. 1  ., 10000 Zagreb</item>
      <item>Marija Babić, Gajeva 91, 10363 Glavnica Gornja</item>
      <item>vjerovnici</item>
    </izvorni_sadrzaj>
    <derivirana_varijabla naziv="DomainObject.Predmet.StrankaListFormatedWithAdress_1">
      <item>FINA Regionalni centar Zagreb, Trg svibanjskih žrtava 1995. br. 1  ., 10000 Zagreb</item>
      <item>Marija Babić, Gajeva 91, 10363 Glavnica Gornja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  ., 10000 Zagreb</item>
      <item>Marija Babić, OIB 34769610128, Gajeva 91, 10363 Glavnica Gornja</item>
      <item>vjerovnici</item>
    </izvorni_sadrzaj>
    <derivirana_varijabla naziv="DomainObject.Predmet.StrankaListFormatedWithAdressOIB_1">
      <item>FINA Regionalni centar Zagreb, OIB 85821130368, Trg svibanjskih žrtava 1995. br. 1  ., 10000 Zagreb</item>
      <item>Marija Babić, OIB 34769610128, Gajeva 91, 10363 Glavnica Gornja</item>
      <item>vjerovnici</item>
    </derivirana_varijabla>
  </DomainObject.Predmet.StrankaListFormatedWithAdressOIB>
  <DomainObject.Predmet.StrankaListNazivFormated>
    <izvorni_sadrzaj>
      <item>FINA Regionalni centar Zagreb</item>
      <item>Marija Babić</item>
      <item>vjerovnici</item>
    </izvorni_sadrzaj>
    <derivirana_varijabla naziv="DomainObject.Predmet.StrankaListNazivFormated_1">
      <item>FINA Regionalni centar Zagreb</item>
      <item>Marija Babić</item>
      <item>vjerovnici</item>
    </derivirana_varijabla>
  </DomainObject.Predmet.StrankaListNazivFormated>
  <DomainObject.Predmet.StrankaListNazivFormatedOIB>
    <izvorni_sadrzaj>
      <item>FINA Regionalni centar Zagreb, OIB 85821130368</item>
      <item>Marija Babić, OIB 34769610128</item>
      <item>vjerovnici</item>
    </izvorni_sadrzaj>
    <derivirana_varijabla naziv="DomainObject.Predmet.StrankaListNazivFormatedOIB_1">
      <item>FINA Regionalni centar Zagreb, OIB 85821130368</item>
      <item>Marija Babić, OIB 34769610128</item>
      <item>vjerovnici</item>
    </derivirana_varijabla>
  </DomainObject.Predmet.StrankaListNazivFormatedOIB>
  <DomainObject.Predmet.ProtuStrankaListFormated>
    <izvorni_sadrzaj>
      <item>SAN-LJEPOTE jednostavno društvo s ograničenom odgovornošću za usluge i trgovinu zastupanog po punomoćniku Marija Babić</item>
    </izvorni_sadrzaj>
    <derivirana_varijabla naziv="DomainObject.Predmet.ProtuStrankaListFormated_1">
      <item>SAN-LJEPOTE jednostavno društvo s ograničenom odgovornošću za usluge i trgovinu zastupanog po punomoćniku Marija Babić</item>
    </derivirana_varijabla>
  </DomainObject.Predmet.ProtuStrankaListFormated>
  <DomainObject.Predmet.ProtuStrankaListFormatedOIB>
    <izvorni_sadrzaj>
      <item>SAN-LJEPOTE jednostavno društvo s ograničenom odgovornošću za usluge i trgovinu, OIB 86191568810 zastupanog po punomoćniku Marija Babić</item>
    </izvorni_sadrzaj>
    <derivirana_varijabla naziv="DomainObject.Predmet.ProtuStrankaListFormatedOIB_1">
      <item>SAN-LJEPOTE jednostavno društvo s ograničenom odgovornošću za usluge i trgovinu, OIB 86191568810 zastupanog po punomoćniku Marija Babić</item>
    </derivirana_varijabla>
  </DomainObject.Predmet.ProtuStrankaListFormatedOIB>
  <DomainObject.Predmet.ProtuStrankaListFormatedWithAdress>
    <izvorni_sadrzaj>
      <item>SAN-LJEPOTE jednostavno društvo s ograničenom odgovornošću za usluge i trgovinu, Gajeva 91, 10363 Glavnica Gornja zastupanog po punomoćniku Marija Babić</item>
    </izvorni_sadrzaj>
    <derivirana_varijabla naziv="DomainObject.Predmet.ProtuStrankaListFormatedWithAdress_1">
      <item>SAN-LJEPOTE jednostavno društvo s ograničenom odgovornošću za usluge i trgovinu, Gajeva 91, 10363 Glavnica Gornja zastupanog po punomoćniku Marija Babić</item>
    </derivirana_varijabla>
  </DomainObject.Predmet.ProtuStrankaListFormatedWithAdress>
  <DomainObject.Predmet.ProtuStrankaListFormatedWithAdressOIB>
    <izvorni_sadrzaj>
      <item>SAN-LJEPOTE jednostavno društvo s ograničenom odgovornošću za usluge i trgovinu, OIB 86191568810, Gajeva 91, 10363 Glavnica Gornja zastupanog po punomoćniku Marija Babić</item>
    </izvorni_sadrzaj>
    <derivirana_varijabla naziv="DomainObject.Predmet.ProtuStrankaListFormatedWithAdressOIB_1">
      <item>SAN-LJEPOTE jednostavno društvo s ograničenom odgovornošću za usluge i trgovinu, OIB 86191568810, Gajeva 91, 10363 Glavnica Gornja zastupanog po punomoćniku Marija Babić</item>
    </derivirana_varijabla>
  </DomainObject.Predmet.ProtuStrankaListFormatedWithAdressOIB>
  <DomainObject.Predmet.ProtuStrankaListNazivFormated>
    <izvorni_sadrzaj>
      <item>SAN-LJEPOTE jednostavno društvo s ograničenom odgovornošću za usluge i trgovinu</item>
    </izvorni_sadrzaj>
    <derivirana_varijabla naziv="DomainObject.Predmet.ProtuStrankaListNazivFormated_1">
      <item>SAN-LJEPOTE jednostavno društvo s ograničenom odgovornošću za usluge i trgovinu</item>
    </derivirana_varijabla>
  </DomainObject.Predmet.ProtuStrankaListNazivFormated>
  <DomainObject.Predmet.ProtuStrankaListNazivFormatedOIB>
    <izvorni_sadrzaj>
      <item>SAN-LJEPOTE jednostavno društvo s ograničenom odgovornošću za usluge i trgovinu, OIB 86191568810</item>
    </izvorni_sadrzaj>
    <derivirana_varijabla naziv="DomainObject.Predmet.ProtuStrankaListNazivFormatedOIB_1">
      <item>SAN-LJEPOTE jednostavno društvo s ograničenom odgovornošću za usluge i trgovinu, OIB 86191568810</item>
    </derivirana_varijabla>
  </DomainObject.Predmet.ProtuStrankaListNazivFormatedOIB>
  <DomainObject.Predmet.OstaliListFormated>
    <izvorni_sadrzaj>
      <item>Marija Babić punomoćnik sudionika u postupku SAN-LJEPOTE jednostavno društvo s ograničenom odgovornošću za usluge i trgovinu</item>
      <item>Mirjana Dujmović</item>
    </izvorni_sadrzaj>
    <derivirana_varijabla naziv="DomainObject.Predmet.OstaliListFormated_1">
      <item>Marija Babić punomoćnik sudionika u postupku SAN-LJEPOTE jednostavno društvo s ograničenom odgovornošću za usluge i trgovinu</item>
      <item>Mirjana Dujmović</item>
    </derivirana_varijabla>
  </DomainObject.Predmet.OstaliListFormated>
  <DomainObject.Predmet.OstaliListFormatedOIB>
    <izvorni_sadrzaj>
      <item>Marija Babić, OIB 34769610128 punomoćnik sudionika u postupku SAN-LJEPOTE jednostavno društvo s ograničenom odgovornošću za usluge i trgovinu</item>
      <item>Mirjana Dujmović, OIB 30711927799</item>
    </izvorni_sadrzaj>
    <derivirana_varijabla naziv="DomainObject.Predmet.OstaliListFormatedOIB_1">
      <item>Marija Babić, OIB 34769610128 punomoćnik sudionika u postupku SAN-LJEPOTE jednostavno društvo s ograničenom odgovornošću za usluge i trgovinu</item>
      <item>Mirjana Dujmović, OIB 30711927799</item>
    </derivirana_varijabla>
  </DomainObject.Predmet.OstaliListFormatedOIB>
  <DomainObject.Predmet.OstaliListFormatedWithAdress>
    <izvorni_sadrzaj>
      <item>Marija Babić, Gajeva 91, 10363 Glavnica Gornja punomoćnik sudionika u postupku SAN-LJEPOTE jednostavno društvo s ograničenom odgovornošću za usluge i trgovinu</item>
      <item>Mirjana Dujmović, Božidara Magovca 48, 10000 Zagreb</item>
    </izvorni_sadrzaj>
    <derivirana_varijabla naziv="DomainObject.Predmet.OstaliListFormatedWithAdress_1">
      <item>Marija Babić, Gajeva 91, 10363 Glavnica Gornja punomoćnik sudionika u postupku SAN-LJEPOTE jednostavno društvo s ograničenom odgovornošću za usluge i trgovinu</item>
      <item>Mirjana Dujmović, Božidara Magovca 48, 10000 Zagreb</item>
    </derivirana_varijabla>
  </DomainObject.Predmet.OstaliListFormatedWithAdress>
  <DomainObject.Predmet.OstaliListFormatedWithAdressOIB>
    <izvorni_sadrzaj>
      <item>Marija Babić, OIB 34769610128, Gajeva 91, 10363 Glavnica Gornja punomoćnik sudionika u postupku SAN-LJEPOTE jednostavno društvo s ograničenom odgovornošću za usluge i trgovinu</item>
      <item>Mirjana Dujmović, OIB 30711927799, Božidara Magovca 48, 10000 Zagreb</item>
    </izvorni_sadrzaj>
    <derivirana_varijabla naziv="DomainObject.Predmet.OstaliListFormatedWithAdressOIB_1">
      <item>Marija Babić, OIB 34769610128, Gajeva 91, 10363 Glavnica Gornja punomoćnik sudionika u postupku SAN-LJEPOTE jednostavno društvo s ograničenom odgovornošću za usluge i trgovinu</item>
      <item>Mirjana Dujmović, OIB 30711927799, Božidara Magovca 48, 10000 Zagreb</item>
    </derivirana_varijabla>
  </DomainObject.Predmet.OstaliListFormatedWithAdressOIB>
  <DomainObject.Predmet.OstaliListNazivFormated>
    <izvorni_sadrzaj>
      <item>Marija Babić</item>
      <item>Mirjana Dujmović</item>
    </izvorni_sadrzaj>
    <derivirana_varijabla naziv="DomainObject.Predmet.OstaliListNazivFormated_1">
      <item>Marija Babić</item>
      <item>Mirjana Dujmović</item>
    </derivirana_varijabla>
  </DomainObject.Predmet.OstaliListNazivFormated>
  <DomainObject.Predmet.OstaliListNazivFormatedOIB>
    <izvorni_sadrzaj>
      <item>Marija Babić, OIB 34769610128</item>
      <item>Mirjana Dujmović, OIB 30711927799</item>
    </izvorni_sadrzaj>
    <derivirana_varijabla naziv="DomainObject.Predmet.OstaliListNazivFormatedOIB_1">
      <item>Marija Babić, OIB 34769610128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SAN-LJEPOTE jednostavno društvo s ograničenom odgovornošću za usluge i trgovinu</izvorni_sadrzaj>
    <derivirana_varijabla naziv="DomainObject.Predmet.ProtustrankaIDrugi_1">SAN-LJEPOTE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  ., 10000 Zagreb i dr.</izvorni_sadrzaj>
    <derivirana_varijabla naziv="DomainObject.Predmet.StrankaIDrugiAdressOIB_1">FINA Regionalni centar Zagreb, OIB 85821130368, Trg svibanjskih žrtava 1995. br. 1  ., 10000 Zagreb i dr.</derivirana_varijabla>
  </DomainObject.Predmet.StrankaIDrugiAdressOIB>
  <DomainObject.Predmet.ProtustrankaIDrugiAdressOIB>
    <izvorni_sadrzaj>SAN-LJEPOTE jednostavno društvo s ograničenom odgovornošću za usluge i trgovinu, OIB 86191568810, Gajeva 91, 10363 Glavnica Gornja</izvorni_sadrzaj>
    <derivirana_varijabla naziv="DomainObject.Predmet.ProtustrankaIDrugiAdressOIB_1">SAN-LJEPOTE jednostavno društvo s ograničenom odgovornošću za usluge i trgovinu, OIB 86191568810, Gajeva 91,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SAN-LJEPOTE jednostavno društvo s ograničenom odgovornošću za usluge i trgovinu</item>
      <item>Marija Babić</item>
      <item>Marija Babić</item>
      <item>vjerovnici</item>
      <item>Mirjana Dujmović</item>
    </izvorni_sadrzaj>
    <derivirana_varijabla naziv="DomainObject.Predmet.SudioniciListNaziv_1">
      <item>FINA Regionalni centar Zagreb</item>
      <item>SAN-LJEPOTE jednostavno društvo s ograničenom odgovornošću za usluge i trgovinu</item>
      <item>Marija Babić</item>
      <item>Marija Babić</item>
      <item>vjerovnici</item>
      <item>Mirjana Dujmović</item>
    </derivirana_varijabla>
  </DomainObject.Predmet.SudioniciListNaziv>
  <DomainObject.Predmet.SudioniciListAdressOIB>
    <izvorni_sadrzaj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  <item>vjerovnici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  <item>vjerovnici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86191568810</item>
      <item>, OIB 34769610128</item>
      <item>, OIB 34769610128</item>
      <item>, OIB null</item>
      <item>, OIB 30711927799</item>
    </izvorni_sadrzaj>
    <derivirana_varijabla naziv="DomainObject.Predmet.SudioniciListNazivOIB_1">
      <item>, OIB 85821130368</item>
      <item>, OIB 86191568810</item>
      <item>, OIB 34769610128</item>
      <item>, OIB 34769610128</item>
      <item>, OIB null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1012</properties:Characters>
  <properties:Lines>41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2017-09-07T13:07:00Z</dcterms:created>
  <dc:creator>ksvajger</dc:creator>
  <cp:lastModifiedBy>Kristina Švajger</cp:lastModifiedBy>
  <cp:lastPrinted>2017-09-08T09:01:00Z</cp:lastPrinted>
  <dcterms:modified xmlns:xsi="http://www.w3.org/2001/XMLSchema-instance" xsi:type="dcterms:W3CDTF">2017-09-08T09:01:00Z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