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fbf6" w14:paraId="1fcfbf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C616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6168" w:rsidP="005C6168" w:rsidR="005C6168">
      <w:pPr>
        <w:pStyle w:val="Bezproreda"/>
        <w:ind w:firstLine="708" w:left="4956"/>
      </w:pPr>
      <w:r>
        <w:t>1 St-1004/2016-6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br/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  <w:jc w:val="center"/>
      </w:pPr>
      <w:r>
        <w:t>R E P U B L I K A  H R V A T S K A</w:t>
      </w:r>
    </w:p>
    <w:p w:rsidRDefault="005C6168" w:rsidP="005C6168" w:rsidR="005C6168">
      <w:pPr>
        <w:pStyle w:val="Bezproreda"/>
        <w:jc w:val="center"/>
      </w:pPr>
    </w:p>
    <w:p w:rsidRDefault="005C6168" w:rsidP="005C6168" w:rsidR="005C6168">
      <w:pPr>
        <w:pStyle w:val="Bezproreda"/>
        <w:jc w:val="center"/>
      </w:pPr>
    </w:p>
    <w:p w:rsidRDefault="005C6168" w:rsidP="005C6168" w:rsidR="005C6168">
      <w:pPr>
        <w:pStyle w:val="Bezproreda"/>
        <w:jc w:val="center"/>
      </w:pPr>
      <w:r>
        <w:t>R J E Š E N J E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 ZLATNE GODINE j. d.o.o. za socijalnu skrb, trgovinu i usluge BJELOVAR, Pavleka Miškine 9, dana 4. srpnja 2016.</w:t>
      </w:r>
    </w:p>
    <w:p w:rsidRDefault="005C6168" w:rsidP="005C6168" w:rsidR="005C6168">
      <w:pPr>
        <w:pStyle w:val="Bezproreda"/>
        <w:rPr>
          <w:noProof/>
        </w:rPr>
      </w:pPr>
    </w:p>
    <w:p w:rsidRDefault="005C6168" w:rsidP="005C6168" w:rsidR="005C6168">
      <w:pPr>
        <w:pStyle w:val="Bezproreda"/>
        <w:rPr>
          <w:noProof/>
        </w:rPr>
      </w:pPr>
    </w:p>
    <w:p w:rsidRDefault="005C6168" w:rsidP="005C6168" w:rsidR="005C616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  <w:rPr>
          <w:noProof/>
        </w:rPr>
      </w:pPr>
      <w:r>
        <w:t>I. Pozivaju se osobe koje imaju interes za provedbom stečajnog postupka nad dužnikom  Zlatne godine j. d.o.o. za socijalnu skrb, trgovinu i usluge Bjelovar,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HR05 540-1004-16.</w:t>
      </w:r>
    </w:p>
    <w:p w:rsidRDefault="005C6168" w:rsidP="005C6168" w:rsidR="005C6168">
      <w:pPr>
        <w:pStyle w:val="Bezproreda"/>
        <w:rPr>
          <w:lang w:val="en-GB"/>
        </w:rPr>
      </w:pPr>
    </w:p>
    <w:p w:rsidRDefault="005C6168" w:rsidP="005C6168" w:rsidR="005C6168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  <w:jc w:val="center"/>
      </w:pPr>
      <w:r>
        <w:t>Obrazloženje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>Sud je rješenjem od 1. lipnja 2016. pokrenuo postupak radi utvrđivanja uvjeta za otvaranje stečajnog postupka nad dužnikom Zlatne godine  j.d.o.o. Bjelovar. Istim rješenjem sazvano je ročište radi izjašnjenja o prijedlogu i raspravi o uvjetima za otvaranje stečajnog postupka.</w:t>
      </w:r>
    </w:p>
    <w:p w:rsidRDefault="005C6168" w:rsidP="005C6168" w:rsidR="005C6168">
      <w:pPr>
        <w:pStyle w:val="Bezproreda"/>
      </w:pPr>
      <w:r>
        <w:t xml:space="preserve"> </w:t>
      </w:r>
    </w:p>
    <w:p w:rsidRDefault="005C6168" w:rsidP="005C6168" w:rsidR="005C6168">
      <w:pPr>
        <w:pStyle w:val="Bezproreda"/>
      </w:pPr>
      <w:r>
        <w:lastRenderedPageBreak/>
        <w:t xml:space="preserve">Na ročištu održanom dana 29. lipnja 2016. godine sud zaključuje da dužnik ne raspolaže imovinom koja bi bila dovoljna za namirenje troškova prethodnog i stečajnog postupka. 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>Provođenjem prethodnog i stečajnog postupka nastaju troškovi koje sud procjenjuje u iznosu od 10.000,00 kn.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 xml:space="preserve">Slijedom navedenog riješeno je kao u izreci. 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>U Bjelovaru, 4. srpnja 2016.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</w:p>
    <w:p w:rsidRDefault="005C6168" w:rsidP="005C6168" w:rsidR="005C616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C6168" w:rsidP="005C6168" w:rsidR="005C6168">
      <w:pPr>
        <w:pStyle w:val="Bezproreda"/>
      </w:pPr>
      <w:r>
        <w:t>DNA: e-oglasna ploča suda</w:t>
      </w:r>
    </w:p>
    <w:p w:rsidRDefault="005C6168" w:rsidP="005C6168" w:rsidR="005C6168">
      <w:pPr>
        <w:pStyle w:val="Bezproreda"/>
      </w:pPr>
      <w:r>
        <w:t xml:space="preserve">            kal. 15 dana</w:t>
      </w:r>
    </w:p>
    <w:p w:rsidRDefault="005C6168" w:rsidP="005C6168" w:rsidR="005C6168">
      <w:pPr>
        <w:pStyle w:val="Bezproreda"/>
      </w:pPr>
      <w:r>
        <w:t xml:space="preserve">Bjelovar, 4. 07. 2016. </w:t>
      </w:r>
    </w:p>
    <w:p w:rsidRDefault="005C6168" w:rsidP="005C6168" w:rsidR="005C6168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16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St-1004/2016-6</izvorni_sadrzaj>
    <derivirana_varijabla naziv="DomainObject.Oznaka_1">St-1004/2016-6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jednostavno društvo s ograničenom odgovornošću za socijalnu skrb, trgovinu i usluge</izvorni_sadrzaj>
    <derivirana_varijabla naziv="DomainObject.Predmet.ProtustrankaFormated_1">  ZLATNE GODINE jednostavno društvo s ograničenom odgovornošću za socijalnu skrb, trgovinu i usluge</derivirana_varijabla>
  </DomainObject.Predmet.ProtustrankaFormated>
  <DomainObject.Predmet.ProtustrankaFormatedOIB>
    <izvorni_sadrzaj>  ZLATNE GODINE jednostavno društvo s ograničenom odgovornošću za socijalnu skrb, trgovinu i usluge, OIB 59156110015</izvorni_sadrzaj>
    <derivirana_varijabla naziv="DomainObject.Predmet.ProtustrankaFormatedOIB_1">  ZLATNE GODINE jednostavno društvo s ograničenom odgovornošću za socijalnu skrb, trgovinu i usluge, OIB 59156110015</derivirana_varijabla>
  </DomainObject.Predmet.ProtustrankaFormatedOIB>
  <DomainObject.Predmet.ProtustrankaFormatedWithAdress>
    <izvorni_sadrzaj> ZLATNE GODINE jednostavno društvo s ograničenom odgovornošću za socijalnu skrb, trgovinu i usluge, Pavleka Miškine 9, 43000 Bjelovar</izvorni_sadrzaj>
    <derivirana_varijabla naziv="DomainObject.Predmet.ProtustrankaFormatedWithAdress_1"> ZLATNE GODINE jednostavno društvo s ograničenom odgovornošću za socijalnu skrb, trgovinu i usluge, Pavleka Miškine 9, 43000 Bjelovar</derivirana_varijabla>
  </DomainObject.Predmet.ProtustrankaFormatedWithAdress>
  <DomainObject.Predmet.ProtustrankaFormatedWithAdressOIB>
    <izvorni_sadrzaj> ZLATNE GODINE jednostavno društvo s ograničenom odgovornošću za socijalnu skrb, trgovinu i usluge, OIB 59156110015, Pavleka Miškine 9, 43000 Bjelovar</izvorni_sadrzaj>
    <derivirana_varijabla naziv="DomainObject.Predmet.ProtustrankaFormatedWithAdressOIB_1"> ZLATNE GODINE jednostavno društvo s ograničenom odgovornošću za socijalnu skrb, trgovinu i usluge, OIB 59156110015, Pavleka Miškine 9, 43000 Bjelovar</derivirana_varijabla>
  </DomainObject.Predmet.ProtustrankaFormatedWithAdressOIB>
  <DomainObject.Predmet.ProtustrankaWithAdress>
    <izvorni_sadrzaj>ZLATNE GODINE jednostavno društvo s ograničenom odgovornošću za socijalnu skrb, trgovinu i usluge Pavleka Miškine 9, 43000 Bjelovar</izvorni_sadrzaj>
    <derivirana_varijabla naziv="DomainObject.Predmet.ProtustrankaWithAdress_1">ZLATNE GODINE jednostavno društvo s ograničenom odgovornošću za socijalnu skrb, trgovinu i usluge Pavleka Miškine 9, 43000 Bjelovar</derivirana_varijabla>
  </DomainObject.Predmet.ProtustrankaWithAdress>
  <DomainObject.Predmet.ProtustrankaWithAdressOIB>
    <izvorni_sadrzaj>ZLATNE GODINE jednostavno društvo s ograničenom odgovornošću za socijalnu skrb, trgovinu i usluge, OIB 59156110015, Pavleka Miškine 9, 43000 Bjelovar</izvorni_sadrzaj>
    <derivirana_varijabla naziv="DomainObject.Predmet.ProtustrankaWithAdressOIB_1">ZLATNE GODINE jednostavno društvo s ograničenom odgovornošću za socijalnu skrb, trgovinu i usluge, OIB 59156110015, Pavleka Miškine 9, 43000 Bjelovar</derivirana_varijabla>
  </DomainObject.Predmet.ProtustrankaWithAdressOIB>
  <DomainObject.Predmet.ProtustrankaNazivFormated>
    <izvorni_sadrzaj>ZLATNE GODINE jednostavno društvo s ograničenom odgovornošću za socijalnu skrb, trgovinu i usluge</izvorni_sadrzaj>
    <derivirana_varijabla naziv="DomainObject.Predmet.ProtustrankaNazivFormated_1">ZLATNE GODINE jednostavno društvo s ograničenom odgovornošću za socijalnu skrb, trgovinu i usluge</derivirana_varijabla>
  </DomainObject.Predmet.ProtustrankaNazivFormated>
  <DomainObject.Predmet.ProtustrankaNazivFormatedOIB>
    <izvorni_sadrzaj>ZLATNE GODINE jednostavno društvo s ograničenom odgovornošću za socijalnu skrb, trgovinu i usluge, OIB 59156110015</izvorni_sadrzaj>
    <derivirana_varijabla naziv="DomainObject.Predmet.ProtustrankaNazivFormatedOIB_1">ZLATNE GODINE jednostavno društvo s ograničenom odgovornošću za socijalnu skrb, trgovinu i usluge, OIB 59156110015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ZLATNE GODINE jednostavno društvo s ograničenom odgovornošću za socijalnu skrb, trgovinu i usluge</item>
    </izvorni_sadrzaj>
    <derivirana_varijabla naziv="DomainObject.Predmet.ProtuStrankaListFormated_1">
      <item>ZLATNE GODINE jednostavno društvo s ograničenom odgovornošću za socijalnu skrb, trgovinu i usluge</item>
    </derivirana_varijabla>
  </DomainObject.Predmet.ProtuStrankaListFormated>
  <DomainObject.Predmet.ProtuStrankaListFormatedOIB>
    <izvorni_sadrzaj>
      <item>ZLATNE GODINE jednostavno društvo s ograničenom odgovornošću za socijalnu skrb, trgovinu i usluge, OIB 59156110015</item>
    </izvorni_sadrzaj>
    <derivirana_varijabla naziv="DomainObject.Predmet.ProtuStrankaListFormatedOIB_1">
      <item>ZLATNE GODINE jednostavno društvo s ograničenom odgovornošću za socijalnu skrb, trgovinu i usluge, OIB 59156110015</item>
    </derivirana_varijabla>
  </DomainObject.Predmet.ProtuStrankaListFormatedOIB>
  <DomainObject.Predmet.ProtuStrankaListFormatedWithAdress>
    <izvorni_sadrzaj>
      <item>ZLATNE GODINE jednostavno društvo s ograničenom odgovornošću za socijalnu skrb, trgovinu i usluge, Pavleka Miškine 9, 43000 Bjelovar</item>
    </izvorni_sadrzaj>
    <derivirana_varijabla naziv="DomainObject.Predmet.ProtuStrankaListFormatedWithAdress_1">
      <item>ZLATNE GODINE jednostavno društvo s ograničenom odgovornošću za socijalnu skrb, trgovinu i usluge, Pavleka Miškine 9, 43000 Bjelovar</item>
    </derivirana_varijabla>
  </DomainObject.Predmet.ProtuStrankaListFormatedWithAdress>
  <DomainObject.Predmet.ProtuStrankaListFormatedWithAdressOIB>
    <izvorni_sadrzaj>
      <item>ZLATNE GODINE jednostavno društvo s ograničenom odgovornošću za socijalnu skrb, trgovinu i usluge, OIB 59156110015, Pavleka Miškine 9, 43000 Bjelovar</item>
    </izvorni_sadrzaj>
    <derivirana_varijabla naziv="DomainObject.Predmet.ProtuStrankaListFormatedWithAdressOIB_1">
      <item>ZLATNE GODINE jednostavno društvo s ograničenom odgovornošću za socijalnu skrb, trgovinu i usluge, OIB 59156110015, Pavleka Miškine 9, 43000 Bjelovar</item>
    </derivirana_varijabla>
  </DomainObject.Predmet.ProtuStrankaListFormatedWithAdressOIB>
  <DomainObject.Predmet.ProtuStrankaListNazivFormated>
    <izvorni_sadrzaj>
      <item>ZLATNE GODINE jednostavno društvo s ograničenom odgovornošću za socijalnu skrb, trgovinu i usluge</item>
    </izvorni_sadrzaj>
    <derivirana_varijabla naziv="DomainObject.Predmet.ProtuStrankaListNazivFormated_1">
      <item>ZLATNE GODINE jednostavno društvo s ograničenom odgovornošću za socijalnu skrb, trgovinu i usluge</item>
    </derivirana_varijabla>
  </DomainObject.Predmet.ProtuStrankaListNazivFormated>
  <DomainObject.Predmet.ProtuStrankaListNazivFormatedOIB>
    <izvorni_sadrzaj>
      <item>ZLATNE GODINE jednostavno društvo s ograničenom odgovornošću za socijalnu skrb, trgovinu i usluge, OIB 59156110015</item>
    </izvorni_sadrzaj>
    <derivirana_varijabla naziv="DomainObject.Predmet.ProtuStrankaListNazivFormatedOIB_1">
      <item>ZLATNE GODINE jednostavno društvo s ograničenom odgovornošću za socijalnu skrb, trgovinu i usluge, OIB 59156110015</item>
    </derivirana_varijabla>
  </DomainObject.Predmet.ProtuStrankaListNazivFormatedOIB>
  <DomainObject.Predmet.OstaliListFormated>
    <izvorni_sadrzaj>
      <item>Gordana Škegro</item>
    </izvorni_sadrzaj>
    <derivirana_varijabla naziv="DomainObject.Predmet.OstaliListFormated_1">
      <item>Gordana Škegro</item>
    </derivirana_varijabla>
  </DomainObject.Predmet.OstaliListFormated>
  <DomainObject.Predmet.OstaliListFormatedOIB>
    <izvorni_sadrzaj>
      <item>Gordana Škegro, OIB 80575841362</item>
    </izvorni_sadrzaj>
    <derivirana_varijabla naziv="DomainObject.Predmet.OstaliListFormatedOIB_1">
      <item>Gordana Škegro, OIB 80575841362</item>
    </derivirana_varijabla>
  </DomainObject.Predmet.OstaliListFormatedOIB>
  <DomainObject.Predmet.OstaliListFormatedWithAdress>
    <izvorni_sadrzaj>
      <item>Gordana Škegro, Matice hrvatske 18., 43000 Bjelovar</item>
    </izvorni_sadrzaj>
    <derivirana_varijabla naziv="DomainObject.Predmet.OstaliListFormatedWithAdress_1">
      <item>Gordana Škegro, Matice hrvatske 18., 43000 Bjelovar</item>
    </derivirana_varijabla>
  </DomainObject.Predmet.OstaliListFormatedWithAdress>
  <DomainObject.Predmet.OstaliListFormatedWithAdressOIB>
    <izvorni_sadrzaj>
      <item>Gordana Škegro, OIB 80575841362, Matice hrvatske 18., 43000 Bjelovar</item>
    </izvorni_sadrzaj>
    <derivirana_varijabla naziv="DomainObject.Predmet.OstaliListFormatedWithAdressOIB_1">
      <item>Gordana Škegro, OIB 80575841362, Matice hrvatske 18., 43000 Bjelovar</item>
    </derivirana_varijabla>
  </DomainObject.Predmet.OstaliListFormatedWithAdressOIB>
  <DomainObject.Predmet.OstaliListNazivFormated>
    <izvorni_sadrzaj>
      <item>Gordana Škegro</item>
    </izvorni_sadrzaj>
    <derivirana_varijabla naziv="DomainObject.Predmet.OstaliListNazivFormated_1">
      <item>Gordana Škegro</item>
    </derivirana_varijabla>
  </DomainObject.Predmet.OstaliListNazivFormated>
  <DomainObject.Predmet.OstaliListNazivFormatedOIB>
    <izvorni_sadrzaj>
      <item>Gordana Škegro, OIB 80575841362</item>
    </izvorni_sadrzaj>
    <derivirana_varijabla naziv="DomainObject.Predmet.OstaliListNazivFormatedOIB_1">
      <item>Gordana Škegro, OIB 80575841362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St-1004/2016-6</izvorni_sadrzaj>
    <derivirana_varijabla naziv="DomainObject.PoslovniBrojDokumenta_1">St-1004/2016-6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ZLATNE GODINE jednostavno društvo s ograničenom odgovornošću za socijalnu skrb, trgovinu i usluge</izvorni_sadrzaj>
    <derivirana_varijabla naziv="DomainObject.Predmet.ProtustrankaIDrugi_1">ZLATNE GODINE jednostavno društvo s ograničenom odgovornošću za socijalnu skrb,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ZLATNE GODINE jednostavno društvo s ograničenom odgovornošću za socijalnu skrb, trgovinu i usluge, OIB 59156110015, Pavleka Miškine 9, 43000 Bjelovar</izvorni_sadrzaj>
    <derivirana_varijabla naziv="DomainObject.Predmet.ProtustrankaIDrugiAdressOIB_1">ZLATNE GODINE jednostavno društvo s ograničenom odgovornošću za socijalnu skrb, trgovinu i usluge, OIB 59156110015, Pavleka Miškine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ZLATNE GODINE jednostavno društvo s ograničenom odgovornošću za socijalnu skrb, trgovinu i usluge</item>
      <item>Gordana Škegro</item>
    </izvorni_sadrzaj>
    <derivirana_varijabla naziv="DomainObject.Predmet.SudioniciListNaziv_1">
      <item>FINA, RC ZAGREB, Podružnica Bjelovar</item>
      <item>ZLATNE GODINE jednostavno društvo s ograničenom odgovornošću za socijalnu skrb, trgovinu i usluge</item>
      <item>Gordana Škegro</item>
    </derivirana_varijabla>
  </DomainObject.Predmet.SudioniciListNaziv>
  <DomainObject.Predmet.SudioniciListAdressOIB>
    <izvorni_sadrzaj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18.,43000 Bjelovar</item>
    </izvorni_sadrzaj>
    <derivirana_varijabla naziv="DomainObject.Predmet.SudioniciListAdressOIB_1"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A9584-5A91-4F36-B160-18BB5E7AC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2307</properties:Characters>
  <properties:Lines>85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2016-07-04T11:28:00Z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