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495a427" w14:paraId="495a427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0E7142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1135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133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3270B5" w:rsidR="00DD7DEF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>A.B.M. d.o.o. u stečaju, Koprivnica, Florijanski trg 8, OIB: 01709786550</w:t>
      </w:r>
      <w:r w:rsidRPr="0007754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113523" w:rsidP="003270B5" w:rsidR="00077547" w:rsidRPr="003270B5">
      <w:pPr>
        <w:widowControl w:val="false"/>
        <w:suppressAutoHyphens/>
        <w:spacing w:lineRule="auto" w:line="24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  <w:t xml:space="preserve">1. 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čkbr. 831 kuća i dvor na Florijanskom trgu, površine 516 m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i čkbr. 832 zgrada i dvor na Florijanskom trgu, površine 549 m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ukupne površine 1065 m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 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upisane u z.k.ul.br. 968,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 </w:t>
      </w:r>
      <w:r w:rsidRP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k.o. Koprivnica, 1.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vlasnički dio: 1/1, upisana kod </w:t>
      </w:r>
      <w:r w:rsidRPr="00113523">
        <w:rPr>
          <w:rFonts w:cs="Times New Roman"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Zemljišno-knjižnog odjela Koprivnica, </w:t>
      </w:r>
      <w:r w:rsidR="003270B5">
        <w:rPr>
          <w:rFonts w:cs="Times New Roman" w:eastAsia="SimSun" w:hAnsi="Times New Roman" w:ascii="Times New Roman"/>
          <w:bCs/>
          <w:kern w:val="1"/>
          <w:sz w:val="24"/>
          <w:szCs w:val="24"/>
          <w:lang w:bidi="hi-IN" w:eastAsia="zh-CN"/>
        </w:rPr>
        <w:t>kod Općinskog suda u Koprivnici,</w:t>
      </w:r>
      <w:r w:rsidR="003270B5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dosuđuje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13523">
        <w:rPr>
          <w:rFonts w:cs="Times New Roman" w:hAnsi="Times New Roman" w:ascii="Times New Roman"/>
          <w:sz w:val="24"/>
          <w:szCs w:val="24"/>
        </w:rPr>
        <w:t>BINEKO d.o.o., Koprivnica, J. Vargovića 1 I, OIB: 10952404284</w:t>
      </w:r>
      <w:r w:rsidR="00077547" w:rsidRPr="00077547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113523">
        <w:rPr>
          <w:rFonts w:cs="Times New Roman" w:hAnsi="Times New Roman" w:ascii="Times New Roman"/>
          <w:sz w:val="24"/>
          <w:szCs w:val="24"/>
        </w:rPr>
        <w:t xml:space="preserve"> </w:t>
      </w:r>
      <w:r w:rsidR="00113523" w:rsidRPr="00113523">
        <w:rPr>
          <w:rFonts w:cs="Times New Roman" w:hAnsi="Times New Roman" w:ascii="Times New Roman"/>
          <w:sz w:val="24"/>
          <w:szCs w:val="24"/>
        </w:rPr>
        <w:t>BINEKO d.o.o., Koprivnica, J. Vargovića 1 I, OIB: 10952404284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 xml:space="preserve">reostale kupovnine od </w:t>
      </w:r>
      <w:r w:rsidR="00113523">
        <w:rPr>
          <w:rFonts w:cs="Times New Roman" w:hAnsi="Times New Roman" w:ascii="Times New Roman"/>
          <w:sz w:val="24"/>
          <w:szCs w:val="24"/>
        </w:rPr>
        <w:t xml:space="preserve">399.808,56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113523">
        <w:rPr>
          <w:rFonts w:cs="Times New Roman" w:hAnsi="Times New Roman" w:ascii="Times New Roman"/>
          <w:sz w:val="24"/>
          <w:szCs w:val="24"/>
        </w:rPr>
        <w:t>89486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113523">
        <w:rPr>
          <w:rFonts w:cs="Times New Roman" w:hAnsi="Times New Roman" w:ascii="Times New Roman"/>
          <w:sz w:val="24"/>
          <w:szCs w:val="24"/>
        </w:rPr>
        <w:t>-39217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  <w:r w:rsidR="000E36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7547" w:rsidP="000E3668" w:rsidR="000E3668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III. Ukoliko kupac ne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</w:t>
      </w:r>
      <w:r w:rsidR="000E3668">
        <w:rPr>
          <w:rFonts w:cs="Times New Roman" w:hAnsi="Times New Roman" w:ascii="Times New Roman"/>
          <w:sz w:val="24"/>
          <w:szCs w:val="24"/>
        </w:rPr>
        <w:t xml:space="preserve">će nekretninu </w:t>
      </w:r>
      <w:r w:rsidR="000E3668" w:rsidRPr="000E3668">
        <w:rPr>
          <w:rFonts w:cs="Times New Roman" w:hAnsi="Times New Roman" w:ascii="Times New Roman"/>
          <w:sz w:val="24"/>
          <w:szCs w:val="24"/>
        </w:rPr>
        <w:t>dosuditi kupcu koji je po redoslijedu dra</w:t>
      </w:r>
      <w:r w:rsidR="000E3668">
        <w:rPr>
          <w:rFonts w:cs="Times New Roman" w:hAnsi="Times New Roman" w:ascii="Times New Roman"/>
          <w:sz w:val="24"/>
          <w:szCs w:val="24"/>
        </w:rPr>
        <w:t>žbovanja ponudio nižu cijenu, a</w:t>
      </w:r>
      <w:r w:rsidRPr="00077547">
        <w:rPr>
          <w:rFonts w:cs="Times New Roman" w:hAnsi="Times New Roman" w:ascii="Times New Roman"/>
          <w:sz w:val="24"/>
          <w:szCs w:val="24"/>
        </w:rPr>
        <w:t xml:space="preserve"> i</w:t>
      </w:r>
      <w:r w:rsidR="00553659">
        <w:rPr>
          <w:rFonts w:cs="Times New Roman" w:hAnsi="Times New Roman" w:ascii="Times New Roman"/>
          <w:sz w:val="24"/>
          <w:szCs w:val="24"/>
        </w:rPr>
        <w:t>z uplaćene jamčevine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VI. Nalaže se Općinskom sudu u </w:t>
      </w:r>
      <w:r w:rsidR="00553659">
        <w:rPr>
          <w:rFonts w:cs="Times New Roman" w:hAnsi="Times New Roman" w:ascii="Times New Roman"/>
          <w:sz w:val="24"/>
          <w:szCs w:val="24"/>
        </w:rPr>
        <w:t>Koprivnici,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113523">
        <w:rPr>
          <w:rFonts w:cs="Times New Roman" w:hAnsi="Times New Roman" w:ascii="Times New Roman"/>
          <w:sz w:val="24"/>
          <w:szCs w:val="24"/>
        </w:rPr>
        <w:t>nadmetanja 5156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113523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113523">
        <w:rPr>
          <w:rFonts w:cs="Times New Roman" w:hAnsi="Times New Roman" w:ascii="Times New Roman"/>
          <w:sz w:val="24"/>
          <w:szCs w:val="24"/>
        </w:rPr>
        <w:t xml:space="preserve"> </w:t>
      </w:r>
      <w:r w:rsidR="00113523" w:rsidRPr="00113523">
        <w:rPr>
          <w:rFonts w:cs="Times New Roman" w:hAnsi="Times New Roman" w:ascii="Times New Roman"/>
          <w:sz w:val="24"/>
          <w:szCs w:val="24"/>
        </w:rPr>
        <w:t>BINEKO d.o.o., Koprivnica, J. Vargovića 1 I, OIB: 10952404284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113523">
        <w:rPr>
          <w:rFonts w:cs="Times New Roman" w:hAnsi="Times New Roman" w:ascii="Times New Roman"/>
          <w:sz w:val="24"/>
          <w:szCs w:val="24"/>
        </w:rPr>
        <w:t>499.808,56</w:t>
      </w:r>
      <w:r w:rsidRPr="00553659">
        <w:rPr>
          <w:rFonts w:cs="Times New Roman" w:hAnsi="Times New Roman" w:ascii="Times New Roman"/>
          <w:sz w:val="24"/>
          <w:szCs w:val="24"/>
        </w:rPr>
        <w:t xml:space="preserve"> 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71B65" w:rsidP="00671B65" w:rsidR="00671B65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270B5" w:rsidP="00671B65" w:rsidR="003270B5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113523" w:rsidRPr="00113523">
        <w:rPr>
          <w:rFonts w:cs="Times New Roman" w:hAnsi="Times New Roman" w:ascii="Times New Roman"/>
          <w:sz w:val="24"/>
          <w:szCs w:val="24"/>
        </w:rPr>
        <w:t xml:space="preserve">BINEKO d.o.o., Koprivnica, J. Vargovića 1 I,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671B65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-AUTOCOMPLEX d.o.o., Koprivnica, Varaždinska cesta 132,</w:t>
      </w:r>
    </w:p>
    <w:p w:rsidRDefault="00671B65" w:rsidP="00553659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-PRIMA CAPITALE d.o.o., Zagreb, Preradovićeva ulica 25,</w:t>
      </w:r>
    </w:p>
    <w:p w:rsidRDefault="00671B65" w:rsidP="00553659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-ZVUČNI ZID d.o.o., Zagreb, Preradovićeva ulica 25,</w:t>
      </w:r>
    </w:p>
    <w:p w:rsidRDefault="00671B65" w:rsidP="00553659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-Josipu Haramija, Ludbreg, Mladena Kerstnera 14,</w:t>
      </w:r>
    </w:p>
    <w:p w:rsidRDefault="00671B65" w:rsidP="00553659" w:rsidR="00671B65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-PANDO NEKRETNINE d.o.o., Miličani, Vinogradi 22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EF0" w:rsidP="00B13DD5" w:rsidR="00984EF0">
      <w:pPr>
        <w:spacing w:lineRule="auto" w:line="240" w:after="0"/>
      </w:pPr>
      <w:r>
        <w:separator/>
      </w:r>
    </w:p>
  </w:endnote>
  <w:endnote w:id="0" w:type="continuationSeparator">
    <w:p w:rsidRDefault="00984EF0" w:rsidP="00B13DD5" w:rsidR="00984E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EF0" w:rsidP="00B13DD5" w:rsidR="00984EF0">
      <w:pPr>
        <w:spacing w:lineRule="auto" w:line="240" w:after="0"/>
      </w:pPr>
      <w:r>
        <w:separator/>
      </w:r>
    </w:p>
  </w:footnote>
  <w:footnote w:id="0" w:type="continuationSeparator">
    <w:p w:rsidRDefault="00984EF0" w:rsidP="00B13DD5" w:rsidR="00984E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410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113523">
      <w:rPr>
        <w:rFonts w:cs="Times New Roman" w:hAnsi="Times New Roman" w:ascii="Times New Roman"/>
        <w:sz w:val="24"/>
        <w:szCs w:val="24"/>
      </w:rPr>
      <w:t>Poslovni broj: 5 St-76/16-133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0E3668"/>
    <w:rsid w:val="00113523"/>
    <w:rsid w:val="001F4A43"/>
    <w:rsid w:val="0029223E"/>
    <w:rsid w:val="003270B5"/>
    <w:rsid w:val="00344474"/>
    <w:rsid w:val="003A0277"/>
    <w:rsid w:val="00491896"/>
    <w:rsid w:val="00553659"/>
    <w:rsid w:val="00616635"/>
    <w:rsid w:val="00643B69"/>
    <w:rsid w:val="00671B65"/>
    <w:rsid w:val="00707FEA"/>
    <w:rsid w:val="00876B1D"/>
    <w:rsid w:val="00984EF0"/>
    <w:rsid w:val="00B13DD5"/>
    <w:rsid w:val="00BB0D33"/>
    <w:rsid w:val="00DD7DEF"/>
    <w:rsid w:val="00E63DAF"/>
    <w:rsid w:val="00F41077"/>
    <w:rsid w:val="00FF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FF4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1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41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41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41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FF4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4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4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4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4287</properties:Characters>
  <properties:Lines>100</properties:Lines>
  <properties:Paragraphs>38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2018-08-16T12:19:00Z</cp:lastPrinted>
  <dcterms:modified xmlns:xsi="http://www.w3.org/2001/XMLSchema-instance" xsi:type="dcterms:W3CDTF">2018-08-16T12:49:00Z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(ST-76-16-133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