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1493" w14:paraId="cf51493" w:rsidRDefault="00AB4602" w:rsidP="00193F55" w:rsidR="00193F55" w:rsidRPr="00193F5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93F55" w:rsidRPr="00193F55">
        <w:rPr>
          <w:rFonts w:cs="Times New Roman"/>
        </w:rPr>
        <w:t xml:space="preserve">      REPUBLIKA HRVATSKA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 xml:space="preserve"> TRGOVAČKI SUD U ZAGREBU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 xml:space="preserve">       Stalna služba u Karlovcu 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Karlovac, Trg hrvatskih branitelja 1/II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R E P U B L I K A   H R V A T S  K A</w:t>
      </w: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ab/>
        <w:t>R J E Š E N J E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EKSKLUZIV SPEED CARS d.o.o. u stečaju, Zagreb, Froudeova 1-3, OIB: 78239693870, 19. rujna 2018.</w:t>
      </w: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r i j e š i o   j e</w:t>
      </w: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93F55">
        <w:rPr>
          <w:rFonts w:cs="Times New Roman" w:eastAsia="Times New Roman"/>
          <w:lang w:eastAsia="hr-HR"/>
        </w:rPr>
        <w:t>Privremenom stečajnom upravitelju Ani Šakić, Zagreb, Dubovačka 29, OIB: 06903243250, određuje se jednokratna nagrada za poslove obavljene u prethodnom postupku u iznosu od 3.000,00 kn bruto.</w:t>
      </w:r>
    </w:p>
    <w:p w:rsidRDefault="00193F55" w:rsidP="00193F55" w:rsidR="00193F55" w:rsidRPr="00193F5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93F55" w:rsidP="00193F55" w:rsidR="00193F55" w:rsidRPr="00193F5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193F55">
        <w:rPr>
          <w:rFonts w:cs="Times New Roman" w:eastAsia="Times New Roman"/>
          <w:lang w:eastAsia="hr-HR"/>
        </w:rPr>
        <w:t>Nalaže se računovodstvu ovog suda da privremenom stečajnom upravitelju Ani Šakić, Zagreb, Dubovačka 29, OIB: 06903243250, isplati po pravomoćnosti ovog rješenja iznos iz točke 1. ovog rješenja na žiro račun IBAN: HR1523600001100869396, i to na teret Fonda za namirenje troškova stečajnog postupka u iznosu od 1.750,00 kn i u iznosu od 1.250,00 kn s računa suda koji se vodi za dužnika EKSKLUZIV SPEED CARS d.o.o. u stečaju, Zagreb, Froudeova 1-3, OIB: 78239693870, pod poslovnim brojem St-4/18.</w:t>
      </w:r>
    </w:p>
    <w:p w:rsidRDefault="00193F55" w:rsidP="00193F55" w:rsidR="00193F55" w:rsidRPr="00193F5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Obrazloženje</w:t>
      </w: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Rješenjem ovog suda posl. broj St-4/18 od 10. travnja 2018. imenovana je za privremenog stečajnog upravitelja Ana Šakić, Zagreb, Dubovačka 29, OIB: 06903243250.</w:t>
      </w: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Privremeni stečajni upravitelj je podneskom od 17. rujna 2018. predložio da mu sud odredi nagradu za rad u iznosu od 3.000,00 kn bruto.</w:t>
      </w: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lastRenderedPageBreak/>
        <w:t>Slijedom navedenog odlučeno je kao u izreci rješenja, a s obzirom na opseg i složenost poslova koje je privremeni stečajni upravitelj obavio, a odnose se na izradu i dostavu izvješća o stanju imovine dužnika te obvezama i potraživanjima dužnika.</w:t>
      </w:r>
    </w:p>
    <w:p w:rsidRDefault="00193F55" w:rsidP="00193F55" w:rsidR="00193F55" w:rsidRPr="00193F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center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U Karlovcu 19. rujna 2018.</w:t>
      </w:r>
    </w:p>
    <w:p w:rsidRDefault="00193F55" w:rsidP="00193F55" w:rsidR="00193F55" w:rsidRPr="00193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 xml:space="preserve">   Stečajni sudac:</w:t>
      </w:r>
    </w:p>
    <w:p w:rsidRDefault="00193F55" w:rsidP="00193F55" w:rsidR="00193F55" w:rsidRPr="00193F55">
      <w:pPr>
        <w:spacing w:after="0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193F55" w:rsidP="00193F55" w:rsidR="00193F55" w:rsidRPr="00193F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spacing w:after="0"/>
        <w:jc w:val="right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Za točnost otpravka-ovlašteni službenik:</w:t>
      </w:r>
    </w:p>
    <w:p w:rsidRDefault="00193F55" w:rsidP="00193F55" w:rsidR="00193F55" w:rsidRPr="00193F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Draženka Prpić</w:t>
      </w:r>
    </w:p>
    <w:p w:rsidRDefault="00193F55" w:rsidP="00193F55" w:rsidR="00193F55" w:rsidRPr="00193F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193F55" w:rsidP="00193F55" w:rsidR="00193F55" w:rsidRPr="00193F5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PRAVNA POUKA:</w:t>
      </w:r>
    </w:p>
    <w:p w:rsidRDefault="00193F55" w:rsidP="00193F55" w:rsidR="00193F55" w:rsidRPr="00193F5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93F5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93F55" w:rsidP="00193F55" w:rsidR="00193F55" w:rsidRPr="00193F5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193F55" w:rsidRPr="00193F5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2305612"/>
      <w:docPartObj>
        <w:docPartGallery w:val="Page Numbers (Top of Page)"/>
        <w:docPartUnique/>
      </w:docPartObj>
    </w:sdtPr>
    <w:sdtContent>
      <w:p w:rsidRDefault="00193F55" w:rsidR="00193F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93F55" w:rsidR="008333A9">
    <w:pPr>
      <w:pStyle w:val="Zaglavlje"/>
    </w:pPr>
    <w:r>
      <w:t>1 St-4/18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3F55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45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St-4/2018-33</izvorni_sadrzaj>
    <derivirana_varijabla naziv="DomainObject.Oznaka_1">St-4/2018-33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EKSKLUZIV SPEED CARS d.o.o. zastupanog po punomoćniku Zvonko Kokot</izvorni_sadrzaj>
    <derivirana_varijabla naziv="DomainObject.Predmet.ProtustrankaFormated_1">  EKSKLUZIV SPEED CARS d.o.o. zastupanog po punomoćniku Zvonko Kokot</derivirana_varijabla>
  </DomainObject.Predmet.ProtustrankaFormated>
  <DomainObject.Predmet.ProtustrankaFormatedOIB>
    <izvorni_sadrzaj>  EKSKLUZIV SPEED CARS d.o.o., OIB 78239693870 zastupanog po punomoćniku Zvonko Kokot</izvorni_sadrzaj>
    <derivirana_varijabla naziv="DomainObject.Predmet.ProtustrankaFormatedOIB_1">  EKSKLUZIV SPEED CARS d.o.o., OIB 78239693870 zastupanog po punomoćniku Zvonko Kokot</derivirana_varijabla>
  </DomainObject.Predmet.ProtustrankaFormatedOIB>
  <DomainObject.Predmet.ProtustrankaFormatedWithAdress>
    <izvorni_sadrzaj> EKSKLUZIV SPEED CARS d.o.o., Froudeova 1-3, 10000 Zagreb zastupanog po punomoćniku Zvonko Kokot</izvorni_sadrzaj>
    <derivirana_varijabla naziv="DomainObject.Predmet.ProtustrankaFormatedWithAdress_1"> EKSKLUZIV SPEED CARS d.o.o., Froudeova 1-3, 10000 Zagreb zastupanog po punomoćniku Zvonko Kokot</derivirana_varijabla>
  </DomainObject.Predmet.ProtustrankaFormatedWithAdress>
  <DomainObject.Predmet.ProtustrankaFormatedWithAdressOIB>
    <izvorni_sadrzaj> EKSKLUZIV SPEED CARS d.o.o., OIB 78239693870, Froudeova 1-3, 10000 Zagreb zastupanog po punomoćniku Zvonko Kokot</izvorni_sadrzaj>
    <derivirana_varijabla naziv="DomainObject.Predmet.ProtustrankaFormatedWithAdressOIB_1"> EKSKLUZIV SPEED CARS d.o.o., OIB 78239693870, Froudeova 1-3, 10000 Zagreb zastupanog po punomoćniku Zvonko Kokot</derivirana_varijabla>
  </DomainObject.Predmet.ProtustrankaFormatedWithAdressOIB>
  <DomainObject.Predmet.ProtustrankaWithAdress>
    <izvorni_sadrzaj>EKSKLUZIV SPEED CARS d.o.o. Froudeova 1-3, 10000 Zagreb</izvorni_sadrzaj>
    <derivirana_varijabla naziv="DomainObject.Predmet.ProtustrankaWithAdress_1">EKSKLUZIV SPEED CARS d.o.o. Froudeova 1-3, 10000 Zagreb</derivirana_varijabla>
  </DomainObject.Predmet.ProtustrankaWithAdress>
  <DomainObject.Predmet.ProtustrankaWithAdressOIB>
    <izvorni_sadrzaj>EKSKLUZIV SPEED CARS d.o.o., OIB 78239693870, Froudeova 1-3, 10000 Zagreb</izvorni_sadrzaj>
    <derivirana_varijabla naziv="DomainObject.Predmet.ProtustrankaWithAdressOIB_1">EKSKLUZIV SPEED CARS d.o.o., OIB 78239693870, Froudeova 1-3, 10000 Zagreb</derivirana_varijabla>
  </DomainObject.Predmet.ProtustrankaWithAdressOIB>
  <DomainObject.Predmet.ProtustrankaNazivFormated>
    <izvorni_sadrzaj>EKSKLUZIV SPEED CARS d.o.o.</izvorni_sadrzaj>
    <derivirana_varijabla naziv="DomainObject.Predmet.ProtustrankaNazivFormated_1">EKSKLUZIV SPEED CARS d.o.o.</derivirana_varijabla>
  </DomainObject.Predmet.ProtustrankaNazivFormated>
  <DomainObject.Predmet.ProtustrankaNazivFormatedOIB>
    <izvorni_sadrzaj>EKSKLUZIV SPEED CARS d.o.o., OIB 78239693870</izvorni_sadrzaj>
    <derivirana_varijabla naziv="DomainObject.Predmet.ProtustrankaNazivFormatedOIB_1">EKSKLUZIV SPEED CARS d.o.o., OIB 78239693870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EKSKLUZIV SPEED CARS d.o.o. zastupanog po punomoćniku Zvonko Kokot</item>
    </izvorni_sadrzaj>
    <derivirana_varijabla naziv="DomainObject.Predmet.ProtuStrankaListFormated_1">
      <item>EKSKLUZIV SPEED CARS d.o.o. zastupanog po punomoćniku Zvonko Kokot</item>
    </derivirana_varijabla>
  </DomainObject.Predmet.ProtuStrankaListFormated>
  <DomainObject.Predmet.ProtuStrankaListFormatedOIB>
    <izvorni_sadrzaj>
      <item>EKSKLUZIV SPEED CARS d.o.o., OIB 78239693870 zastupanog po punomoćniku Zvonko Kokot</item>
    </izvorni_sadrzaj>
    <derivirana_varijabla naziv="DomainObject.Predmet.ProtuStrankaListFormatedOIB_1">
      <item>EKSKLUZIV SPEED CARS d.o.o., OIB 78239693870 zastupanog po punomoćniku Zvonko Kokot</item>
    </derivirana_varijabla>
  </DomainObject.Predmet.ProtuStrankaListFormatedOIB>
  <DomainObject.Predmet.ProtuStrankaListFormatedWithAdress>
    <izvorni_sadrzaj>
      <item>EKSKLUZIV SPEED CARS d.o.o., Froudeova 1-3, 10000 Zagreb zastupanog po punomoćniku Zvonko Kokot</item>
    </izvorni_sadrzaj>
    <derivirana_varijabla naziv="DomainObject.Predmet.ProtuStrankaListFormatedWithAdress_1">
      <item>EKSKLUZIV SPEED CARS d.o.o., Froudeova 1-3, 10000 Zagreb zastupanog po punomoćniku Zvonko Kokot</item>
    </derivirana_varijabla>
  </DomainObject.Predmet.ProtuStrankaListFormatedWithAdress>
  <DomainObject.Predmet.ProtuStrankaListFormatedWithAdressOIB>
    <izvorni_sadrzaj>
      <item>EKSKLUZIV SPEED CARS d.o.o., OIB 78239693870, Froudeova 1-3, 10000 Zagreb zastupanog po punomoćniku Zvonko Kokot</item>
    </izvorni_sadrzaj>
    <derivirana_varijabla naziv="DomainObject.Predmet.ProtuStrankaListFormatedWithAdressOIB_1">
      <item>EKSKLUZIV SPEED CARS d.o.o., OIB 78239693870, Froudeova 1-3, 10000 Zagreb zastupanog po punomoćniku Zvonko Kokot</item>
    </derivirana_varijabla>
  </DomainObject.Predmet.ProtuStrankaListFormatedWithAdressOIB>
  <DomainObject.Predmet.ProtuStrankaListNazivFormated>
    <izvorni_sadrzaj>
      <item>EKSKLUZIV SPEED CARS d.o.o.</item>
    </izvorni_sadrzaj>
    <derivirana_varijabla naziv="DomainObject.Predmet.ProtuStrankaListNazivFormated_1">
      <item>EKSKLUZIV SPEED CARS d.o.o.</item>
    </derivirana_varijabla>
  </DomainObject.Predmet.ProtuStrankaListNazivFormated>
  <DomainObject.Predmet.ProtuStrankaListNazivFormatedOIB>
    <izvorni_sadrzaj>
      <item>EKSKLUZIV SPEED CARS d.o.o., OIB 78239693870</item>
    </izvorni_sadrzaj>
    <derivirana_varijabla naziv="DomainObject.Predmet.ProtuStrankaListNazivFormatedOIB_1">
      <item>EKSKLUZIV SPEED CARS d.o.o., OIB 78239693870</item>
    </derivirana_varijabla>
  </DomainObject.Predmet.ProtuStrankaListNazivFormatedOIB>
  <DomainObject.Predmet.OstaliListFormated>
    <izvorni_sadrzaj>
      <item>Zvonko Kokot punomoćnik sudionika u postupku EKSKLUZIV SPEED CARS d.o.o.</item>
    </izvorni_sadrzaj>
    <derivirana_varijabla naziv="DomainObject.Predmet.OstaliListFormated_1">
      <item>Zvonko Kokot punomoćnik sudionika u postupku EKSKLUZIV SPEED CARS d.o.o.</item>
    </derivirana_varijabla>
  </DomainObject.Predmet.OstaliListFormated>
  <DomainObject.Predmet.OstaliListFormatedOIB>
    <izvorni_sadrzaj>
      <item>Zvonko Kokot, OIB 61948584073 punomoćnik sudionika u postupku EKSKLUZIV SPEED CARS d.o.o.</item>
    </izvorni_sadrzaj>
    <derivirana_varijabla naziv="DomainObject.Predmet.OstaliListFormatedOIB_1">
      <item>Zvonko Kokot, OIB 61948584073 punomoćnik sudionika u postupku EKSKLUZIV SPEED CARS d.o.o.</item>
    </derivirana_varijabla>
  </DomainObject.Predmet.OstaliListFormatedOIB>
  <DomainObject.Predmet.OstaliListFormatedWithAdress>
    <izvorni_sadrzaj>
      <item>Zvonko Kokot, Ulica Dr. Luje Naletilića 49, 10000 Zagreb punomoćnik sudionika u postupku EKSKLUZIV SPEED CARS d.o.o.</item>
    </izvorni_sadrzaj>
    <derivirana_varijabla naziv="DomainObject.Predmet.OstaliListFormatedWithAdress_1">
      <item>Zvonko Kokot, Ulica Dr. Luje Naletilića 49, 10000 Zagreb punomoćnik sudionika u postupku EKSKLUZIV SPEED CARS d.o.o.</item>
    </derivirana_varijabla>
  </DomainObject.Predmet.OstaliListFormatedWithAdress>
  <DomainObject.Predmet.OstaliListFormatedWithAdressOIB>
    <izvorni_sadrzaj>
      <item>Zvonko Kokot, OIB 61948584073, Ulica Dr. Luje Naletilića 49, 10000 Zagreb punomoćnik sudionika u postupku EKSKLUZIV SPEED CARS d.o.o.</item>
    </izvorni_sadrzaj>
    <derivirana_varijabla naziv="DomainObject.Predmet.OstaliListFormatedWithAdressOIB_1">
      <item>Zvonko Kokot, OIB 61948584073, Ulica Dr. Luje Naletilića 49, 10000 Zagreb punomoćnik sudionika u postupku EKSKLUZIV SPEED CARS d.o.o.</item>
    </derivirana_varijabla>
  </DomainObject.Predmet.OstaliListFormatedWithAdressOIB>
  <DomainObject.Predmet.OstaliListNazivFormated>
    <izvorni_sadrzaj>
      <item>Zvonko Kokot</item>
    </izvorni_sadrzaj>
    <derivirana_varijabla naziv="DomainObject.Predmet.OstaliListNazivFormated_1">
      <item>Zvonko Kokot</item>
    </derivirana_varijabla>
  </DomainObject.Predmet.OstaliListNazivFormated>
  <DomainObject.Predmet.OstaliListNazivFormatedOIB>
    <izvorni_sadrzaj>
      <item>Zvonko Kokot, OIB 61948584073</item>
    </izvorni_sadrzaj>
    <derivirana_varijabla naziv="DomainObject.Predmet.OstaliListNazivFormatedOIB_1">
      <item>Zvonko Kokot, OIB 61948584073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St-4/2018-33</izvorni_sadrzaj>
    <derivirana_varijabla naziv="DomainObject.PoslovniBrojDokumenta_1">St-4/2018-33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EKSKLUZIV SPEED CARS d.o.o.</izvorni_sadrzaj>
    <derivirana_varijabla naziv="DomainObject.Predmet.ProtustrankaIDrugi_1">EKSKLUZIV SPEED CARS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EKSKLUZIV SPEED CARS d.o.o., OIB 78239693870, Froudeova 1-3, 10000 Zagreb</izvorni_sadrzaj>
    <derivirana_varijabla naziv="DomainObject.Predmet.ProtustrankaIDrugiAdressOIB_1">EKSKLUZIV SPEED CARS d.o.o., OIB 78239693870, Froudeova 1-3,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St-4/2018-28</izvorni_sadrzaj>
    <derivirana_varijabla naziv="DomainObject.Predmet.OdlukaRjesenje.Oznaka_1">St-4/2018-28</derivirana_varijabla>
  </DomainObject.Predmet.OdlukaRjesenje.Oznaka>
  <DomainObject.Predmet.SudioniciListNaziv>
    <izvorni_sadrzaj>
      <item>FINA Regionalni centar Zagreb</item>
      <item>EKSKLUZIV SPEED CARS d.o.o.</item>
      <item>Zvonko Kokot</item>
    </izvorni_sadrzaj>
    <derivirana_varijabla naziv="DomainObject.Predmet.SudioniciListNaziv_1">
      <item>FINA Regionalni centar Zagreb</item>
      <item>EKSKLUZIV SPEED CARS d.o.o.</item>
      <item>Zvonko Kokot</item>
    </derivirana_varijabla>
  </DomainObject.Predmet.SudioniciListNaziv>
  <DomainObject.Predmet.SudioniciListAdressOIB>
    <izvorni_sadrzaj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izvorni_sadrzaj>
    <derivirana_varijabla naziv="DomainObject.Predmet.SudioniciListAdressOIB_1">
      <item>FINA Regionalni centar Zagreb, OIB 85821130368, Trg svibanjskih žrtava 1995. 1,10000 Zagreb</item>
      <item>EKSKLUZIV SPEED CARS d.o.o., OIB 78239693870, Froudeova 1-3,10000 Zagreb</item>
      <item>Zvonko Kokot, OIB 61948584073, Ulica Dr. Luje Naletilića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F326C6-774E-475D-BEB8-1F5AE310E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1927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2018-09-19T07:42:00Z</cp:lastPrinted>
  <dcterms:modified xmlns:xsi="http://www.w3.org/2001/XMLSchema-instance" xsi:type="dcterms:W3CDTF">2018-09-19T07:42:00Z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St-4/2018-33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