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db8f" w14:paraId="1b6db8f" w:rsidRDefault="00C85EF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685165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85EF3" w:rsidP="00C85EF3" w:rsidR="00C85EF3">
      <w:pPr>
        <w:spacing w:after="0"/>
        <w:jc w:val="both"/>
      </w:pPr>
      <w:r>
        <w:t xml:space="preserve">           Republika Hrvatska</w:t>
      </w:r>
    </w:p>
    <w:p w:rsidRDefault="00C85EF3" w:rsidP="00C85EF3" w:rsidR="00C85EF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85EF3" w:rsidP="00C85EF3" w:rsidR="00C85EF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C85EF3">
        <w:rPr>
          <w:rFonts w:cs="Times New Roman" w:eastAsia="Times New Roman"/>
          <w:szCs w:val="20"/>
          <w:lang w:eastAsia="hr-HR"/>
        </w:rPr>
        <w:t xml:space="preserve">      Poslovni broj: 5 St-748/2018-2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>R J E Š E N J E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X MOBIL društvo s ograničenom odgovornošću za proizvodnju, trgovinu i usluge, Daruvar, Trg Dr. Franje Tuđmana 4, MBS: 010086205, OIB: 68736556930, 12. veljače 2019.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>r i j e š i o  j e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X MOBIL društvo s ograničenom odgovornošću za proizvodnju, trgovinu i usluge, Daruvar, Trg Dr. Franje Tuđmana 4, MBS: 010086205, OIB: 68736556930.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28. ožujka 2019. u 9,30 sati u ovome sudu u Bjelovaru, Šetalište dr. </w:t>
      </w:r>
      <w:proofErr w:type="spellStart"/>
      <w:r w:rsidRPr="00C85EF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85EF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85EF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85EF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>- zakonski zastupnik dužnika Ante Marić.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>3. Nalaže se zakonskom zastupniku dužnika Anti Mariću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 xml:space="preserve">      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>Obrazloženje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C85EF3">
        <w:rPr>
          <w:rFonts w:cs="Times New Roman" w:eastAsia="Times New Roman"/>
          <w:szCs w:val="20"/>
          <w:lang w:eastAsia="hr-HR"/>
        </w:rPr>
        <w:t>X MOBIL d.o.o. Daruvar u kojem je navedeno da je</w:t>
      </w:r>
      <w:r w:rsidRPr="00C85EF3">
        <w:rPr>
          <w:rFonts w:cs="Times New Roman" w:eastAsia="Times New Roman"/>
          <w:color w:val="000000"/>
          <w:szCs w:val="20"/>
          <w:lang w:eastAsia="hr-HR"/>
        </w:rPr>
        <w:t xml:space="preserve"> 26. rujna 2018. dužnik u Očevidniku redoslijeda osnova za plaćanje imao evidentirane neizvršene osnove za plaćanje u neprekinutom razdoblju od 120 dana, u ukupnom iznosu od 67.655,77 kn. 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color w:val="000000"/>
          <w:szCs w:val="20"/>
          <w:lang w:eastAsia="hr-HR"/>
        </w:rPr>
        <w:t>Stoga je, po ocjeni suda, vjerojatna postojanost stečajnog razloga nesposobnosti za plaćanje</w:t>
      </w:r>
      <w:r w:rsidRPr="00C85EF3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lastRenderedPageBreak/>
        <w:t xml:space="preserve">               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 xml:space="preserve"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 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 xml:space="preserve">U Bjelovaru 12. veljače </w:t>
      </w:r>
      <w:r w:rsidRPr="00C85EF3">
        <w:rPr>
          <w:rFonts w:cs="Times New Roman" w:eastAsia="Times New Roman"/>
          <w:noProof/>
          <w:szCs w:val="20"/>
          <w:lang w:eastAsia="hr-HR"/>
        </w:rPr>
        <w:t>2019.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 xml:space="preserve">                  Sutkinja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Marija Petrina Kubica v.r.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C85EF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85EF3" w:rsidP="00C85EF3" w:rsidR="00C85EF3" w:rsidRPr="00C85EF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C85EF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 xml:space="preserve">      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5EF3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C85EF3" w:rsidP="00C85EF3" w:rsidR="00C85EF3" w:rsidRPr="00C85E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85EF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941757"/>
      <w:docPartObj>
        <w:docPartGallery w:val="Page Numbers (Top of Page)"/>
        <w:docPartUnique/>
      </w:docPartObj>
    </w:sdtPr>
    <w:sdtContent>
      <w:p w:rsidRDefault="00C85EF3" w:rsidP="00C85EF3" w:rsidR="00C85EF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85EF3" w:rsidP="00C85EF3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C85EF3">
      <w:rPr>
        <w:rFonts w:cs="Times New Roman" w:eastAsia="Times New Roman"/>
        <w:szCs w:val="20"/>
        <w:lang w:eastAsia="hr-HR"/>
      </w:rPr>
      <w:t>Poslovni broj: 5 St-748/2018-2</w:t>
    </w:r>
  </w:p>
  <w:p w:rsidRDefault="00C85EF3" w:rsidP="00C85EF3" w:rsidR="00C85EF3" w:rsidRPr="00C85EF3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5EF3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35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130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St-748/2018-2</izvorni_sadrzaj>
    <derivirana_varijabla naziv="DomainObject.Oznaka_1">St-748/2018-2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MOBIL društvo s ograničenom odgovornošću za proizvodnju, trgovinu i usluge</izvorni_sadrzaj>
    <derivirana_varijabla naziv="DomainObject.Predmet.ProtustrankaFormated_1">  X MOBIL društvo s ograničenom odgovornošću za proizvodnju, trgovinu i usluge</derivirana_varijabla>
  </DomainObject.Predmet.ProtustrankaFormated>
  <DomainObject.Predmet.ProtustrankaFormatedOIB>
    <izvorni_sadrzaj>  X MOBIL društvo s ograničenom odgovornošću za proizvodnju, trgovinu i usluge, OIB 68736556930</izvorni_sadrzaj>
    <derivirana_varijabla naziv="DomainObject.Predmet.ProtustrankaFormatedOIB_1">  X MOBIL društvo s ograničenom odgovornošću za proizvodnju, trgovinu i usluge, OIB 68736556930</derivirana_varijabla>
  </DomainObject.Predmet.ProtustrankaFormatedOIB>
  <DomainObject.Predmet.ProtustrankaFormatedWithAdress>
    <izvorni_sadrzaj> X MOBIL društvo s ograničenom odgovornošću za proizvodnju, trgovinu i usluge, Trg Dr. Franje Tuđmana 4, 43500 Daruvar</izvorni_sadrzaj>
    <derivirana_varijabla naziv="DomainObject.Predmet.ProtustrankaFormatedWithAdress_1"> X MOBIL društvo s ograničenom odgovornošću za proizvodnju, trgovinu i usluge, Trg Dr. Franje Tuđmana 4, 43500 Daruvar</derivirana_varijabla>
  </DomainObject.Predmet.ProtustrankaFormatedWithAdress>
  <DomainObject.Predmet.ProtustrankaFormatedWithAdressOIB>
    <izvorni_sadrzaj> X MOBIL društvo s ograničenom odgovornošću za proizvodnju, trgovinu i usluge, OIB 68736556930, Trg Dr. Franje Tuđmana 4, 43500 Daruvar</izvorni_sadrzaj>
    <derivirana_varijabla naziv="DomainObject.Predmet.ProtustrankaFormatedWithAdressOIB_1"> X MOBIL društvo s ograničenom odgovornošću za proizvodnju, trgovinu i usluge, OIB 68736556930, Trg Dr. Franje Tuđmana 4, 43500 Daruvar</derivirana_varijabla>
  </DomainObject.Predmet.ProtustrankaFormatedWithAdressOIB>
  <DomainObject.Predmet.ProtustrankaWithAdress>
    <izvorni_sadrzaj>X MOBIL društvo s ograničenom odgovornošću za proizvodnju, trgovinu i usluge Trg Dr. Franje Tuđmana 4, 43500 Daruvar</izvorni_sadrzaj>
    <derivirana_varijabla naziv="DomainObject.Predmet.ProtustrankaWithAdress_1">X MOBIL društvo s ograničenom odgovornošću za proizvodnju, trgovinu i usluge Trg Dr. Franje Tuđmana 4, 43500 Daruvar</derivirana_varijabla>
  </DomainObject.Predmet.ProtustrankaWithAdress>
  <DomainObject.Predmet.ProtustrankaWithAdressOIB>
    <izvorni_sadrzaj>X MOBIL društvo s ograničenom odgovornošću za proizvodnju, trgovinu i usluge, OIB 68736556930, Trg Dr. Franje Tuđmana 4, 43500 Daruvar</izvorni_sadrzaj>
    <derivirana_varijabla naziv="DomainObject.Predmet.ProtustrankaWithAdressOIB_1">X MOBIL društvo s ograničenom odgovornošću za proizvodnju, trgovinu i usluge, OIB 68736556930, Trg Dr. Franje Tuđmana 4, 43500 Daruvar</derivirana_varijabla>
  </DomainObject.Predmet.ProtustrankaWithAdressOIB>
  <DomainObject.Predmet.ProtustrankaNazivFormated>
    <izvorni_sadrzaj>X MOBIL društvo s ograničenom odgovornošću za proizvodnju, trgovinu i usluge</izvorni_sadrzaj>
    <derivirana_varijabla naziv="DomainObject.Predmet.ProtustrankaNazivFormated_1">X MOBIL društvo s ograničenom odgovornošću za proizvodnju, trgovinu i usluge</derivirana_varijabla>
  </DomainObject.Predmet.ProtustrankaNazivFormated>
  <DomainObject.Predmet.ProtustrankaNazivFormatedOIB>
    <izvorni_sadrzaj>X MOBIL društvo s ograničenom odgovornošću za proizvodnju, trgovinu i usluge, OIB 68736556930</izvorni_sadrzaj>
    <derivirana_varijabla naziv="DomainObject.Predmet.ProtustrankaNazivFormatedOIB_1">X MOBIL društvo s ograničenom odgovornošću za proizvodnju, trgovinu i usluge, OIB 68736556930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X MOBIL društvo s ograničenom odgovornošću za proizvodnju, trgovinu i usluge</item>
    </izvorni_sadrzaj>
    <derivirana_varijabla naziv="DomainObject.Predmet.ProtuStrankaListFormated_1">
      <item>X MOBIL društvo s ograničenom odgovornošću za proizvodnju, trgovinu i usluge</item>
    </derivirana_varijabla>
  </DomainObject.Predmet.ProtuStrankaListFormated>
  <DomainObject.Predmet.ProtuStrankaListFormatedOIB>
    <izvorni_sadrzaj>
      <item>X MOBIL društvo s ograničenom odgovornošću za proizvodnju, trgovinu i usluge, OIB 68736556930</item>
    </izvorni_sadrzaj>
    <derivirana_varijabla naziv="DomainObject.Predmet.ProtuStrankaListFormatedOIB_1">
      <item>X MOBIL društvo s ograničenom odgovornošću za proizvodnju, trgovinu i usluge, OIB 68736556930</item>
    </derivirana_varijabla>
  </DomainObject.Predmet.ProtuStrankaListFormatedOIB>
  <DomainObject.Predmet.ProtuStrankaListFormatedWithAdress>
    <izvorni_sadrzaj>
      <item>X MOBIL društvo s ograničenom odgovornošću za proizvodnju, trgovinu i usluge, Trg Dr. Franje Tuđmana 4, 43500 Daruvar</item>
    </izvorni_sadrzaj>
    <derivirana_varijabla naziv="DomainObject.Predmet.ProtuStrankaListFormatedWithAdress_1">
      <item>X MOBIL društvo s ograničenom odgovornošću za proizvodnju, trgovinu i usluge, Trg Dr. Franje Tuđmana 4, 43500 Daruvar</item>
    </derivirana_varijabla>
  </DomainObject.Predmet.ProtuStrankaListFormatedWithAdress>
  <DomainObject.Predmet.ProtuStrankaListFormatedWithAdressOIB>
    <izvorni_sadrzaj>
      <item>X MOBIL društvo s ograničenom odgovornošću za proizvodnju, trgovinu i usluge, OIB 68736556930, Trg Dr. Franje Tuđmana 4, 43500 Daruvar</item>
    </izvorni_sadrzaj>
    <derivirana_varijabla naziv="DomainObject.Predmet.ProtuStrankaListFormatedWithAdressOIB_1">
      <item>X MOBIL društvo s ograničenom odgovornošću za proizvodnju, trgovinu i usluge, OIB 68736556930, Trg Dr. Franje Tuđmana 4, 43500 Daruvar</item>
    </derivirana_varijabla>
  </DomainObject.Predmet.ProtuStrankaListFormatedWithAdressOIB>
  <DomainObject.Predmet.ProtuStrankaListNazivFormated>
    <izvorni_sadrzaj>
      <item>X MOBIL društvo s ograničenom odgovornošću za proizvodnju, trgovinu i usluge</item>
    </izvorni_sadrzaj>
    <derivirana_varijabla naziv="DomainObject.Predmet.ProtuStrankaListNazivFormated_1">
      <item>X MOBIL društvo s ograničenom odgovornošću za proizvodnju, trgovinu i usluge</item>
    </derivirana_varijabla>
  </DomainObject.Predmet.ProtuStrankaListNazivFormated>
  <DomainObject.Predmet.ProtuStrankaListNazivFormatedOIB>
    <izvorni_sadrzaj>
      <item>X MOBIL društvo s ograničenom odgovornošću za proizvodnju, trgovinu i usluge, OIB 68736556930</item>
    </izvorni_sadrzaj>
    <derivirana_varijabla naziv="DomainObject.Predmet.ProtuStrankaListNazivFormatedOIB_1">
      <item>X MOBIL društvo s ograničenom odgovornošću za proizvodnju, trgovinu i usluge, OIB 68736556930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St-748/2018-2</izvorni_sadrzaj>
    <derivirana_varijabla naziv="DomainObject.PoslovniBrojDokumenta_1">St-748/2018-2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X MOBIL društvo s ograničenom odgovornošću za proizvodnju, trgovinu i usluge</izvorni_sadrzaj>
    <derivirana_varijabla naziv="DomainObject.Predmet.ProtustrankaIDrugi_1">X MOBIL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X MOBIL društvo s ograničenom odgovornošću za proizvodnju, trgovinu i usluge, OIB 68736556930, Trg Dr. Franje Tuđmana 4, 43500 Daruvar</izvorni_sadrzaj>
    <derivirana_varijabla naziv="DomainObject.Predmet.ProtustrankaIDrugiAdressOIB_1">X MOBIL društvo s ograničenom odgovornošću za proizvodnju, trgovinu i usluge, OIB 68736556930, Trg Dr. Franje Tuđmana 4,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X MOBIL društvo s ograničenom odgovornošću za proizvodnju, trgovinu i usluge</item>
    </izvorni_sadrzaj>
    <derivirana_varijabla naziv="DomainObject.Predmet.SudioniciListNaziv_1">
      <item>FINA, RC ZAGREB, Podružnica BJELOVAR</item>
      <item>X MOBIL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X MOBIL društvo s ograničenom odgovornošću za proizvodnju, trgovinu i usluge, OIB 68736556930, Trg Dr. Franje Tuđmana 4,43500 Daruvar</item>
    </izvorni_sadrzaj>
    <derivirana_varijabla naziv="DomainObject.Predmet.SudioniciListAdressOIB_1">
      <item>FINA, RC ZAGREB, Podružnica BJELOVAR, OIB 85821130368, F. Supila 4,43000 Bjelovar</item>
      <item>X MOBIL društvo s ograničenom odgovornošću za proizvodnju, trgovinu i usluge, OIB 68736556930, Trg Dr. Franje Tuđmana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D8758-E707-42DE-9BD5-D9F89156B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2545</properties:Characters>
  <properties:Lines>73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2019-02-14T13:06:00Z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St-748/2018-2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