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126f" w14:paraId="9d3126f" w:rsidRDefault="00483AA0" w:rsidP="00483AA0" w:rsidR="00483AA0">
      <w:pPr>
        <w:pStyle w:val="Bezproreda"/>
        <w15:collapsed w:val="false"/>
      </w:pPr>
      <w:bookmarkStart w:name="_GoBack" w:id="0"/>
      <w:bookmarkEnd w:id="0"/>
      <w:r>
        <w:t xml:space="preserve"> REPUBLIKA HRVATSKA</w:t>
      </w:r>
    </w:p>
    <w:p w:rsidRDefault="00483AA0" w:rsidP="00483AA0" w:rsidR="00483AA0">
      <w:pPr>
        <w:pStyle w:val="Bezproreda"/>
      </w:pPr>
      <w:r>
        <w:t xml:space="preserve">TRGOVAČKI SUD U VARAŽDINU                                     </w:t>
      </w:r>
      <w:r>
        <w:t>Poslovni broj: 1 St-111/13</w:t>
      </w:r>
      <w:r>
        <w:t>-18</w:t>
      </w:r>
    </w:p>
    <w:p w:rsidRDefault="00483AA0" w:rsidP="00483AA0" w:rsidR="00483AA0">
      <w:pPr>
        <w:jc w:val="center"/>
      </w:pPr>
    </w:p>
    <w:p w:rsidRDefault="00483AA0" w:rsidP="00483AA0" w:rsidR="00483AA0">
      <w:pPr>
        <w:jc w:val="center"/>
      </w:pPr>
      <w:r>
        <w:t>O G L A S</w:t>
      </w:r>
    </w:p>
    <w:p w:rsidRDefault="00483AA0" w:rsidP="00483AA0" w:rsidR="00483AA0">
      <w:pPr>
        <w:jc w:val="both"/>
      </w:pPr>
      <w:r>
        <w:tab/>
        <w:t xml:space="preserve">Trgovački sud u Varaždinu, u stečajnom predmetu nad imovinom dužnika pojedinca IVICE BEBEKA, </w:t>
      </w:r>
      <w:proofErr w:type="spellStart"/>
      <w:r>
        <w:t>vl</w:t>
      </w:r>
      <w:proofErr w:type="spellEnd"/>
      <w:r>
        <w:t xml:space="preserve">. obrta BIM u stečaju, </w:t>
      </w:r>
      <w:proofErr w:type="spellStart"/>
      <w:r>
        <w:t>Kunovec</w:t>
      </w:r>
      <w:proofErr w:type="spellEnd"/>
      <w:r>
        <w:t xml:space="preserve">, 2. listopada 2015. </w:t>
      </w:r>
    </w:p>
    <w:p w:rsidRDefault="00483AA0" w:rsidP="00483AA0" w:rsidR="00483AA0">
      <w:pPr>
        <w:jc w:val="center"/>
      </w:pPr>
      <w:r>
        <w:t>r i j e š i o   j e</w:t>
      </w:r>
    </w:p>
    <w:p w:rsidRDefault="00483AA0" w:rsidP="00483AA0" w:rsidR="00483AA0">
      <w:pPr>
        <w:ind w:firstLine="720"/>
        <w:jc w:val="both"/>
      </w:pPr>
      <w:r>
        <w:t xml:space="preserve">  I. Saziva se skupština vjerovnika u stečajnom postupku nad imovinom dužnika pojedinca IVICE BEBEKA, </w:t>
      </w:r>
      <w:proofErr w:type="spellStart"/>
      <w:r>
        <w:t>vl</w:t>
      </w:r>
      <w:proofErr w:type="spellEnd"/>
      <w:r>
        <w:t xml:space="preserve">. obrta BIM u stečaju, </w:t>
      </w:r>
      <w:proofErr w:type="spellStart"/>
      <w:r>
        <w:t>Kunovec</w:t>
      </w:r>
      <w:proofErr w:type="spellEnd"/>
      <w:r>
        <w:t xml:space="preserve">, OIB: 26585484265, za: </w:t>
      </w:r>
    </w:p>
    <w:p w:rsidRDefault="00483AA0" w:rsidP="00483AA0" w:rsidR="00483AA0">
      <w:pPr>
        <w:jc w:val="center"/>
      </w:pPr>
      <w:r>
        <w:rPr>
          <w:b/>
        </w:rPr>
        <w:t>22. listopada 2015. u 10,00 sati</w:t>
      </w:r>
    </w:p>
    <w:p w:rsidRDefault="00483AA0" w:rsidP="00483AA0" w:rsidR="00483AA0">
      <w:pPr>
        <w:ind w:left="708"/>
      </w:pPr>
      <w:r>
        <w:t>u zgradi Trgovačkog suda u Varaždinu, soba 231/II sa sljedećim dnevnim redom:</w:t>
      </w:r>
    </w:p>
    <w:p w:rsidRDefault="00483AA0" w:rsidP="00483AA0" w:rsidR="00483AA0">
      <w:pPr>
        <w:ind w:firstLine="720"/>
        <w:jc w:val="both"/>
      </w:pPr>
      <w:r>
        <w:t xml:space="preserve">        1. Izvješće o tijeku stečajnog postupka i prodaji imovine stečajnog dužnika.</w:t>
      </w:r>
    </w:p>
    <w:p w:rsidRDefault="00483AA0" w:rsidP="00483AA0" w:rsidR="00483AA0">
      <w:pPr>
        <w:ind w:firstLine="720"/>
        <w:jc w:val="both"/>
      </w:pPr>
      <w:r>
        <w:t xml:space="preserve"> II. Na skupštinu vjerovnika pozivaju se:</w:t>
      </w:r>
    </w:p>
    <w:p w:rsidRDefault="00483AA0" w:rsidP="00483AA0" w:rsidR="00483AA0">
      <w:pPr>
        <w:pStyle w:val="Bezproreda"/>
        <w:ind w:left="708"/>
      </w:pPr>
      <w:r>
        <w:t xml:space="preserve">        - vjerovnici s pravom odvojenog namirenja,</w:t>
      </w:r>
    </w:p>
    <w:p w:rsidRDefault="00483AA0" w:rsidP="00483AA0" w:rsidR="00483AA0">
      <w:pPr>
        <w:pStyle w:val="Bezproreda"/>
        <w:ind w:left="708"/>
      </w:pPr>
      <w:r>
        <w:t xml:space="preserve">        - stečajni upravitelj,</w:t>
      </w:r>
    </w:p>
    <w:p w:rsidRDefault="00483AA0" w:rsidP="00483AA0" w:rsidR="00483AA0">
      <w:pPr>
        <w:pStyle w:val="Bezproreda"/>
        <w:ind w:left="708"/>
      </w:pPr>
      <w:r>
        <w:t xml:space="preserve">        - stečajni vjerovnici.</w:t>
      </w:r>
      <w:r>
        <w:tab/>
      </w:r>
      <w:r>
        <w:tab/>
      </w:r>
      <w:r>
        <w:tab/>
      </w:r>
      <w:r>
        <w:tab/>
      </w:r>
    </w:p>
    <w:p w:rsidRDefault="00483AA0" w:rsidP="00483AA0" w:rsidR="00483AA0">
      <w:pPr>
        <w:ind w:firstLine="720"/>
      </w:pPr>
      <w:r>
        <w:t>III. Ovo rješenje objavit će se na e-oglasnoj ploči suda.</w:t>
      </w:r>
    </w:p>
    <w:p w:rsidRDefault="00483AA0" w:rsidP="00483AA0" w:rsidR="00483AA0">
      <w:pPr>
        <w:jc w:val="center"/>
      </w:pPr>
      <w:r>
        <w:t>U Varaždinu 2. listopada 2015.</w:t>
      </w:r>
    </w:p>
    <w:p w:rsidRDefault="00483AA0" w:rsidP="00483AA0" w:rsidR="00483AA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483AA0" w:rsidP="00483AA0" w:rsidR="00483AA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Radovan Raduka</w:t>
      </w:r>
      <w:r>
        <w:tab/>
      </w:r>
    </w:p>
    <w:p w:rsidRDefault="00483AA0" w:rsidP="00483AA0" w:rsidR="00483AA0"/>
    <w:p w:rsidRDefault="00483AA0" w:rsidP="00483AA0" w:rsidR="00483AA0">
      <w:pPr>
        <w:pStyle w:val="Bezproreda"/>
      </w:pPr>
      <w:r>
        <w:t>UPUTA O PRAVNOM LIJEKU:</w:t>
      </w:r>
    </w:p>
    <w:p w:rsidRDefault="00483AA0" w:rsidP="00483AA0" w:rsidR="00483AA0">
      <w:pPr>
        <w:pStyle w:val="Bezproreda"/>
      </w:pPr>
      <w:r>
        <w:t>Protiv ovoga rješenja nije dopuštena žalba.</w:t>
      </w:r>
    </w:p>
    <w:p w:rsidRDefault="00483AA0" w:rsidP="00483AA0" w:rsidR="00483AA0">
      <w:r>
        <w:t>DNA:</w:t>
      </w:r>
    </w:p>
    <w:p w:rsidRDefault="00483AA0" w:rsidP="00483AA0" w:rsidR="00483AA0">
      <w:pPr>
        <w:numPr>
          <w:ilvl w:val="0"/>
          <w:numId w:val="47"/>
        </w:numPr>
        <w:spacing w:after="0"/>
      </w:pPr>
      <w:r>
        <w:t xml:space="preserve">e-oglasna ploča – 15 dana </w:t>
      </w:r>
    </w:p>
    <w:p w:rsidRDefault="00483AA0" w:rsidP="00483AA0" w:rsidR="00483AA0">
      <w:pPr>
        <w:spacing w:after="0"/>
        <w:ind w:left="720"/>
      </w:pPr>
      <w:r>
        <w:t>U Varaždinu, 2. listopada 2015.</w:t>
      </w:r>
    </w:p>
    <w:p w:rsidRDefault="00483AA0" w:rsidP="00483AA0" w:rsidR="00483AA0">
      <w:pPr>
        <w:spacing w:after="0"/>
        <w:ind w:left="720"/>
      </w:pPr>
      <w:r>
        <w:tab/>
      </w:r>
      <w:r>
        <w:tab/>
      </w:r>
      <w:r>
        <w:tab/>
      </w:r>
      <w:r>
        <w:tab/>
        <w:t xml:space="preserve">     S U D A C</w:t>
      </w:r>
    </w:p>
    <w:p w:rsidRDefault="00AE649C" w:rsidP="00FA5B5E" w:rsidR="00AE649C" w:rsidRPr="00B76F3C">
      <w:pPr>
        <w:pStyle w:val="Naslov3"/>
      </w:pPr>
    </w:p>
    <w:p w:rsidRDefault="00483AA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483AA0" w:rsidR="00DA0242">
      <w:pPr>
        <w:pStyle w:val="SudSjedite"/>
      </w:pPr>
      <w:r>
        <w:tab/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AA0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25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St-111/2013-19</izvorni_sadrzaj>
    <derivirana_varijabla naziv="DomainObject.Oznaka_1">St-111/2013-19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St-111/2013</izvorni_sadrzaj>
    <derivirana_varijabla naziv="DomainObject.Predmet.OznakaBroj_1">St-111/2013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BEBEK</izvorni_sadrzaj>
    <derivirana_varijabla naziv="DomainObject.Predmet.ProtustrankaFormated_1">  IVICA BEBEK</derivirana_varijabla>
  </DomainObject.Predmet.ProtustrankaFormated>
  <DomainObject.Predmet.ProtustrankaFormatedOIB>
    <izvorni_sadrzaj>  IVICA BEBEK, OIB 26585484265</izvorni_sadrzaj>
    <derivirana_varijabla naziv="DomainObject.Predmet.ProtustrankaFormatedOIB_1">  IVICA BEBEK, OIB 26585484265</derivirana_varijabla>
  </DomainObject.Predmet.ProtustrankaFormatedOIB>
  <DomainObject.Predmet.ProtustrankaFormatedWithAdress>
    <izvorni_sadrzaj> IVICA BEBEK, Kunovec, Jelačićeva 16, 48314 Koprivnički Ivanec</izvorni_sadrzaj>
    <derivirana_varijabla naziv="DomainObject.Predmet.ProtustrankaFormatedWithAdress_1"> IVICA BEBEK, Kunovec, Jelačićeva 16, 48314 Koprivnički Ivanec</derivirana_varijabla>
  </DomainObject.Predmet.ProtustrankaFormatedWithAdress>
  <DomainObject.Predmet.ProtustrankaFormatedWithAdressOIB>
    <izvorni_sadrzaj> IVICA BEBEK, OIB 26585484265, Kunovec, Jelačićeva 16, 48314 Koprivnički Ivanec</izvorni_sadrzaj>
    <derivirana_varijabla naziv="DomainObject.Predmet.ProtustrankaFormatedWithAdressOIB_1"> IVICA BEBEK, OIB 26585484265, Kunovec, Jelačićeva 16, 48314 Koprivnički Ivanec</derivirana_varijabla>
  </DomainObject.Predmet.ProtustrankaFormatedWithAdressOIB>
  <DomainObject.Predmet.ProtustrankaWithAdress>
    <izvorni_sadrzaj>IVICA BEBEK Kunovec, Jelačićeva 16, 48314 Koprivnički Ivanec</izvorni_sadrzaj>
    <derivirana_varijabla naziv="DomainObject.Predmet.ProtustrankaWithAdress_1">IVICA BEBEK Kunovec, Jelačićeva 16, 48314 Koprivnički Ivanec</derivirana_varijabla>
  </DomainObject.Predmet.ProtustrankaWithAdress>
  <DomainObject.Predmet.ProtustrankaWithAdressOIB>
    <izvorni_sadrzaj>IVICA BEBEK, OIB 26585484265, Kunovec, Jelačićeva 16, 48314 Koprivnički Ivanec</izvorni_sadrzaj>
    <derivirana_varijabla naziv="DomainObject.Predmet.ProtustrankaWithAdressOIB_1">IVICA BEBEK, OIB 26585484265, Kunovec, Jelačićeva 16, 48314 Koprivnički Ivanec</derivirana_varijabla>
  </DomainObject.Predmet.ProtustrankaWithAdressOIB>
  <DomainObject.Predmet.ProtustrankaNazivFormated>
    <izvorni_sadrzaj>IVICA BEBEK</izvorni_sadrzaj>
    <derivirana_varijabla naziv="DomainObject.Predmet.ProtustrankaNazivFormated_1">IVICA BEBEK</derivirana_varijabla>
  </DomainObject.Predmet.ProtustrankaNazivFormated>
  <DomainObject.Predmet.ProtustrankaNazivFormatedOIB>
    <izvorni_sadrzaj>IVICA BEBEK, OIB 26585484265</izvorni_sadrzaj>
    <derivirana_varijabla naziv="DomainObject.Predmet.ProtustrankaNazivFormatedOIB_1">IVICA BEBEK, OIB 26585484265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IVICA BEBEK</item>
    </izvorni_sadrzaj>
    <derivirana_varijabla naziv="DomainObject.Predmet.ProtuStrankaListFormated_1">
      <item>IVICA BEBEK</item>
    </derivirana_varijabla>
  </DomainObject.Predmet.ProtuStrankaListFormated>
  <DomainObject.Predmet.ProtuStrankaListFormatedOIB>
    <izvorni_sadrzaj>
      <item>IVICA BEBEK, OIB 26585484265</item>
    </izvorni_sadrzaj>
    <derivirana_varijabla naziv="DomainObject.Predmet.ProtuStrankaListFormatedOIB_1">
      <item>IVICA BEBEK, OIB 26585484265</item>
    </derivirana_varijabla>
  </DomainObject.Predmet.ProtuStrankaListFormatedOIB>
  <DomainObject.Predmet.ProtuStrankaListFormatedWithAdress>
    <izvorni_sadrzaj>
      <item>IVICA BEBEK, Kunovec, Jelačićeva 16, 48314 Koprivnički Ivanec</item>
    </izvorni_sadrzaj>
    <derivirana_varijabla naziv="DomainObject.Predmet.ProtuStrankaListFormatedWithAdress_1">
      <item>IVICA BEBEK, Kunovec, Jelačićeva 16, 48314 Koprivnički Ivanec</item>
    </derivirana_varijabla>
  </DomainObject.Predmet.ProtuStrankaListFormatedWithAdress>
  <DomainObject.Predmet.ProtuStrankaListFormatedWithAdressOIB>
    <izvorni_sadrzaj>
      <item>IVICA BEBEK, OIB 26585484265, Kunovec, Jelačićeva 16, 48314 Koprivnički Ivanec</item>
    </izvorni_sadrzaj>
    <derivirana_varijabla naziv="DomainObject.Predmet.ProtuStrankaListFormatedWithAdressOIB_1">
      <item>IVICA BEBEK, OIB 26585484265, Kunovec, Jelačićeva 16, 48314 Koprivnički Ivanec</item>
    </derivirana_varijabla>
  </DomainObject.Predmet.ProtuStrankaListFormatedWithAdressOIB>
  <DomainObject.Predmet.ProtuStrankaListNazivFormated>
    <izvorni_sadrzaj>
      <item>IVICA BEBEK</item>
    </izvorni_sadrzaj>
    <derivirana_varijabla naziv="DomainObject.Predmet.ProtuStrankaListNazivFormated_1">
      <item>IVICA BEBEK</item>
    </derivirana_varijabla>
  </DomainObject.Predmet.ProtuStrankaListNazivFormated>
  <DomainObject.Predmet.ProtuStrankaListNazivFormatedOIB>
    <izvorni_sadrzaj>
      <item>IVICA BEBEK, OIB 26585484265</item>
    </izvorni_sadrzaj>
    <derivirana_varijabla naziv="DomainObject.Predmet.ProtuStrankaListNazivFormatedOIB_1">
      <item>IVICA BEBEK, OIB 26585484265</item>
    </derivirana_varijabla>
  </DomainObject.Predmet.ProtuStrankaListNazivFormatedOIB>
  <DomainObject.Predmet.OstaliListFormated>
    <izvorni_sadrzaj>
      <item>OGLASNA PLOČA</item>
      <item>Želimir Uršulin</item>
    </izvorni_sadrzaj>
    <derivirana_varijabla naziv="DomainObject.Predmet.OstaliListFormated_1">
      <item>OGLASNA PLOČA</item>
      <item>Želimir Uršulin</item>
    </derivirana_varijabla>
  </DomainObject.Predmet.OstaliListFormated>
  <DomainObject.Predmet.OstaliListFormatedOIB>
    <izvorni_sadrzaj>
      <item>OGLASNA PLOČA</item>
      <item>Želimir Uršulin, OIB 03842320752</item>
    </izvorni_sadrzaj>
    <derivirana_varijabla naziv="DomainObject.Predmet.OstaliListFormatedOIB_1">
      <item>OGLASNA PLOČA</item>
      <item>Želimir Uršulin, OIB 03842320752</item>
    </derivirana_varijabla>
  </DomainObject.Predmet.OstaliListFormatedOIB>
  <DomainObject.Predmet.OstaliListFormatedWithAdress>
    <izvorni_sadrzaj>
      <item>OGLASNA PLOČA</item>
      <item>Želimir Uršulin, Trg hrvatskih Ivanovaca 9, 42240 Ivanec</item>
    </izvorni_sadrzaj>
    <derivirana_varijabla naziv="DomainObject.Predmet.OstaliListFormatedWithAdress_1">
      <item>OGLASNA PLOČA</item>
      <item>Želimir Uršulin, Trg hrvatskih Ivanovaca 9, 42240 Ivanec</item>
    </derivirana_varijabla>
  </DomainObject.Predmet.OstaliListFormatedWithAdress>
  <DomainObject.Predmet.OstaliListFormatedWithAdressOIB>
    <izvorni_sadrzaj>
      <item>OGLASNA PLOČA</item>
      <item>Želimir Uršulin, OIB 03842320752, Trg hrvatskih Ivanovaca 9, 42240 Ivanec</item>
    </izvorni_sadrzaj>
    <derivirana_varijabla naziv="DomainObject.Predmet.OstaliListFormatedWithAdressOIB_1">
      <item>OGLASNA PLOČA</item>
      <item>Želimir Uršulin, OIB 03842320752, Trg hrvatskih Ivanovaca 9, 42240 Ivanec</item>
    </derivirana_varijabla>
  </DomainObject.Predmet.OstaliListFormatedWithAdressOIB>
  <DomainObject.Predmet.OstaliListNazivFormated>
    <izvorni_sadrzaj>
      <item>OGLASNA PLOČA</item>
      <item>Želimir Uršulin</item>
    </izvorni_sadrzaj>
    <derivirana_varijabla naziv="DomainObject.Predmet.OstaliListNazivFormated_1">
      <item>OGLASNA PLOČA</item>
      <item>Želimir Uršulin</item>
    </derivirana_varijabla>
  </DomainObject.Predmet.OstaliListNazivFormated>
  <DomainObject.Predmet.OstaliListNazivFormatedOIB>
    <izvorni_sadrzaj>
      <item>OGLASNA PLOČA</item>
      <item>Želimir Uršulin, OIB 03842320752</item>
    </izvorni_sadrzaj>
    <derivirana_varijabla naziv="DomainObject.Predmet.OstaliListNazivFormatedOIB_1">
      <item>OGLASNA PLOČA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>St-111/2013-19</izvorni_sadrzaj>
    <derivirana_varijabla naziv="DomainObject.PoslovniBrojDokumenta_1">St-111/2013-19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IVICA BEBEK</izvorni_sadrzaj>
    <derivirana_varijabla naziv="DomainObject.Predmet.ProtustrankaIDrugi_1">IVICA BEBEK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IVICA BEBEK, OIB 26585484265, Kunovec, Jelačićeva 16, 48314 Koprivnički Ivanec</izvorni_sadrzaj>
    <derivirana_varijabla naziv="DomainObject.Predmet.ProtustrankaIDrugiAdressOIB_1">IVICA BEBEK, OIB 26585484265, Kunovec, Jelačićeva 16, 48314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IVICA BEBEK</item>
      <item>OGLASNA PLOČA</item>
      <item>Želimir Uršulin</item>
    </izvorni_sadrzaj>
    <derivirana_varijabla naziv="DomainObject.Predmet.SudioniciListNaziv_1">
      <item>FINANCIJSKA AGENCIJA / REGIONALNI CENTAR ZAGREB Nagodbeno vijeće</item>
      <item>IVICA BEBEK</item>
      <item>OGLASNA PLOČA</item>
      <item>Želimir Uršulin</item>
    </derivirana_varijabla>
  </DomainObject.Predmet.SudioniciListNaziv>
  <DomainObject.Predmet.SudioniciListAdressOIB>
    <izvorni_sadrzaj>
      <item>FINANCIJSKA AGENCIJA / REGIONALNI CENTAR ZAGREB Nagodbeno vijeće, Albrechtova 42,10000 Zagreb</item>
      <item>IVICA BEBEK, OIB 26585484265, Kunovec, Jelačićeva 16,48314 Koprivnički Ivanec</item>
      <item>OGLASNA PLOČA</item>
      <item>Želimir Uršulin, OIB 03842320752, Trg hrvatskih Ivanovaca 9,42240 Ivanec</item>
    </izvorni_sadrzaj>
    <derivirana_varijabla naziv="DomainObject.Predmet.SudioniciListAdressOIB_1">
      <item>FINANCIJSKA AGENCIJA / REGIONALNI CENTAR ZAGREB Nagodbeno vijeće, Albrechtova 42,10000 Zagreb</item>
      <item>IVICA BEBEK, OIB 26585484265, Kunovec, Jelačićeva 16,48314 Koprivnički Ivanec</item>
      <item>OGLASNA PLOČA</item>
      <item>Želimir Uršulin, OIB 03842320752, Trg hrvatskih Ivanovaca 9,42240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840BE8-FBA6-4096-9DFE-39E9F17B68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819</properties:Characters>
  <properties:Lines>30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2015-10-02T11:10:00Z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St-111/2013-19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