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0c9e" w14:paraId="2910c9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0700B6">
        <w:rPr>
          <w:szCs w:val="24"/>
          <w:lang w:val="hr-HR"/>
        </w:rPr>
        <w:t>12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700B6">
        <w:rPr>
          <w:lang w:val="hr-HR"/>
        </w:rPr>
        <w:t xml:space="preserve">TRADE TOURS jednostavno društvo s ograničenom odgovornošću za usluge, Bjelovar, Matice Hrvatske 14 a, </w:t>
      </w:r>
      <w:r w:rsidR="000700B6" w:rsidRPr="000664E3">
        <w:rPr>
          <w:lang w:val="hr-HR"/>
        </w:rPr>
        <w:t>MB</w:t>
      </w:r>
      <w:r w:rsidR="000700B6">
        <w:rPr>
          <w:lang w:val="hr-HR"/>
        </w:rPr>
        <w:t>S: 010090288, OIB: 01264878335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8F6F4D">
        <w:rPr>
          <w:lang w:val="hr-HR"/>
        </w:rPr>
        <w:t>1</w:t>
      </w:r>
      <w:r w:rsidR="00514649">
        <w:rPr>
          <w:lang w:val="hr-HR"/>
        </w:rPr>
        <w:t>6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700B6">
        <w:rPr>
          <w:lang w:val="hr-HR"/>
        </w:rPr>
        <w:t xml:space="preserve">TRADE TOURS jednostavno društvo s ograničenom odgovornošću za usluge, Bjelovar, Matice Hrvatske 14 a, </w:t>
      </w:r>
      <w:r w:rsidR="000700B6" w:rsidRPr="000664E3">
        <w:rPr>
          <w:lang w:val="hr-HR"/>
        </w:rPr>
        <w:t>MB</w:t>
      </w:r>
      <w:r w:rsidR="000700B6">
        <w:rPr>
          <w:lang w:val="hr-HR"/>
        </w:rPr>
        <w:t>S: 010090288, OIB: 01264878335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0700B6">
        <w:rPr>
          <w:szCs w:val="24"/>
          <w:lang w:val="hr-HR"/>
        </w:rPr>
        <w:t>DAVID JAKOVLJEVIĆ</w:t>
      </w:r>
      <w:r w:rsidR="00BF207A">
        <w:rPr>
          <w:szCs w:val="24"/>
          <w:lang w:val="hr-HR"/>
        </w:rPr>
        <w:t xml:space="preserve">, </w:t>
      </w:r>
      <w:r w:rsidR="008F6F4D">
        <w:rPr>
          <w:szCs w:val="24"/>
          <w:lang w:val="hr-HR"/>
        </w:rPr>
        <w:t xml:space="preserve"> </w:t>
      </w:r>
      <w:r w:rsidR="000700B6">
        <w:rPr>
          <w:szCs w:val="24"/>
          <w:lang w:val="hr-HR"/>
        </w:rPr>
        <w:t>Sesvete</w:t>
      </w:r>
      <w:r w:rsidR="002554EA">
        <w:rPr>
          <w:szCs w:val="24"/>
          <w:lang w:val="hr-HR"/>
        </w:rPr>
        <w:t xml:space="preserve">, </w:t>
      </w:r>
      <w:r w:rsidR="000700B6">
        <w:rPr>
          <w:szCs w:val="24"/>
          <w:lang w:val="hr-HR"/>
        </w:rPr>
        <w:t>Kašinska 7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0700B6">
        <w:rPr>
          <w:szCs w:val="24"/>
          <w:lang w:val="hr-HR"/>
        </w:rPr>
        <w:t>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0700B6">
        <w:rPr>
          <w:lang w:val="hr-HR"/>
        </w:rPr>
        <w:t xml:space="preserve">TRADE TOURS jednostavno društvo s ograničenom odgovornošću za usluge, Bjelovar, Matice Hrvatske 14 a,  </w:t>
      </w:r>
      <w:r w:rsidR="000700B6" w:rsidRPr="000664E3">
        <w:rPr>
          <w:lang w:val="hr-HR"/>
        </w:rPr>
        <w:t>MB</w:t>
      </w:r>
      <w:r w:rsidR="000700B6">
        <w:rPr>
          <w:lang w:val="hr-HR"/>
        </w:rPr>
        <w:t>S: 010090288, OIB: 01264878335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1464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14649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1464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0700B6">
        <w:rPr>
          <w:szCs w:val="24"/>
          <w:lang w:val="hr-HR"/>
        </w:rPr>
        <w:t>12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8F6F4D">
        <w:rPr>
          <w:szCs w:val="24"/>
          <w:lang w:val="hr-HR"/>
        </w:rPr>
        <w:t>11. siječnja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514649">
        <w:rPr>
          <w:szCs w:val="24"/>
          <w:lang w:val="hr-HR"/>
        </w:rPr>
        <w:t>6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514649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B5C" w:rsidR="00F46B5C">
      <w:r>
        <w:separator/>
      </w:r>
    </w:p>
  </w:endnote>
  <w:endnote w:id="0" w:type="continuationSeparator">
    <w:p w:rsidRDefault="00F46B5C" w:rsidR="00F46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B5C" w:rsidR="00F46B5C">
      <w:r>
        <w:separator/>
      </w:r>
    </w:p>
  </w:footnote>
  <w:footnote w:id="0" w:type="continuationSeparator">
    <w:p w:rsidRDefault="00F46B5C" w:rsidR="00F46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4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0700B6">
      <w:t>12</w:t>
    </w:r>
    <w:r w:rsidR="00864F33">
      <w:t>/201</w:t>
    </w:r>
    <w:r w:rsidR="008F6F4D">
      <w:t>6</w:t>
    </w:r>
    <w:r w:rsidR="00864F33">
      <w:t>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127C"/>
    <w:rsid w:val="002221FF"/>
    <w:rsid w:val="00223A6B"/>
    <w:rsid w:val="00230207"/>
    <w:rsid w:val="002554EA"/>
    <w:rsid w:val="00271286"/>
    <w:rsid w:val="002733CA"/>
    <w:rsid w:val="002A548E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14649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46B5C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5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4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4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4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4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5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4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4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4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4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TOURS jednostavno društvo s ograničenom odgovornošću za usluge, Bjelovar zastupanog po punomoćniku Mira Zec</izvorni_sadrzaj>
    <derivirana_varijabla naziv="DomainObject.Predmet.ProtustrankaFormated_1">  TRADE TOURS jednostavno društvo s ograničenom odgovornošću za usluge, Bjelovar zastupanog po punomoćniku Mira Zec</derivirana_varijabla>
  </DomainObject.Predmet.ProtustrankaFormated>
  <DomainObject.Predmet.ProtustrankaFormatedOIB>
    <izvorni_sadrzaj>  TRADE TOURS jednostavno društvo s ograničenom odgovornošću za usluge, Bjelovar, OIB 01264878335 zastupanog po punomoćniku Mira Zec</izvorni_sadrzaj>
    <derivirana_varijabla naziv="DomainObject.Predmet.ProtustrankaFormatedOIB_1">  TRADE TOURS jednostavno društvo s ograničenom odgovornošću za usluge, Bjelovar, OIB 01264878335 zastupanog po punomoćniku Mira Zec</derivirana_varijabla>
  </DomainObject.Predmet.ProtustrankaFormatedOIB>
  <DomainObject.Predmet.ProtustrankaFormatedWithAdress>
    <izvorni_sadrzaj> TRADE TOURS jednostavno društvo s ograničenom odgovornošću za usluge, Bjelovar, Matice Hrvatske 14/a, 43000 Bjelovar zastupanog po punomoćniku Mira Zec</izvorni_sadrzaj>
    <derivirana_varijabla naziv="DomainObject.Predmet.ProtustrankaFormatedWithAdress_1"> TRADE TOURS jednostavno društvo s ograničenom odgovornošću za usluge, Bjelovar, Matice Hrvatske 14/a, 43000 Bjelovar zastupanog po punomoćniku Mira Zec</derivirana_varijabla>
  </DomainObject.Predmet.ProtustrankaFormatedWithAdress>
  <DomainObject.Predmet.ProtustrankaFormatedWithAdressOIB>
    <izvorni_sadrzaj> TRADE TOURS jednostavno društvo s ograničenom odgovornošću za usluge, Bjelovar, OIB 01264878335, Matice Hrvatske 14/a, 43000 Bjelovar zastupanog po punomoćniku Mira Zec</izvorni_sadrzaj>
    <derivirana_varijabla naziv="DomainObject.Predmet.ProtustrankaFormatedWithAdressOIB_1"> TRADE TOURS jednostavno društvo s ograničenom odgovornošću za usluge, Bjelovar, OIB 01264878335, Matice Hrvatske 14/a, 43000 Bjelovar zastupanog po punomoćniku Mira Zec</derivirana_varijabla>
  </DomainObject.Predmet.ProtustrankaFormatedWithAdressOIB>
  <DomainObject.Predmet.ProtustrankaWithAdress>
    <izvorni_sadrzaj>TRADE TOURS jednostavno društvo s ograničenom odgovornošću za usluge, Bjelovar Matice Hrvatske 14/a, 43000 Bjelovar</izvorni_sadrzaj>
    <derivirana_varijabla naziv="DomainObject.Predmet.ProtustrankaWithAdress_1">TRADE TOURS jednostavno društvo s ograničenom odgovornošću za usluge, Bjelovar Matice Hrvatske 14/a, 43000 Bjelovar</derivirana_varijabla>
  </DomainObject.Predmet.ProtustrankaWithAdress>
  <DomainObject.Predmet.ProtustrankaWithAdressOIB>
    <izvorni_sadrzaj>TRADE TOURS jednostavno društvo s ograničenom odgovornošću za usluge, Bjelovar, OIB 01264878335, Matice Hrvatske 14/a, 43000 Bjelovar</izvorni_sadrzaj>
    <derivirana_varijabla naziv="DomainObject.Predmet.ProtustrankaWithAdressOIB_1">TRADE TOURS jednostavno društvo s ograničenom odgovornošću za usluge, Bjelovar, OIB 01264878335, Matice Hrvatske 14/a, 43000 Bjelovar</derivirana_varijabla>
  </DomainObject.Predmet.ProtustrankaWithAdressOIB>
  <DomainObject.Predmet.ProtustrankaNazivFormated>
    <izvorni_sadrzaj>TRADE TOURS jednostavno društvo s ograničenom odgovornošću za usluge, Bjelovar</izvorni_sadrzaj>
    <derivirana_varijabla naziv="DomainObject.Predmet.ProtustrankaNazivFormated_1">TRADE TOURS jednostavno društvo s ograničenom odgovornošću za usluge, Bjelovar</derivirana_varijabla>
  </DomainObject.Predmet.ProtustrankaNazivFormated>
  <DomainObject.Predmet.ProtustrankaNazivFormatedOIB>
    <izvorni_sadrzaj>TRADE TOURS jednostavno društvo s ograničenom odgovornošću za usluge, Bjelovar, OIB 01264878335</izvorni_sadrzaj>
    <derivirana_varijabla naziv="DomainObject.Predmet.ProtustrankaNazivFormatedOIB_1">TRADE TOURS jednostavno društvo s ograničenom odgovornošću za usluge, Bjelovar, OIB 01264878335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TRADE TOURS jednostavno društvo s ograničenom odgovornošću za usluge, Bjelovar zastupanog po punomoćniku Mira Zec</item>
    </izvorni_sadrzaj>
    <derivirana_varijabla naziv="DomainObject.Predmet.ProtuStrankaListFormated_1">
      <item>TRADE TOURS jednostavno društvo s ograničenom odgovornošću za usluge, Bjelovar zastupanog po punomoćniku Mira Zec</item>
    </derivirana_varijabla>
  </DomainObject.Predmet.ProtuStrankaListFormated>
  <DomainObject.Predmet.ProtuStrankaListFormatedOIB>
    <izvorni_sadrzaj>
      <item>TRADE TOURS jednostavno društvo s ograničenom odgovornošću za usluge, Bjelovar, OIB 01264878335 zastupanog po punomoćniku Mira Zec</item>
    </izvorni_sadrzaj>
    <derivirana_varijabla naziv="DomainObject.Predmet.ProtuStrankaListFormatedOIB_1">
      <item>TRADE TOURS jednostavno društvo s ograničenom odgovornošću za usluge, Bjelovar, OIB 01264878335 zastupanog po punomoćniku Mira Zec</item>
    </derivirana_varijabla>
  </DomainObject.Predmet.ProtuStrankaListFormatedOIB>
  <DomainObject.Predmet.ProtuStrankaListFormatedWithAdress>
    <izvorni_sadrzaj>
      <item>TRADE TOURS jednostavno društvo s ograničenom odgovornošću za usluge, Bjelovar, Matice Hrvatske 14/a, 43000 Bjelovar zastupanog po punomoćniku Mira Zec</item>
    </izvorni_sadrzaj>
    <derivirana_varijabla naziv="DomainObject.Predmet.ProtuStrankaListFormatedWithAdress_1">
      <item>TRADE TOURS jednostavno društvo s ograničenom odgovornošću za usluge, Bjelovar, Matice Hrvatske 14/a, 43000 Bjelovar zastupanog po punomoćniku Mira Zec</item>
    </derivirana_varijabla>
  </DomainObject.Predmet.ProtuStrankaListFormatedWithAdress>
  <DomainObject.Predmet.ProtuStrankaListFormatedWithAdressOIB>
    <izvorni_sadrzaj>
      <item>TRADE TOURS jednostavno društvo s ograničenom odgovornošću za usluge, Bjelovar, OIB 01264878335, Matice Hrvatske 14/a, 43000 Bjelovar zastupanog po punomoćniku Mira Zec</item>
    </izvorni_sadrzaj>
    <derivirana_varijabla naziv="DomainObject.Predmet.ProtuStrankaListFormatedWithAdressOIB_1">
      <item>TRADE TOURS jednostavno društvo s ograničenom odgovornošću za usluge, Bjelovar, OIB 01264878335, Matice Hrvatske 14/a, 43000 Bjelovar zastupanog po punomoćniku Mira Zec</item>
    </derivirana_varijabla>
  </DomainObject.Predmet.ProtuStrankaListFormatedWithAdressOIB>
  <DomainObject.Predmet.ProtuStrankaListNazivFormated>
    <izvorni_sadrzaj>
      <item>TRADE TOURS jednostavno društvo s ograničenom odgovornošću za usluge, Bjelovar</item>
    </izvorni_sadrzaj>
    <derivirana_varijabla naziv="DomainObject.Predmet.ProtuStrankaListNazivFormated_1">
      <item>TRADE TOURS jednostavno društvo s ograničenom odgovornošću za usluge, Bjelovar</item>
    </derivirana_varijabla>
  </DomainObject.Predmet.ProtuStrankaListNazivFormated>
  <DomainObject.Predmet.ProtuStrankaListNazivFormatedOIB>
    <izvorni_sadrzaj>
      <item>TRADE TOURS jednostavno društvo s ograničenom odgovornošću za usluge, Bjelovar, OIB 01264878335</item>
    </izvorni_sadrzaj>
    <derivirana_varijabla naziv="DomainObject.Predmet.ProtuStrankaListNazivFormatedOIB_1">
      <item>TRADE TOURS jednostavno društvo s ograničenom odgovornošću za usluge, Bjelovar, OIB 01264878335</item>
    </derivirana_varijabla>
  </DomainObject.Predmet.ProtuStrankaListNazivFormatedOIB>
  <DomainObject.Predmet.OstaliListFormated>
    <izvorni_sadrzaj>
      <item>Mira Zec punomoćnik sudionika u postupku TRADE TOURS jednostavno društvo s ograničenom odgovornošću za usluge, Bjelovar</item>
    </izvorni_sadrzaj>
    <derivirana_varijabla naziv="DomainObject.Predmet.OstaliListFormated_1">
      <item>Mira Zec punomoćnik sudionika u postupku TRADE TOURS jednostavno društvo s ograničenom odgovornošću za usluge, Bjelovar</item>
    </derivirana_varijabla>
  </DomainObject.Predmet.OstaliListFormated>
  <DomainObject.Predmet.OstaliListFormatedOIB>
    <izvorni_sadrzaj>
      <item>Mira Zec, OIB 02672072466 punomoćnik sudionika u postupku TRADE TOURS jednostavno društvo s ograničenom odgovornošću za usluge, Bjelovar</item>
    </izvorni_sadrzaj>
    <derivirana_varijabla naziv="DomainObject.Predmet.OstaliListFormatedOIB_1">
      <item>Mira Zec, OIB 02672072466 punomoćnik sudionika u postupku TRADE TOURS jednostavno društvo s ograničenom odgovornošću za usluge, Bjelovar</item>
    </derivirana_varijabla>
  </DomainObject.Predmet.OstaliListFormatedOIB>
  <DomainObject.Predmet.OstaliListFormatedWithAdress>
    <izvorni_sadrzaj>
      <item>Mira Zec, Slavka Kolara 30, 43231 Ivanska punomoćnik sudionika u postupku TRADE TOURS jednostavno društvo s ograničenom odgovornošću za usluge, Bjelovar</item>
    </izvorni_sadrzaj>
    <derivirana_varijabla naziv="DomainObject.Predmet.OstaliListFormatedWithAdress_1">
      <item>Mira Zec, Slavka Kolara 30, 43231 Ivanska punomoćnik sudionika u postupku TRADE TOURS jednostavno društvo s ograničenom odgovornošću za usluge, Bjelovar</item>
    </derivirana_varijabla>
  </DomainObject.Predmet.OstaliListFormatedWithAdress>
  <DomainObject.Predmet.OstaliListFormatedWithAdressOIB>
    <izvorni_sadrzaj>
      <item>Mira Zec, OIB 02672072466, Slavka Kolara 30, 43231 Ivanska punomoćnik sudionika u postupku TRADE TOURS jednostavno društvo s ograničenom odgovornošću za usluge, Bjelovar</item>
    </izvorni_sadrzaj>
    <derivirana_varijabla naziv="DomainObject.Predmet.OstaliListFormatedWithAdressOIB_1">
      <item>Mira Zec, OIB 02672072466, Slavka Kolara 30, 43231 Ivanska punomoćnik sudionika u postupku TRADE TOURS jednostavno društvo s ograničenom odgovornošću za usluge, Bjelovar</item>
    </derivirana_varijabla>
  </DomainObject.Predmet.OstaliListFormatedWithAdressOIB>
  <DomainObject.Predmet.OstaliListNazivFormated>
    <izvorni_sadrzaj>
      <item>Mira Zec</item>
    </izvorni_sadrzaj>
    <derivirana_varijabla naziv="DomainObject.Predmet.OstaliListNazivFormated_1">
      <item>Mira Zec</item>
    </derivirana_varijabla>
  </DomainObject.Predmet.OstaliListNazivFormated>
  <DomainObject.Predmet.OstaliListNazivFormatedOIB>
    <izvorni_sadrzaj>
      <item>Mira Zec, OIB 02672072466</item>
    </izvorni_sadrzaj>
    <derivirana_varijabla naziv="DomainObject.Predmet.OstaliListNazivFormatedOIB_1">
      <item>Mira Zec, OIB 02672072466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TRADE TOURS jednostavno društvo s ograničenom odgovornošću za usluge, Bjelovar</izvorni_sadrzaj>
    <derivirana_varijabla naziv="DomainObject.Predmet.ProtustrankaIDrugi_1">TRADE TOURS jednostavno društvo s ograničenom odgovornošću za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TRADE TOURS jednostavno društvo s ograničenom odgovornošću za usluge, Bjelovar, OIB 01264878335, Matice Hrvatske 14/a, 43000 Bjelovar</izvorni_sadrzaj>
    <derivirana_varijabla naziv="DomainObject.Predmet.ProtustrankaIDrugiAdressOIB_1">TRADE TOURS jednostavno društvo s ograničenom odgovornošću za usluge, Bjelovar, OIB 01264878335, Matice Hrvatske 14/a,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TRADE TOURS jednostavno društvo s ograničenom odgovornošću za usluge, Bjelovar</item>
      <item>Mira Zec</item>
    </izvorni_sadrzaj>
    <derivirana_varijabla naziv="DomainObject.Predmet.SudioniciListNaziv_1">
      <item>FINA, RC ZAGREB, Podružnica Bjelovar</item>
      <item>TRADE TOURS jednostavno društvo s ograničenom odgovornošću za usluge, Bjelovar</item>
      <item>Mira Zec</item>
    </derivirana_varijabla>
  </DomainObject.Predmet.SudioniciListNaziv>
  <DomainObject.Predmet.SudioniciListAdressOIB>
    <izvorni_sadrzaj>
      <item>FINA, RC ZAGREB, Podružnica Bjelovar, OIB 85821130368, F. Supila 4,43000 Bjelovar</item>
      <item>TRADE TOURS jednostavno društvo s ograničenom odgovornošću za usluge, Bjelovar, OIB 01264878335, Matice Hrvatske 14/a,43000 Bjelovar</item>
      <item>Mira Zec, OIB 02672072466, Slavka Kolara 30,43231 Ivanska</item>
    </izvorni_sadrzaj>
    <derivirana_varijabla naziv="DomainObject.Predmet.SudioniciListAdressOIB_1">
      <item>FINA, RC ZAGREB, Podružnica Bjelovar, OIB 85821130368, F. Supila 4,43000 Bjelovar</item>
      <item>TRADE TOURS jednostavno društvo s ograničenom odgovornošću za usluge, Bjelovar, OIB 01264878335, Matice Hrvatske 14/a,43000 Bjelovar</item>
      <item>Mira Zec, OIB 02672072466, Slavka Kolara 30,43231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01264878335</item>
      <item>, OIB 02672072466</item>
    </izvorni_sadrzaj>
    <derivirana_varijabla naziv="DomainObject.Predmet.SudioniciListNazivOIB_1">
      <item>, OIB 85821130368</item>
      <item>, OIB 01264878335</item>
      <item>, OIB 02672072466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DA08A-8FFF-4E7E-8191-1D5605513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722</properties:Words>
  <properties:Characters>3892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2016-03-15T11:04:00Z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2016-03-16T09:15:00Z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