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2022" w14:paraId="e462022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AE771B">
        <w:rPr>
          <w:b/>
        </w:rPr>
        <w:t xml:space="preserve">  </w:t>
      </w:r>
      <w:r w:rsidR="005928C8">
        <w:rPr>
          <w:b/>
        </w:rPr>
        <w:t>Broj: 7/St-10</w:t>
      </w:r>
      <w:r w:rsidR="00B23F7D">
        <w:rPr>
          <w:b/>
        </w:rPr>
        <w:t>30</w:t>
      </w:r>
      <w:r w:rsidR="00AE771B" w:rsidRPr="00AE771B">
        <w:rPr>
          <w:b/>
        </w:rPr>
        <w:t>/201</w:t>
      </w:r>
      <w:r w:rsidR="005928C8">
        <w:rPr>
          <w:b/>
        </w:rPr>
        <w:t>7</w:t>
      </w:r>
      <w:r w:rsidR="00AE771B" w:rsidRPr="00AE771B">
        <w:rPr>
          <w:b/>
        </w:rPr>
        <w:t>-1</w:t>
      </w:r>
      <w:r w:rsidR="00B23F7D">
        <w:rPr>
          <w:b/>
        </w:rPr>
        <w:t>1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09004F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99341A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 xml:space="preserve">postupajući po prijedlogu  predlagatelja FINANCIJSKE AGENCIJE, Regionalnog centra </w:t>
      </w:r>
      <w:r w:rsidR="005928C8">
        <w:t>Zagreb</w:t>
      </w:r>
      <w:r w:rsidR="0039765D" w:rsidRPr="0039765D">
        <w:t>,</w:t>
      </w:r>
      <w:r w:rsidR="003D5A0E">
        <w:t xml:space="preserve"> Podružnice </w:t>
      </w:r>
      <w:r w:rsidR="005928C8">
        <w:t>Zagreb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5928C8" w:rsidRPr="005928C8">
        <w:t>BRUKOR-ZG d.o.o. za usluge i trgovinu, skraćena tvrtka: BRUKOR-ZG d.o.o., Zagreb, Brdovečka 14, OIB 66568348960</w:t>
      </w:r>
      <w:r w:rsidR="00156058" w:rsidRPr="00156058">
        <w:t xml:space="preserve">, dana </w:t>
      </w:r>
      <w:r w:rsidR="003D5A0E">
        <w:t>1</w:t>
      </w:r>
      <w:r w:rsidR="005928C8">
        <w:t>5</w:t>
      </w:r>
      <w:r w:rsidR="003D5A0E">
        <w:t>.</w:t>
      </w:r>
      <w:r w:rsidR="005928C8">
        <w:t>studenoga</w:t>
      </w:r>
      <w:r w:rsidR="00156058" w:rsidRPr="00156058">
        <w:t xml:space="preserve"> 201</w:t>
      </w:r>
      <w:r w:rsidR="005928C8">
        <w:t>7</w:t>
      </w:r>
      <w:r w:rsidR="00156058" w:rsidRPr="00156058">
        <w:t>. godine</w:t>
      </w: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 xml:space="preserve">Regionalnog centra </w:t>
      </w:r>
      <w:r w:rsidR="005928C8">
        <w:t>Zagreb</w:t>
      </w:r>
      <w:r w:rsidR="003D5A0E">
        <w:t xml:space="preserve">, Podružnice </w:t>
      </w:r>
      <w:r w:rsidR="005928C8">
        <w:t>Zagreb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5928C8" w:rsidRPr="005928C8">
        <w:t>BRUKOR-ZG d.o.o. za usluge i trgovinu, skraćena tvrtka: BRUKOR-ZG d.o.o., Zagreb, Brdovečka 14, OIB 66568348960</w:t>
      </w:r>
      <w:r w:rsidR="005928C8">
        <w:rPr>
          <w:lang w:val="en-US"/>
        </w:rPr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39765D" w:rsidR="0099341A">
      <w:pPr>
        <w:jc w:val="both"/>
      </w:pPr>
      <w:r>
        <w:t xml:space="preserve"> </w:t>
      </w:r>
      <w:r>
        <w:tab/>
        <w:t xml:space="preserve"> </w:t>
      </w:r>
      <w:r>
        <w:tab/>
        <w:t>II.</w:t>
      </w:r>
      <w:r w:rsidR="005928C8">
        <w:t xml:space="preserve"> </w:t>
      </w:r>
      <w:r w:rsidR="005928C8" w:rsidRPr="005928C8">
        <w:t>Određuje se Financijskoj agenciji</w:t>
      </w:r>
      <w:r w:rsidR="00CB0EE7">
        <w:t xml:space="preserve"> </w:t>
      </w:r>
      <w:r w:rsidR="005928C8" w:rsidRPr="005928C8">
        <w:t>naknada troškova podnošenja prijedloga za otvaranje stečajnog postupka u iznosu od 175,00 Kn koji iznos će naplatiti iz zaplijenjenih sredstava</w:t>
      </w:r>
      <w:r w:rsidR="005928C8">
        <w:t xml:space="preserve"> prijenosom </w:t>
      </w:r>
      <w:r w:rsidR="00CB0EE7">
        <w:t xml:space="preserve">u korist Financijske agencije  na </w:t>
      </w:r>
      <w:r w:rsidR="005928C8">
        <w:t>račun broj</w:t>
      </w:r>
      <w:r w:rsidR="005928C8" w:rsidRPr="005928C8">
        <w:t xml:space="preserve"> HR4223900011100017042, model HR05, poziv na broj 7524005-</w:t>
      </w:r>
      <w:r w:rsidR="00CB0EE7" w:rsidRPr="00CB0EE7">
        <w:t>66568348960</w:t>
      </w:r>
      <w:r w:rsidR="005928C8" w:rsidRPr="005928C8">
        <w:t>, dok će preostali iznos zaplijenjenih sredstava Financijska agencija oslobodit</w:t>
      </w:r>
      <w:r w:rsidR="005928C8">
        <w:t>i.</w:t>
      </w:r>
      <w:r w:rsidR="0099341A">
        <w:tab/>
        <w:t xml:space="preserve"> </w:t>
      </w:r>
      <w:r w:rsidR="0099341A">
        <w:tab/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5928C8">
        <w:t>1030</w:t>
      </w:r>
      <w:r w:rsidR="00002158">
        <w:t>/201</w:t>
      </w:r>
      <w:r w:rsidR="005928C8">
        <w:t>7</w:t>
      </w:r>
      <w:r w:rsidR="00002158">
        <w:t>-</w:t>
      </w:r>
      <w:r w:rsidR="00A85FBF">
        <w:t>3</w:t>
      </w:r>
      <w:r w:rsidR="003A7BAC">
        <w:t xml:space="preserve"> od </w:t>
      </w:r>
      <w:r w:rsidR="005928C8">
        <w:t>06</w:t>
      </w:r>
      <w:r w:rsidR="003D5A0E">
        <w:t>.</w:t>
      </w:r>
      <w:r w:rsidR="005928C8">
        <w:t>listopada</w:t>
      </w:r>
      <w:r w:rsidR="003A7BAC">
        <w:t xml:space="preserve"> 201</w:t>
      </w:r>
      <w:r w:rsidR="005928C8">
        <w:t>7</w:t>
      </w:r>
      <w:r w:rsidR="00E96054">
        <w:t xml:space="preserve">. godine, a nakon što je rješenjem Visokog trgovačkog suda Republike Hrvatske  broj 31 Su – 525/17-10 od 26. lipnja 2017. godine predmet ustupljen ovome sudu na postupanje, </w:t>
      </w:r>
      <w:r w:rsidR="0039765D">
        <w:t xml:space="preserve">zakazano je ročište </w:t>
      </w:r>
      <w:r w:rsidR="003A7BAC">
        <w:t>radi utvrđivanja pretp</w:t>
      </w:r>
      <w:r w:rsidR="00E046C3">
        <w:t>o</w:t>
      </w:r>
      <w:r w:rsidR="003A7BAC">
        <w:t xml:space="preserve">stavki za otvaranje stečajnog postupka </w:t>
      </w:r>
      <w:r w:rsidR="0039765D" w:rsidRPr="0039765D">
        <w:t>i rasprave o pretpostavkama za otvaranje stečajnog postupka nad stečajnim dužnikom</w:t>
      </w:r>
      <w:r w:rsidR="003A7BAC" w:rsidRPr="003A7BAC">
        <w:t xml:space="preserve"> </w:t>
      </w:r>
      <w:r w:rsidR="005928C8" w:rsidRPr="005928C8">
        <w:t>BRUKOR-ZG d.o.o. za usluge i trgovinu, skraćena tvrtka: BRUKOR-ZG d.o.o., Zagreb, Brdovečka 14, OIB 66568348960</w:t>
      </w:r>
      <w:r w:rsidR="003D5A0E">
        <w:t xml:space="preserve"> </w:t>
      </w:r>
      <w:r w:rsidR="0039765D">
        <w:t xml:space="preserve">za dan </w:t>
      </w:r>
      <w:r w:rsidR="003D5A0E">
        <w:t>1</w:t>
      </w:r>
      <w:r w:rsidR="005928C8">
        <w:t>5</w:t>
      </w:r>
      <w:r w:rsidR="003D5A0E">
        <w:t xml:space="preserve">. </w:t>
      </w:r>
      <w:r w:rsidR="005928C8">
        <w:t>studenoga</w:t>
      </w:r>
      <w:r w:rsidR="0039765D">
        <w:t xml:space="preserve"> 201</w:t>
      </w:r>
      <w:r w:rsidR="005928C8">
        <w:t>7</w:t>
      </w:r>
      <w:r w:rsidR="0039765D">
        <w:t xml:space="preserve">. godine, a </w:t>
      </w:r>
      <w:r w:rsidR="003A7BAC">
        <w:t xml:space="preserve"> na temelju prijedloga za otvaranje stečajnog postupka Financijske agen</w:t>
      </w:r>
      <w:r w:rsidR="00433796">
        <w:t xml:space="preserve">cije, Regionalnog centra </w:t>
      </w:r>
      <w:r w:rsidR="005928C8">
        <w:t>Zagreb</w:t>
      </w:r>
      <w:r w:rsidR="00F02EE6">
        <w:t xml:space="preserve">, Podružnice </w:t>
      </w:r>
      <w:r w:rsidR="005928C8">
        <w:t>Zagreb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5928C8">
        <w:t>26</w:t>
      </w:r>
      <w:r w:rsidR="003D5A0E">
        <w:t xml:space="preserve">. </w:t>
      </w:r>
      <w:r w:rsidR="005928C8">
        <w:t>svibnja</w:t>
      </w:r>
      <w:r w:rsidR="00564963">
        <w:t xml:space="preserve"> 201</w:t>
      </w:r>
      <w:r w:rsidR="005928C8">
        <w:t>7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5928C8">
        <w:t>20.959,27</w:t>
      </w:r>
      <w:r w:rsidR="00F02EE6">
        <w:t xml:space="preserve"> Kn</w:t>
      </w:r>
      <w:r w:rsidR="003D5A0E">
        <w:t xml:space="preserve"> i </w:t>
      </w:r>
      <w:r w:rsidR="005928C8">
        <w:t>tri</w:t>
      </w:r>
      <w:r w:rsidR="003D5A0E">
        <w:t xml:space="preserve"> zaposlen</w:t>
      </w:r>
      <w:r w:rsidR="005928C8">
        <w:t>e</w:t>
      </w:r>
      <w:r w:rsidR="003D5A0E">
        <w:t xml:space="preserve"> osob</w:t>
      </w:r>
      <w:r w:rsidR="005928C8">
        <w:t>e</w:t>
      </w:r>
      <w:r w:rsidR="003D5A0E">
        <w:t xml:space="preserve">. </w:t>
      </w:r>
    </w:p>
    <w:p w:rsidRDefault="0009004F" w:rsidP="0099341A" w:rsidR="0009004F">
      <w:pPr>
        <w:jc w:val="both"/>
      </w:pPr>
    </w:p>
    <w:p w:rsidRDefault="0009004F" w:rsidP="0099341A" w:rsidR="0009004F">
      <w:pPr>
        <w:jc w:val="both"/>
      </w:pPr>
    </w:p>
    <w:p w:rsidRDefault="0009004F" w:rsidP="0009004F" w:rsidR="0009004F">
      <w:pPr>
        <w:jc w:val="right"/>
        <w:rPr>
          <w:b/>
        </w:rPr>
      </w:pPr>
      <w:r w:rsidRPr="0009004F">
        <w:rPr>
          <w:b/>
        </w:rPr>
        <w:lastRenderedPageBreak/>
        <w:t>Broj: 7/St-10</w:t>
      </w:r>
      <w:r w:rsidR="00B23F7D">
        <w:rPr>
          <w:b/>
        </w:rPr>
        <w:t>30</w:t>
      </w:r>
      <w:r w:rsidRPr="0009004F">
        <w:rPr>
          <w:b/>
        </w:rPr>
        <w:t>/2017-1</w:t>
      </w:r>
      <w:r w:rsidR="00B23F7D">
        <w:rPr>
          <w:b/>
        </w:rPr>
        <w:t>1</w:t>
      </w:r>
    </w:p>
    <w:p w:rsidRDefault="0009004F" w:rsidP="0009004F" w:rsidR="0009004F">
      <w:pPr>
        <w:jc w:val="right"/>
      </w:pPr>
    </w:p>
    <w:p w:rsidRDefault="00BC2523" w:rsidP="0099341A" w:rsidR="00027226">
      <w:pPr>
        <w:jc w:val="both"/>
      </w:pPr>
      <w:r>
        <w:t xml:space="preserve"> </w:t>
      </w:r>
      <w:r>
        <w:tab/>
        <w:t xml:space="preserve">  </w:t>
      </w:r>
      <w:r>
        <w:tab/>
      </w:r>
      <w:r w:rsidR="003D5A0E">
        <w:t>Podnes</w:t>
      </w:r>
      <w:r w:rsidR="005928C8">
        <w:t>kom kojeg je sud zaprimio dana 15</w:t>
      </w:r>
      <w:r w:rsidR="003D5A0E">
        <w:t>.</w:t>
      </w:r>
      <w:r w:rsidR="005928C8">
        <w:t>studenoga</w:t>
      </w:r>
      <w:r w:rsidR="003D5A0E">
        <w:t xml:space="preserve"> 201</w:t>
      </w:r>
      <w:r w:rsidR="005928C8">
        <w:t>7</w:t>
      </w:r>
      <w:r w:rsidR="003D5A0E">
        <w:t>. dužnik</w:t>
      </w:r>
      <w:r w:rsidR="005928C8">
        <w:t xml:space="preserve"> </w:t>
      </w:r>
      <w:r w:rsidR="003D5A0E">
        <w:t xml:space="preserve"> se</w:t>
      </w:r>
      <w:r w:rsidR="005928C8">
        <w:t xml:space="preserve"> po zakonskoj zastupnici</w:t>
      </w:r>
      <w:r w:rsidR="003D5A0E">
        <w:t xml:space="preserve"> očitovao da </w:t>
      </w:r>
      <w:r w:rsidR="00CB0EE7">
        <w:t>su prestale okolnosti zbog koj</w:t>
      </w:r>
      <w:r w:rsidR="00E96054">
        <w:t>ih je Fi</w:t>
      </w:r>
      <w:r w:rsidR="00CB0EE7">
        <w:t>n</w:t>
      </w:r>
      <w:r w:rsidR="00E96054">
        <w:t>ancijska</w:t>
      </w:r>
      <w:r w:rsidR="00CB0EE7">
        <w:t xml:space="preserve"> agencija podnijela prijedlo</w:t>
      </w:r>
      <w:r w:rsidR="00E96054">
        <w:t>g</w:t>
      </w:r>
      <w:r w:rsidR="00CB0EE7">
        <w:t xml:space="preserve"> za otvaranje stečajnog postupka tj. izašao iz blokade i nastavio poslovanje, te je u prilog svojih tvrdnji dostavio </w:t>
      </w:r>
      <w:r w:rsidR="0009004F">
        <w:t>P</w:t>
      </w:r>
      <w:r w:rsidR="00CB0EE7">
        <w:t>otvrdu FINA-e Regionalnog centra Zagreb od 14. studenoga 2017. godine.</w:t>
      </w:r>
    </w:p>
    <w:p w:rsidRDefault="003D5A0E" w:rsidP="0099341A" w:rsidR="00CB0EE7">
      <w:pPr>
        <w:jc w:val="both"/>
      </w:pPr>
      <w:r>
        <w:t xml:space="preserve"> </w:t>
      </w:r>
      <w:r>
        <w:tab/>
        <w:t xml:space="preserve"> </w:t>
      </w:r>
      <w:r>
        <w:tab/>
      </w:r>
      <w:r w:rsidR="00CB0EE7">
        <w:t>Iz Potvrde o blokadi računa  i novčanih sredstava ovršenika</w:t>
      </w:r>
      <w:r w:rsidRPr="003D5A0E">
        <w:t xml:space="preserve"> </w:t>
      </w:r>
      <w:r w:rsidR="00CB0EE7">
        <w:t xml:space="preserve">Financijske agencije Regionalnog centra Zagreb od 14. studenoga 2017. godine </w:t>
      </w:r>
      <w:r>
        <w:t>vidljivo je da je dužnik  postao sposoban za plaćanje i da nema</w:t>
      </w:r>
      <w:r w:rsidR="00CB0EE7">
        <w:t xml:space="preserve"> obveza po osnovama za plaćanje na dan izdavanja potvrde.</w:t>
      </w:r>
    </w:p>
    <w:p w:rsidRDefault="003D5A0E" w:rsidP="0099341A" w:rsidR="00CB0EE7">
      <w:pPr>
        <w:jc w:val="both"/>
      </w:pPr>
      <w:r>
        <w:t xml:space="preserve">  </w:t>
      </w:r>
      <w:r>
        <w:tab/>
        <w:t xml:space="preserve"> </w:t>
      </w:r>
      <w:r>
        <w:tab/>
      </w:r>
      <w:r w:rsidR="00CB0EE7">
        <w:t>Uvidom  u javno objavljeni financijski izvještaj za 2016.godinu utvrđeno je da dužnik raspolaže imovinom u iznosu od 386.544,00 Kn, pa nije bilo moguće sa sigurnošću utvrditi nastup stečajnog razloga prezaduženosti.</w:t>
      </w:r>
    </w:p>
    <w:p w:rsidRDefault="00D0488D" w:rsidP="0099341A" w:rsidR="00726EC0">
      <w:pPr>
        <w:jc w:val="both"/>
      </w:pPr>
      <w:r>
        <w:tab/>
        <w:t xml:space="preserve"> </w:t>
      </w:r>
      <w:r>
        <w:tab/>
      </w:r>
      <w:r w:rsidR="003D5A0E"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9442DA" w:rsidP="005928C8" w:rsidR="005928C8" w:rsidRPr="005928C8">
      <w:pPr>
        <w:jc w:val="both"/>
      </w:pPr>
      <w:r>
        <w:tab/>
        <w:t xml:space="preserve"> </w:t>
      </w:r>
      <w:r>
        <w:tab/>
      </w:r>
      <w:r w:rsidR="00C1612A">
        <w:t xml:space="preserve">S obzirom da je Financijska agencija podnijela prijedlog za otvaranje stečajnog postupka na temelju odredbe čl. 110. st. 1. SZ-a jer je u trenutku podnošenja prijedloga postojao stečajni razlog </w:t>
      </w:r>
      <w:r w:rsidR="00C1612A" w:rsidRPr="00C1612A">
        <w:t>nesposobnosti za plaćanje</w:t>
      </w:r>
      <w:r w:rsidR="00C1612A">
        <w:t xml:space="preserve"> propisan ovom odredbom</w:t>
      </w:r>
      <w:r w:rsidR="00C33343">
        <w:t>,</w:t>
      </w:r>
      <w:r w:rsidR="00C1612A">
        <w:t xml:space="preserve"> to je nastale troškove postupka dužan naknaditi dužnik, pa je na temelju odredbe čl. 128. st. 7. SZ-a odlučeno kao u točci II.</w:t>
      </w:r>
      <w:r w:rsidR="004A50A4">
        <w:t xml:space="preserve"> izreke rješenja</w:t>
      </w:r>
      <w:r w:rsidR="00C65366">
        <w:t xml:space="preserve">, a visina </w:t>
      </w:r>
      <w:r w:rsidR="00D039E9">
        <w:t>troškova</w:t>
      </w:r>
      <w:r w:rsidR="00C65366">
        <w:t xml:space="preserve"> utvrđena je sukladno odredbi čl. 3. Pravilnika o vrsti i visini naknade troškova Financijske agencije u predstečajnom postupku i o visini naknade troška Financijske agencije za podnošenje prijedloga za otvaranje stečajnog postupka (</w:t>
      </w:r>
      <w:r w:rsidR="00D84BF0">
        <w:t xml:space="preserve"> </w:t>
      </w:r>
      <w:r w:rsidR="00C65366">
        <w:t>NN 106/15 ).</w:t>
      </w:r>
      <w:r w:rsidR="005928C8" w:rsidRPr="005928C8">
        <w:t xml:space="preserve">Nadalje, kako je iz prijedloga za otvaranje stečajnog postupka Financijske agencije vidljivo da je Financijska agencija zaplijenila novčana sredstva u iznosu od </w:t>
      </w:r>
      <w:r w:rsidR="00CB0EE7">
        <w:t>5.000,00</w:t>
      </w:r>
      <w:r w:rsidR="005928C8" w:rsidRPr="005928C8">
        <w:t xml:space="preserve"> Kn za namirenje troškova stečajnog postupka, to ovaj trošak Financijska agencija treba naplatiti iz zaplijenjenih sredstava, a ostatak iznosa osloboditi sukladno odredbi čl. 112. st. 7 SZ-a. </w:t>
      </w:r>
    </w:p>
    <w:p w:rsidRDefault="00C65366" w:rsidP="001D4816" w:rsidR="00C6536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3D5A0E">
        <w:t>1</w:t>
      </w:r>
      <w:r w:rsidR="00E96054">
        <w:t>5</w:t>
      </w:r>
      <w:r w:rsidR="003D5A0E">
        <w:t xml:space="preserve">. </w:t>
      </w:r>
      <w:r w:rsidR="00E96054">
        <w:t>studenoga</w:t>
      </w:r>
      <w:r w:rsidR="00007624">
        <w:t xml:space="preserve"> </w:t>
      </w:r>
      <w:r>
        <w:t>201</w:t>
      </w:r>
      <w:r w:rsidR="00E96054">
        <w:t>7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</w:t>
      </w:r>
    </w:p>
    <w:p w:rsidRDefault="001D4816" w:rsidP="003D5A0E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E96054">
        <w:t xml:space="preserve"> </w:t>
      </w:r>
      <w:r w:rsidR="00472A34">
        <w:t xml:space="preserve"> </w:t>
      </w:r>
      <w:r w:rsidR="00E96054">
        <w:t xml:space="preserve"> 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A155C2" w:rsidR="00A155C2">
      <w:pPr>
        <w:ind w:left="720"/>
        <w:jc w:val="both"/>
      </w:pPr>
      <w:r>
        <w:t>- dužniku izravno</w:t>
      </w:r>
    </w:p>
    <w:p w:rsidRDefault="00A155C2" w:rsidP="001D4816" w:rsidR="001D4816">
      <w:pPr>
        <w:jc w:val="both"/>
      </w:pPr>
      <w:r>
        <w:t xml:space="preserve"> </w:t>
      </w:r>
      <w:r>
        <w:tab/>
        <w:t xml:space="preserve">- Financijskoj agenciji, Regionalnom centru </w:t>
      </w:r>
      <w:r w:rsidR="00E96054">
        <w:t>Zagreb</w:t>
      </w: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479" w:rsidR="00131479">
      <w:r>
        <w:separator/>
      </w:r>
    </w:p>
  </w:endnote>
  <w:endnote w:id="0" w:type="continuationSeparator">
    <w:p w:rsidRDefault="00131479" w:rsidR="00131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479" w:rsidR="00131479">
      <w:r>
        <w:separator/>
      </w:r>
    </w:p>
  </w:footnote>
  <w:footnote w:id="0" w:type="continuationSeparator">
    <w:p w:rsidRDefault="00131479" w:rsidR="00131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C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106A1"/>
    <w:rsid w:val="00027226"/>
    <w:rsid w:val="000339E3"/>
    <w:rsid w:val="000764C3"/>
    <w:rsid w:val="00080933"/>
    <w:rsid w:val="00082403"/>
    <w:rsid w:val="0009004F"/>
    <w:rsid w:val="000E11FE"/>
    <w:rsid w:val="000E2CC8"/>
    <w:rsid w:val="000E7FDD"/>
    <w:rsid w:val="00130D3F"/>
    <w:rsid w:val="00131479"/>
    <w:rsid w:val="00146D04"/>
    <w:rsid w:val="00156058"/>
    <w:rsid w:val="001B4737"/>
    <w:rsid w:val="001B5C89"/>
    <w:rsid w:val="001C2ED5"/>
    <w:rsid w:val="001D4816"/>
    <w:rsid w:val="001E1EC1"/>
    <w:rsid w:val="001E7C15"/>
    <w:rsid w:val="00232CEC"/>
    <w:rsid w:val="00235FC0"/>
    <w:rsid w:val="00237059"/>
    <w:rsid w:val="00250BA1"/>
    <w:rsid w:val="00250E96"/>
    <w:rsid w:val="002B1C23"/>
    <w:rsid w:val="002B2C3D"/>
    <w:rsid w:val="002C6954"/>
    <w:rsid w:val="002D3277"/>
    <w:rsid w:val="002F0A30"/>
    <w:rsid w:val="002F7078"/>
    <w:rsid w:val="003007AE"/>
    <w:rsid w:val="0030441D"/>
    <w:rsid w:val="003175FD"/>
    <w:rsid w:val="00353DF6"/>
    <w:rsid w:val="00360871"/>
    <w:rsid w:val="003808D1"/>
    <w:rsid w:val="0039765D"/>
    <w:rsid w:val="003A7BAC"/>
    <w:rsid w:val="003D06A4"/>
    <w:rsid w:val="003D5A0E"/>
    <w:rsid w:val="003D7ABC"/>
    <w:rsid w:val="00433796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FAB"/>
    <w:rsid w:val="00547C75"/>
    <w:rsid w:val="00556CC8"/>
    <w:rsid w:val="005573C4"/>
    <w:rsid w:val="00564963"/>
    <w:rsid w:val="005928C8"/>
    <w:rsid w:val="005B4303"/>
    <w:rsid w:val="005E0129"/>
    <w:rsid w:val="005E6B3E"/>
    <w:rsid w:val="005F00DE"/>
    <w:rsid w:val="00635BE2"/>
    <w:rsid w:val="00661B17"/>
    <w:rsid w:val="00664424"/>
    <w:rsid w:val="006707B7"/>
    <w:rsid w:val="006D2D89"/>
    <w:rsid w:val="006E0C28"/>
    <w:rsid w:val="00702780"/>
    <w:rsid w:val="00726EC0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9442DA"/>
    <w:rsid w:val="0096483F"/>
    <w:rsid w:val="009775BB"/>
    <w:rsid w:val="0098675D"/>
    <w:rsid w:val="0099341A"/>
    <w:rsid w:val="00997094"/>
    <w:rsid w:val="009E279C"/>
    <w:rsid w:val="009E364C"/>
    <w:rsid w:val="009F411E"/>
    <w:rsid w:val="00A155C2"/>
    <w:rsid w:val="00A50D6D"/>
    <w:rsid w:val="00A645A2"/>
    <w:rsid w:val="00A85FBF"/>
    <w:rsid w:val="00A95AE9"/>
    <w:rsid w:val="00AA2666"/>
    <w:rsid w:val="00AE201D"/>
    <w:rsid w:val="00AE771B"/>
    <w:rsid w:val="00B007D5"/>
    <w:rsid w:val="00B1460F"/>
    <w:rsid w:val="00B23F7D"/>
    <w:rsid w:val="00B30CB3"/>
    <w:rsid w:val="00B31530"/>
    <w:rsid w:val="00B616A5"/>
    <w:rsid w:val="00B630E0"/>
    <w:rsid w:val="00B83833"/>
    <w:rsid w:val="00B83E0E"/>
    <w:rsid w:val="00BC2523"/>
    <w:rsid w:val="00C02506"/>
    <w:rsid w:val="00C1612A"/>
    <w:rsid w:val="00C33343"/>
    <w:rsid w:val="00C4118A"/>
    <w:rsid w:val="00C63101"/>
    <w:rsid w:val="00C65366"/>
    <w:rsid w:val="00C75689"/>
    <w:rsid w:val="00C81C04"/>
    <w:rsid w:val="00CB0EE7"/>
    <w:rsid w:val="00CC5972"/>
    <w:rsid w:val="00D039E9"/>
    <w:rsid w:val="00D0488D"/>
    <w:rsid w:val="00D566EC"/>
    <w:rsid w:val="00D63023"/>
    <w:rsid w:val="00D65522"/>
    <w:rsid w:val="00D8029A"/>
    <w:rsid w:val="00D82166"/>
    <w:rsid w:val="00D84BF0"/>
    <w:rsid w:val="00D9544C"/>
    <w:rsid w:val="00DC23BE"/>
    <w:rsid w:val="00DE424C"/>
    <w:rsid w:val="00DE71A5"/>
    <w:rsid w:val="00DF56E5"/>
    <w:rsid w:val="00E046C3"/>
    <w:rsid w:val="00E40D83"/>
    <w:rsid w:val="00E47B0D"/>
    <w:rsid w:val="00E539C0"/>
    <w:rsid w:val="00E86136"/>
    <w:rsid w:val="00E96054"/>
    <w:rsid w:val="00EA7477"/>
    <w:rsid w:val="00EC25D4"/>
    <w:rsid w:val="00EF5C41"/>
    <w:rsid w:val="00F00C98"/>
    <w:rsid w:val="00F02EE6"/>
    <w:rsid w:val="00F10939"/>
    <w:rsid w:val="00F15B87"/>
    <w:rsid w:val="00F336BE"/>
    <w:rsid w:val="00F406F0"/>
    <w:rsid w:val="00F42CF6"/>
    <w:rsid w:val="00F57AAB"/>
    <w:rsid w:val="00F9105E"/>
    <w:rsid w:val="00FA1C2F"/>
    <w:rsid w:val="00FD0CC1"/>
    <w:rsid w:val="00FE7C92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C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C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C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C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C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C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C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C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St-1030/2017</izvorni_sadrzaj>
    <derivirana_varijabla naziv="DomainObject.Predmet.OznakaBroj_1">St-1030/2017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čl1</izvorni_sadrzaj>
    <derivirana_varijabla naziv="DomainObject.Predmet.PrimjedbaSuca_1">ČL. 110 SZ čl1</derivirana_varijabla>
  </DomainObject.Predmet.PrimjedbaSuca>
  <DomainObject.Predmet.ProtustrankaFormated>
    <izvorni_sadrzaj>  BRUKOR-ZG d.o.o.</izvorni_sadrzaj>
    <derivirana_varijabla naziv="DomainObject.Predmet.ProtustrankaFormated_1">  BRUKOR-ZG d.o.o.</derivirana_varijabla>
  </DomainObject.Predmet.ProtustrankaFormated>
  <DomainObject.Predmet.ProtustrankaFormatedOIB>
    <izvorni_sadrzaj>  BRUKOR-ZG d.o.o., OIB 66568348960</izvorni_sadrzaj>
    <derivirana_varijabla naziv="DomainObject.Predmet.ProtustrankaFormatedOIB_1">  BRUKOR-ZG d.o.o., OIB 66568348960</derivirana_varijabla>
  </DomainObject.Predmet.ProtustrankaFormatedOIB>
  <DomainObject.Predmet.ProtustrankaFormatedWithAdress>
    <izvorni_sadrzaj> BRUKOR-ZG d.o.o., Brdovečka 14 , 10000 Zagreb</izvorni_sadrzaj>
    <derivirana_varijabla naziv="DomainObject.Predmet.ProtustrankaFormatedWithAdress_1"> BRUKOR-ZG d.o.o., Brdovečka 14 , 10000 Zagreb</derivirana_varijabla>
  </DomainObject.Predmet.ProtustrankaFormatedWithAdress>
  <DomainObject.Predmet.ProtustrankaFormatedWithAdressOIB>
    <izvorni_sadrzaj> BRUKOR-ZG d.o.o., OIB 66568348960, Brdovečka 14 , 10000 Zagreb</izvorni_sadrzaj>
    <derivirana_varijabla naziv="DomainObject.Predmet.ProtustrankaFormatedWithAdressOIB_1"> BRUKOR-ZG d.o.o., OIB 66568348960, Brdovečka 14 , 10000 Zagreb</derivirana_varijabla>
  </DomainObject.Predmet.ProtustrankaFormatedWithAdressOIB>
  <DomainObject.Predmet.ProtustrankaWithAdress>
    <izvorni_sadrzaj>BRUKOR-ZG d.o.o. Brdovečka 14 , 10000 Zagreb</izvorni_sadrzaj>
    <derivirana_varijabla naziv="DomainObject.Predmet.ProtustrankaWithAdress_1">BRUKOR-ZG d.o.o. Brdovečka 14 , 10000 Zagreb</derivirana_varijabla>
  </DomainObject.Predmet.ProtustrankaWithAdress>
  <DomainObject.Predmet.ProtustrankaWithAdressOIB>
    <izvorni_sadrzaj>BRUKOR-ZG d.o.o., OIB 66568348960, Brdovečka 14 , 10000 Zagreb</izvorni_sadrzaj>
    <derivirana_varijabla naziv="DomainObject.Predmet.ProtustrankaWithAdressOIB_1">BRUKOR-ZG d.o.o., OIB 66568348960, Brdovečka 14 , 10000 Zagreb</derivirana_varijabla>
  </DomainObject.Predmet.ProtustrankaWithAdressOIB>
  <DomainObject.Predmet.ProtustrankaNazivFormated>
    <izvorni_sadrzaj>BRUKOR-ZG d.o.o.</izvorni_sadrzaj>
    <derivirana_varijabla naziv="DomainObject.Predmet.ProtustrankaNazivFormated_1">BRUKOR-ZG d.o.o.</derivirana_varijabla>
  </DomainObject.Predmet.ProtustrankaNazivFormated>
  <DomainObject.Predmet.ProtustrankaNazivFormatedOIB>
    <izvorni_sadrzaj>BRUKOR-ZG d.o.o., OIB 66568348960</izvorni_sadrzaj>
    <derivirana_varijabla naziv="DomainObject.Predmet.ProtustrankaNazivFormatedOIB_1">BRUKOR-ZG d.o.o., OIB 66568348960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20959.27</izvorni_sadrzaj>
    <derivirana_varijabla naziv="DomainObject.Predmet.TrenutnaVrijednost_1">20959.27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BRUKOR-ZG d.o.o.</item>
    </izvorni_sadrzaj>
    <derivirana_varijabla naziv="DomainObject.Predmet.ProtuStrankaListFormated_1">
      <item>BRUKOR-ZG d.o.o.</item>
    </derivirana_varijabla>
  </DomainObject.Predmet.ProtuStrankaListFormated>
  <DomainObject.Predmet.ProtuStrankaListFormatedOIB>
    <izvorni_sadrzaj>
      <item>BRUKOR-ZG d.o.o., OIB 66568348960</item>
    </izvorni_sadrzaj>
    <derivirana_varijabla naziv="DomainObject.Predmet.ProtuStrankaListFormatedOIB_1">
      <item>BRUKOR-ZG d.o.o., OIB 66568348960</item>
    </derivirana_varijabla>
  </DomainObject.Predmet.ProtuStrankaListFormatedOIB>
  <DomainObject.Predmet.ProtuStrankaListFormatedWithAdress>
    <izvorni_sadrzaj>
      <item>BRUKOR-ZG d.o.o., Brdovečka 14 , 10000 Zagreb</item>
    </izvorni_sadrzaj>
    <derivirana_varijabla naziv="DomainObject.Predmet.ProtuStrankaListFormatedWithAdress_1">
      <item>BRUKOR-ZG d.o.o., Brdovečka 14 , 10000 Zagreb</item>
    </derivirana_varijabla>
  </DomainObject.Predmet.ProtuStrankaListFormatedWithAdress>
  <DomainObject.Predmet.ProtuStrankaListFormatedWithAdressOIB>
    <izvorni_sadrzaj>
      <item>BRUKOR-ZG d.o.o., OIB 66568348960, Brdovečka 14 , 10000 Zagreb</item>
    </izvorni_sadrzaj>
    <derivirana_varijabla naziv="DomainObject.Predmet.ProtuStrankaListFormatedWithAdressOIB_1">
      <item>BRUKOR-ZG d.o.o., OIB 66568348960, Brdovečka 14 , 10000 Zagreb</item>
    </derivirana_varijabla>
  </DomainObject.Predmet.ProtuStrankaListFormatedWithAdressOIB>
  <DomainObject.Predmet.ProtuStrankaListNazivFormated>
    <izvorni_sadrzaj>
      <item>BRUKOR-ZG d.o.o.</item>
    </izvorni_sadrzaj>
    <derivirana_varijabla naziv="DomainObject.Predmet.ProtuStrankaListNazivFormated_1">
      <item>BRUKOR-ZG d.o.o.</item>
    </derivirana_varijabla>
  </DomainObject.Predmet.ProtuStrankaListNazivFormated>
  <DomainObject.Predmet.ProtuStrankaListNazivFormatedOIB>
    <izvorni_sadrzaj>
      <item>BRUKOR-ZG d.o.o., OIB 66568348960</item>
    </izvorni_sadrzaj>
    <derivirana_varijabla naziv="DomainObject.Predmet.ProtuStrankaListNazivFormatedOIB_1">
      <item>BRUKOR-ZG d.o.o., OIB 66568348960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BRUKOR-ZG d.o.o.</izvorni_sadrzaj>
    <derivirana_varijabla naziv="DomainObject.Predmet.ProtustrankaIDrugi_1">BRUKOR-ZG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BRUKOR-ZG d.o.o., OIB 66568348960, Brdovečka 14 , 10000 Zagreb</izvorni_sadrzaj>
    <derivirana_varijabla naziv="DomainObject.Predmet.ProtustrankaIDrugiAdressOIB_1">BRUKOR-ZG d.o.o., OIB 66568348960, Brdovečka 14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BRUKOR-ZG d.o.o.</item>
    </izvorni_sadrzaj>
    <derivirana_varijabla naziv="DomainObject.Predmet.SudioniciListNaziv_1">
      <item>FINA Regionalni centar Zagreb</item>
      <item>BRUKOR-ZG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BRUKOR-ZG d.o.o., OIB 66568348960, Brdovečka 14 ,10000 Zagreb</item>
    </izvorni_sadrzaj>
    <derivirana_varijabla naziv="DomainObject.Predmet.SudioniciListAdressOIB_1">
      <item>FINA Regionalni centar Zagreb, OIB 85821130368, Trg svibanjskih žrtava 1995. br. 1,10000 Zagreb</item>
      <item>BRUKOR-ZG d.o.o., OIB 66568348960, Brdovečka 14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66568348960</item>
    </izvorni_sadrzaj>
    <derivirana_varijabla naziv="DomainObject.Predmet.SudioniciListNazivOIB_1">
      <item>, OIB 85821130368</item>
      <item>, OIB 66568348960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A9B7F7-F416-486F-90A8-043736957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710</properties:Words>
  <properties:Characters>4082</properties:Characters>
  <properties:Lines>98</properties:Lines>
  <properties:Paragraphs>34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2017-11-15T10:10:00Z</dcterms:created>
  <dc:creator>alet</dc:creator>
  <cp:lastModifiedBy>wsadmin</cp:lastModifiedBy>
  <cp:lastPrinted>2017-11-15T10:37:00Z</cp:lastPrinted>
  <dcterms:modified xmlns:xsi="http://www.w3.org/2001/XMLSchema-instance" xsi:type="dcterms:W3CDTF">2017-11-15T10:44:00Z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