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drawingml.chart+xml" PartName="/word/charts/chart1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F2A8E" w:rsidR="00444663" w:rsidP="00444663" w:rsidRDefault="008D74FD" w14:paraId="c41a13e" w14:textId="c41a13e">
      <w:pPr>
        <w:tabs>
          <w:tab w:val="center" w:pos="4536"/>
          <w:tab w:val="right" w:pos="9072"/>
        </w:tabs>
        <w:spacing w:after="0" w:line="360" w:lineRule="auto"/>
        <w:contextualSpacing/>
        <w15:collapsed w:val="false"/>
        <w:rPr>
          <w:rFonts w:ascii="Arial Narrow" w:hAnsi="Arial Narrow" w:eastAsia="MS Gothic" w:cs="Arial"/>
          <w:b/>
          <w:color w:val="DE6A5C" w:themeColor="accent2" w:themeTint="99"/>
          <w:sz w:val="24"/>
          <w:szCs w:val="24"/>
        </w:rPr>
      </w:pPr>
      <w:bookmarkStart w:name="_Toc283111383" w:id="0"/>
      <w:bookmarkStart w:name="_Toc292093909" w:id="1"/>
      <w:bookmarkStart w:name="_GoBack" w:id="2"/>
      <w:bookmarkEnd w:id="2"/>
      <w:r w:rsidRPr="003F2A8E">
        <w:rPr>
          <w:rFonts w:ascii="Arial Narrow" w:hAnsi="Arial Narrow" w:eastAsia="MS Gothic" w:cs="Arial"/>
          <w:b/>
          <w:color w:val="DE6A5C" w:themeColor="accent2" w:themeTint="99"/>
          <w:sz w:val="24"/>
          <w:szCs w:val="24"/>
        </w:rPr>
        <w:t>ITALINA</w:t>
      </w:r>
      <w:r w:rsidRPr="003F2A8E" w:rsidR="00444663">
        <w:rPr>
          <w:rFonts w:ascii="Arial Narrow" w:hAnsi="Arial Narrow" w:eastAsia="MS Gothic" w:cs="Arial"/>
          <w:b/>
          <w:color w:val="DE6A5C" w:themeColor="accent2" w:themeTint="99"/>
          <w:sz w:val="24"/>
          <w:szCs w:val="24"/>
        </w:rPr>
        <w:t xml:space="preserve"> d.o.o.</w:t>
      </w:r>
    </w:p>
    <w:p w:rsidRPr="001E42A1" w:rsidR="00444663" w:rsidP="00444663" w:rsidRDefault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eastAsia="MS Gothic" w:cs="Arial"/>
          <w:b/>
          <w:color w:val="808080" w:themeColor="background1" w:themeShade="80"/>
          <w:sz w:val="24"/>
          <w:szCs w:val="24"/>
        </w:rPr>
      </w:pPr>
    </w:p>
    <w:p w:rsidRPr="001E42A1" w:rsidR="00444663" w:rsidP="00444663" w:rsidRDefault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eastAsia="MS Gothic" w:cs="Arial"/>
          <w:b/>
          <w:color w:val="808080" w:themeColor="background1" w:themeShade="80"/>
          <w:sz w:val="24"/>
          <w:szCs w:val="24"/>
        </w:rPr>
      </w:pPr>
    </w:p>
    <w:p w:rsidRPr="001E42A1" w:rsidR="00444663" w:rsidP="00444663" w:rsidRDefault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eastAsia="MS Gothic" w:cs="Arial"/>
          <w:b/>
          <w:color w:val="808080" w:themeColor="background1" w:themeShade="80"/>
          <w:sz w:val="24"/>
          <w:szCs w:val="24"/>
        </w:rPr>
      </w:pPr>
    </w:p>
    <w:p w:rsidRPr="001E42A1" w:rsidR="00444663" w:rsidP="00444663" w:rsidRDefault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eastAsia="MS Gothic" w:cs="Arial"/>
          <w:b/>
          <w:color w:val="808080" w:themeColor="background1" w:themeShade="80"/>
          <w:sz w:val="24"/>
          <w:szCs w:val="24"/>
        </w:rPr>
      </w:pPr>
    </w:p>
    <w:p w:rsidRPr="001E42A1" w:rsidR="00444663" w:rsidP="00444663" w:rsidRDefault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eastAsia="MS Gothic" w:cs="Arial"/>
          <w:b/>
          <w:color w:val="808080" w:themeColor="background1" w:themeShade="80"/>
          <w:sz w:val="24"/>
          <w:szCs w:val="24"/>
        </w:rPr>
      </w:pPr>
    </w:p>
    <w:p w:rsidRPr="001E42A1" w:rsidR="00444663" w:rsidP="00444663" w:rsidRDefault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eastAsia="MS Gothic" w:cs="Arial"/>
          <w:b/>
          <w:color w:val="808080" w:themeColor="background1" w:themeShade="80"/>
          <w:sz w:val="24"/>
          <w:szCs w:val="24"/>
        </w:rPr>
      </w:pPr>
    </w:p>
    <w:p w:rsidRPr="003F2A8E" w:rsidR="00444663" w:rsidP="00DF19B9" w:rsidRDefault="00DF19B9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hAnsi="Arial Narrow" w:eastAsia="MS Gothic" w:cs="Arial"/>
          <w:b/>
          <w:color w:val="DE6A5C" w:themeColor="accent2" w:themeTint="99"/>
          <w:sz w:val="24"/>
          <w:szCs w:val="24"/>
        </w:rPr>
      </w:pPr>
      <w:r>
        <w:rPr>
          <w:rFonts w:ascii="Arial Narrow" w:hAnsi="Arial Narrow" w:eastAsia="MS Gothic" w:cs="Arial"/>
          <w:b/>
          <w:color w:val="DE6A5C" w:themeColor="accent2" w:themeTint="99"/>
          <w:sz w:val="24"/>
          <w:szCs w:val="24"/>
        </w:rPr>
        <w:t>PLAN</w:t>
      </w:r>
      <w:r w:rsidRPr="003F2A8E" w:rsidR="00444663">
        <w:rPr>
          <w:rFonts w:ascii="Arial Narrow" w:hAnsi="Arial Narrow" w:eastAsia="MS Gothic" w:cs="Arial"/>
          <w:b/>
          <w:color w:val="DE6A5C" w:themeColor="accent2" w:themeTint="99"/>
          <w:sz w:val="24"/>
          <w:szCs w:val="24"/>
        </w:rPr>
        <w:t xml:space="preserve"> RESTRUKTURIRANJA (2018.-2023.)</w:t>
      </w:r>
    </w:p>
    <w:p w:rsidRPr="001E42A1" w:rsidR="00444663" w:rsidP="00444663" w:rsidRDefault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eastAsia="MS Gothic" w:cs="Arial"/>
          <w:b/>
          <w:color w:val="808080" w:themeColor="background1" w:themeShade="80"/>
          <w:sz w:val="24"/>
          <w:szCs w:val="24"/>
        </w:rPr>
      </w:pPr>
    </w:p>
    <w:p w:rsidR="00444663" w:rsidP="00444663" w:rsidRDefault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eastAsia="MS Gothic" w:cs="Arial"/>
          <w:b/>
          <w:color w:val="6D6262" w:themeColor="accent5" w:themeShade="BF"/>
          <w:sz w:val="24"/>
          <w:szCs w:val="24"/>
        </w:rPr>
      </w:pPr>
    </w:p>
    <w:p w:rsidR="00444663" w:rsidP="00444663" w:rsidRDefault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eastAsia="MS Gothic" w:cs="Arial"/>
          <w:b/>
          <w:color w:val="6D6262" w:themeColor="accent5" w:themeShade="BF"/>
          <w:sz w:val="24"/>
          <w:szCs w:val="24"/>
        </w:rPr>
      </w:pPr>
    </w:p>
    <w:p w:rsidRPr="00444663" w:rsidR="00444663" w:rsidP="00444663" w:rsidRDefault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eastAsia="MS Gothic" w:cs="Arial"/>
          <w:b/>
          <w:color w:val="6D6262" w:themeColor="accent5" w:themeShade="BF"/>
          <w:sz w:val="24"/>
          <w:szCs w:val="24"/>
        </w:rPr>
      </w:pPr>
    </w:p>
    <w:p w:rsidRPr="000807BB" w:rsidR="00762477" w:rsidP="001E42A1" w:rsidRDefault="001E42A1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hAnsi="Arial Narrow" w:eastAsia="MS Gothic" w:cs="Arial"/>
          <w:b/>
          <w:color w:val="D34817" w:themeColor="accent1"/>
          <w:sz w:val="24"/>
          <w:szCs w:val="24"/>
        </w:rPr>
      </w:pPr>
      <w:r>
        <w:rPr>
          <w:noProof/>
          <w:color w:val="0000FF"/>
          <w:lang w:val="hr-HR" w:eastAsia="hr-HR"/>
        </w:rPr>
        <w:drawing>
          <wp:inline distT="0" distB="0" distL="0" distR="0">
            <wp:extent cx="5210175" cy="2468714"/>
            <wp:effectExtent l="0" t="0" r="0" b="8255"/>
            <wp:docPr id="2" name="irc_mi" descr="Slikovni rezultat za savjetodavne usluge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rc_mi" descr="Slikovni rezultat za savjetodavne usluge">
                      <a:hlinkClick r:id="rId10"/>
                    </pic:cNvPr>
                    <pic:cNvPicPr>
                      <a:picLocks noChangeAspect="true" noChangeArrowheads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5379" cy="2480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807BB" w:rsidR="001211C3" w:rsidP="00FC169C" w:rsidRDefault="001211C3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hAnsi="Arial Narrow" w:eastAsia="MS Gothic" w:cs="Arial"/>
          <w:color w:val="6F493C" w:themeColor="accent4" w:themeShade="BF"/>
          <w:sz w:val="24"/>
          <w:szCs w:val="24"/>
        </w:rPr>
      </w:pPr>
    </w:p>
    <w:p w:rsidRPr="000807BB" w:rsidR="00B7793E" w:rsidP="000807BB" w:rsidRDefault="00B7793E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hAnsi="Arial Narrow" w:eastAsia="MS Gothic" w:cs="Arial"/>
          <w:b/>
          <w:i/>
          <w:color w:val="4A3128" w:themeColor="accent4" w:themeShade="80"/>
          <w:sz w:val="24"/>
          <w:szCs w:val="24"/>
        </w:rPr>
      </w:pPr>
    </w:p>
    <w:p w:rsidRPr="000807BB" w:rsidR="00762477" w:rsidP="000807BB" w:rsidRDefault="00762477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hAnsi="Arial Narrow" w:eastAsia="MS Gothic" w:cs="Arial"/>
          <w:b/>
          <w:i/>
          <w:color w:val="D34817" w:themeColor="accent1"/>
          <w:sz w:val="24"/>
          <w:szCs w:val="24"/>
        </w:rPr>
      </w:pPr>
    </w:p>
    <w:p w:rsidR="00762477" w:rsidP="00FC169C" w:rsidRDefault="00762477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hAnsi="Arial Narrow" w:eastAsia="MS Gothic" w:cs="Arial"/>
          <w:b/>
          <w:i/>
          <w:color w:val="D34817" w:themeColor="accent1"/>
          <w:sz w:val="40"/>
          <w:szCs w:val="40"/>
        </w:rPr>
      </w:pPr>
    </w:p>
    <w:p w:rsidRPr="00A24EB4" w:rsidR="00FC169C" w:rsidP="00FC169C" w:rsidRDefault="00FC169C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eastAsia="MS Gothic" w:cs="Arial"/>
          <w:b/>
          <w:i/>
          <w:color w:val="6D6262" w:themeColor="accent5" w:themeShade="BF"/>
          <w:sz w:val="40"/>
          <w:szCs w:val="40"/>
        </w:rPr>
      </w:pPr>
    </w:p>
    <w:p w:rsidRPr="00A24EB4" w:rsidR="00762477" w:rsidP="000807BB" w:rsidRDefault="00762477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hAnsi="Arial Narrow" w:eastAsia="MS Gothic" w:cs="Arial"/>
          <w:b/>
          <w:color w:val="6D6262" w:themeColor="accent5" w:themeShade="BF"/>
          <w:sz w:val="24"/>
          <w:szCs w:val="24"/>
        </w:rPr>
      </w:pPr>
    </w:p>
    <w:p w:rsidRPr="00A24EB4" w:rsidR="00EE3078" w:rsidP="000807BB" w:rsidRDefault="00EE3078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hAnsi="Arial Narrow" w:cs="Arial"/>
          <w:noProof/>
          <w:color w:val="6D6262" w:themeColor="accent5" w:themeShade="BF"/>
          <w:sz w:val="24"/>
          <w:szCs w:val="24"/>
        </w:rPr>
      </w:pPr>
      <w:r w:rsidRPr="00A24EB4">
        <w:rPr>
          <w:rFonts w:ascii="Arial Narrow" w:hAnsi="Arial Narrow" w:cs="Arial"/>
          <w:noProof/>
          <w:color w:val="6D6262" w:themeColor="accent5" w:themeShade="BF"/>
          <w:sz w:val="24"/>
          <w:szCs w:val="24"/>
        </w:rPr>
        <w:t xml:space="preserve">                                                                  </w:t>
      </w:r>
    </w:p>
    <w:p w:rsidRPr="003F2A8E" w:rsidR="00762477" w:rsidP="00F9325C" w:rsidRDefault="00B72481">
      <w:pPr>
        <w:tabs>
          <w:tab w:val="center" w:pos="4536"/>
          <w:tab w:val="right" w:pos="9072"/>
        </w:tabs>
        <w:spacing w:after="0" w:line="360" w:lineRule="auto"/>
        <w:contextualSpacing/>
        <w:jc w:val="right"/>
        <w:rPr>
          <w:rFonts w:ascii="Arial Narrow" w:hAnsi="Arial Narrow" w:cs="Arial"/>
          <w:noProof/>
          <w:color w:val="808080" w:themeColor="background1" w:themeShade="80"/>
          <w:sz w:val="24"/>
          <w:szCs w:val="24"/>
        </w:rPr>
      </w:pPr>
      <w:r w:rsidRPr="003F2A8E">
        <w:rPr>
          <w:rFonts w:ascii="Arial Narrow" w:hAnsi="Arial Narrow" w:cs="Arial"/>
          <w:noProof/>
          <w:color w:val="808080" w:themeColor="background1" w:themeShade="80"/>
          <w:sz w:val="24"/>
          <w:szCs w:val="24"/>
        </w:rPr>
        <w:t xml:space="preserve">U </w:t>
      </w:r>
      <w:r w:rsidRPr="003F2A8E" w:rsidR="008D74FD">
        <w:rPr>
          <w:rFonts w:ascii="Arial Narrow" w:hAnsi="Arial Narrow" w:cs="Arial"/>
          <w:noProof/>
          <w:color w:val="808080" w:themeColor="background1" w:themeShade="80"/>
          <w:sz w:val="24"/>
          <w:szCs w:val="24"/>
        </w:rPr>
        <w:t>Zaprešiću</w:t>
      </w:r>
      <w:r w:rsidRPr="003F2A8E">
        <w:rPr>
          <w:rFonts w:ascii="Arial Narrow" w:hAnsi="Arial Narrow" w:cs="Arial"/>
          <w:noProof/>
          <w:color w:val="808080" w:themeColor="background1" w:themeShade="80"/>
          <w:sz w:val="24"/>
          <w:szCs w:val="24"/>
        </w:rPr>
        <w:t xml:space="preserve">, </w:t>
      </w:r>
      <w:r w:rsidR="0062486A">
        <w:rPr>
          <w:rFonts w:ascii="Arial Narrow" w:hAnsi="Arial Narrow" w:cs="Arial"/>
          <w:noProof/>
          <w:color w:val="808080" w:themeColor="background1" w:themeShade="80"/>
          <w:sz w:val="24"/>
          <w:szCs w:val="24"/>
        </w:rPr>
        <w:t>30.09</w:t>
      </w:r>
      <w:r w:rsidR="00DF19B9">
        <w:rPr>
          <w:rFonts w:ascii="Arial Narrow" w:hAnsi="Arial Narrow" w:cs="Arial"/>
          <w:noProof/>
          <w:color w:val="808080" w:themeColor="background1" w:themeShade="80"/>
          <w:sz w:val="24"/>
          <w:szCs w:val="24"/>
        </w:rPr>
        <w:t>.2019</w:t>
      </w:r>
      <w:r w:rsidRPr="003F2A8E" w:rsidR="00A309A2">
        <w:rPr>
          <w:rFonts w:ascii="Arial Narrow" w:hAnsi="Arial Narrow" w:cs="Arial"/>
          <w:noProof/>
          <w:color w:val="808080" w:themeColor="background1" w:themeShade="80"/>
          <w:sz w:val="24"/>
          <w:szCs w:val="24"/>
        </w:rPr>
        <w:t>.</w:t>
      </w:r>
      <w:bookmarkStart w:name="_Toc472012441" w:id="3"/>
      <w:bookmarkStart w:name="_Toc451235615" w:id="4"/>
      <w:bookmarkEnd w:id="0"/>
      <w:bookmarkEnd w:id="1"/>
    </w:p>
    <w:p w:rsidR="00F9325C" w:rsidP="00F9325C" w:rsidRDefault="00F9325C">
      <w:pPr>
        <w:tabs>
          <w:tab w:val="center" w:pos="4536"/>
          <w:tab w:val="right" w:pos="9072"/>
        </w:tabs>
        <w:spacing w:after="0" w:line="360" w:lineRule="auto"/>
        <w:contextualSpacing/>
        <w:jc w:val="right"/>
        <w:rPr>
          <w:rFonts w:ascii="Arial Narrow" w:hAnsi="Arial Narrow" w:cs="Arial"/>
          <w:noProof/>
          <w:color w:val="D34817" w:themeColor="accent1"/>
          <w:sz w:val="24"/>
          <w:szCs w:val="24"/>
        </w:rPr>
      </w:pPr>
    </w:p>
    <w:p w:rsidR="00444663" w:rsidP="00580B43" w:rsidRDefault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cs="Arial"/>
          <w:noProof/>
          <w:color w:val="D34817" w:themeColor="accent1"/>
          <w:sz w:val="24"/>
          <w:szCs w:val="24"/>
        </w:rPr>
      </w:pPr>
    </w:p>
    <w:p w:rsidRPr="003F2A8E" w:rsidR="002A562E" w:rsidP="002A562E" w:rsidRDefault="002A562E">
      <w:pPr>
        <w:pStyle w:val="TOCNaslov"/>
        <w:pBdr>
          <w:bottom w:val="single" w:color="D34817" w:themeColor="accent1" w:sz="4" w:space="0"/>
        </w:pBdr>
        <w:jc w:val="center"/>
        <w:rPr>
          <w:rFonts w:ascii="Arial Narrow" w:hAnsi="Arial Narrow" w:cs="Arial"/>
          <w:b/>
          <w:color w:val="DE6A5C" w:themeColor="accent2" w:themeTint="99"/>
          <w:sz w:val="24"/>
          <w:szCs w:val="24"/>
        </w:rPr>
      </w:pPr>
      <w:r w:rsidRPr="003F2A8E">
        <w:rPr>
          <w:rFonts w:ascii="Arial Narrow" w:hAnsi="Arial Narrow" w:cs="Arial"/>
          <w:b/>
          <w:color w:val="DE6A5C" w:themeColor="accent2" w:themeTint="99"/>
          <w:sz w:val="24"/>
          <w:szCs w:val="24"/>
        </w:rPr>
        <w:lastRenderedPageBreak/>
        <w:t>SADRŽAJ</w:t>
      </w:r>
    </w:p>
    <w:sdt>
      <w:sdtPr>
        <w:rPr>
          <w:rFonts w:asciiTheme="minorHAnsi" w:hAnsiTheme="minorHAnsi" w:eastAsiaTheme="minorEastAsia" w:cstheme="minorBidi"/>
          <w:color w:val="808080" w:themeColor="background1" w:themeShade="80"/>
          <w:sz w:val="21"/>
          <w:szCs w:val="21"/>
        </w:rPr>
        <w:id w:val="1014031948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Pr="00763B8C" w:rsidR="00991960" w:rsidP="002A562E" w:rsidRDefault="00991960">
          <w:pPr>
            <w:pStyle w:val="TOCNaslov"/>
            <w:pBdr>
              <w:bottom w:val="single" w:color="D34817" w:themeColor="accent1" w:sz="4" w:space="0"/>
            </w:pBdr>
            <w:rPr>
              <w:color w:val="808080" w:themeColor="background1" w:themeShade="80"/>
            </w:rPr>
          </w:pPr>
        </w:p>
        <w:p w:rsidRPr="00763B8C" w:rsidR="003E5FB0" w:rsidRDefault="00991960">
          <w:pPr>
            <w:pStyle w:val="Sadraj1"/>
            <w:rPr>
              <w:rFonts w:eastAsiaTheme="minorEastAsia" w:cstheme="minorBidi"/>
              <w:b w:val="false"/>
              <w:bCs w:val="false"/>
              <w:caps w:val="false"/>
              <w:color w:val="808080" w:themeColor="background1" w:themeShade="80"/>
              <w:sz w:val="22"/>
              <w:szCs w:val="22"/>
            </w:rPr>
          </w:pPr>
          <w:r w:rsidRPr="00763B8C">
            <w:rPr>
              <w:color w:val="808080" w:themeColor="background1" w:themeShade="80"/>
              <w:sz w:val="20"/>
              <w:szCs w:val="28"/>
            </w:rPr>
            <w:fldChar w:fldCharType="begin"/>
          </w:r>
          <w:r w:rsidRPr="00763B8C">
            <w:rPr>
              <w:color w:val="808080" w:themeColor="background1" w:themeShade="80"/>
              <w:sz w:val="20"/>
            </w:rPr>
            <w:instrText xml:space="preserve"> TOC \o "1-3" \h \z \u </w:instrText>
          </w:r>
          <w:r w:rsidRPr="00763B8C">
            <w:rPr>
              <w:color w:val="808080" w:themeColor="background1" w:themeShade="80"/>
              <w:sz w:val="20"/>
              <w:szCs w:val="28"/>
            </w:rPr>
            <w:fldChar w:fldCharType="separate"/>
          </w:r>
          <w:hyperlink w:history="true" w:anchor="_Toc526407772">
            <w:r w:rsidRPr="00763B8C" w:rsidR="003E5FB0">
              <w:rPr>
                <w:rStyle w:val="Hiperveza"/>
                <w:rFonts w:ascii="Arial Narrow" w:hAnsi="Arial Narrow" w:cs="Arial"/>
                <w:color w:val="808080" w:themeColor="background1" w:themeShade="80"/>
              </w:rPr>
              <w:t>OBAVIJEST VJEROVNICIMA O PODNOŠENJU ZAHTJEVA ZA POKRETANJE PREDSTEČAJNOG POSTUPKA</w:t>
            </w:r>
            <w:r w:rsidRPr="00763B8C" w:rsidR="003E5FB0">
              <w:rPr>
                <w:webHidden/>
                <w:color w:val="808080" w:themeColor="background1" w:themeShade="80"/>
              </w:rPr>
              <w:tab/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begin"/>
            </w:r>
            <w:r w:rsidRPr="00763B8C" w:rsidR="003E5FB0">
              <w:rPr>
                <w:webHidden/>
                <w:color w:val="808080" w:themeColor="background1" w:themeShade="80"/>
              </w:rPr>
              <w:instrText xml:space="preserve"> PAGEREF _Toc526407772 \h </w:instrText>
            </w:r>
            <w:r w:rsidRPr="00763B8C" w:rsidR="003E5FB0">
              <w:rPr>
                <w:webHidden/>
                <w:color w:val="808080" w:themeColor="background1" w:themeShade="80"/>
              </w:rPr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separate"/>
            </w:r>
            <w:r w:rsidR="00FF4D61">
              <w:rPr>
                <w:webHidden/>
                <w:color w:val="808080" w:themeColor="background1" w:themeShade="80"/>
              </w:rPr>
              <w:t>3</w:t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end"/>
            </w:r>
          </w:hyperlink>
        </w:p>
        <w:p w:rsidRPr="00763B8C" w:rsidR="003E5FB0" w:rsidRDefault="00333C33">
          <w:pPr>
            <w:pStyle w:val="Sadraj1"/>
            <w:rPr>
              <w:rFonts w:eastAsiaTheme="minorEastAsia" w:cstheme="minorBidi"/>
              <w:b w:val="false"/>
              <w:bCs w:val="false"/>
              <w:caps w:val="false"/>
              <w:color w:val="808080" w:themeColor="background1" w:themeShade="80"/>
              <w:sz w:val="22"/>
              <w:szCs w:val="22"/>
            </w:rPr>
          </w:pPr>
          <w:hyperlink w:history="true" w:anchor="_Toc526407773">
            <w:r w:rsidRPr="00763B8C" w:rsidR="003E5FB0">
              <w:rPr>
                <w:rStyle w:val="Hiperveza"/>
                <w:color w:val="808080" w:themeColor="background1" w:themeShade="80"/>
              </w:rPr>
              <w:t>1. UVOD</w:t>
            </w:r>
            <w:r w:rsidRPr="00763B8C" w:rsidR="003E5FB0">
              <w:rPr>
                <w:webHidden/>
                <w:color w:val="808080" w:themeColor="background1" w:themeShade="80"/>
              </w:rPr>
              <w:tab/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begin"/>
            </w:r>
            <w:r w:rsidRPr="00763B8C" w:rsidR="003E5FB0">
              <w:rPr>
                <w:webHidden/>
                <w:color w:val="808080" w:themeColor="background1" w:themeShade="80"/>
              </w:rPr>
              <w:instrText xml:space="preserve"> PAGEREF _Toc526407773 \h </w:instrText>
            </w:r>
            <w:r w:rsidRPr="00763B8C" w:rsidR="003E5FB0">
              <w:rPr>
                <w:webHidden/>
                <w:color w:val="808080" w:themeColor="background1" w:themeShade="80"/>
              </w:rPr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separate"/>
            </w:r>
            <w:r w:rsidR="00FF4D61">
              <w:rPr>
                <w:webHidden/>
                <w:color w:val="808080" w:themeColor="background1" w:themeShade="80"/>
              </w:rPr>
              <w:t>4</w:t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end"/>
            </w:r>
          </w:hyperlink>
        </w:p>
        <w:p w:rsidRPr="00763B8C" w:rsidR="003E5FB0" w:rsidRDefault="00333C33">
          <w:pPr>
            <w:pStyle w:val="Sadraj2"/>
            <w:rPr>
              <w:rFonts w:asciiTheme="minorHAnsi" w:hAnsiTheme="minorHAnsi" w:eastAsiaTheme="minorEastAsia" w:cstheme="minorBidi"/>
              <w:smallCaps w:val="false"/>
              <w:noProof/>
              <w:color w:val="808080" w:themeColor="background1" w:themeShade="80"/>
              <w:sz w:val="22"/>
              <w:szCs w:val="22"/>
            </w:rPr>
          </w:pPr>
          <w:hyperlink w:history="true" w:anchor="_Toc526407774">
            <w:r w:rsidRPr="00763B8C" w:rsidR="003E5FB0">
              <w:rPr>
                <w:rStyle w:val="Hiperveza"/>
                <w:noProof/>
                <w:color w:val="808080" w:themeColor="background1" w:themeShade="80"/>
              </w:rPr>
              <w:t>1.1. Opći podaci</w: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tab/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begin"/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instrText xml:space="preserve"> PAGEREF _Toc526407774 \h </w:instrTex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separate"/>
            </w:r>
            <w:r w:rsidR="00FF4D61">
              <w:rPr>
                <w:noProof/>
                <w:webHidden/>
                <w:color w:val="808080" w:themeColor="background1" w:themeShade="80"/>
              </w:rPr>
              <w:t>5</w: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end"/>
            </w:r>
          </w:hyperlink>
        </w:p>
        <w:p w:rsidRPr="00763B8C" w:rsidR="003E5FB0" w:rsidRDefault="00333C33">
          <w:pPr>
            <w:pStyle w:val="Sadraj2"/>
            <w:rPr>
              <w:rFonts w:asciiTheme="minorHAnsi" w:hAnsiTheme="minorHAnsi" w:eastAsiaTheme="minorEastAsia" w:cstheme="minorBidi"/>
              <w:smallCaps w:val="false"/>
              <w:noProof/>
              <w:color w:val="808080" w:themeColor="background1" w:themeShade="80"/>
              <w:sz w:val="22"/>
              <w:szCs w:val="22"/>
            </w:rPr>
          </w:pPr>
          <w:hyperlink w:history="true" w:anchor="_Toc526407775">
            <w:r w:rsidRPr="00763B8C" w:rsidR="003E5FB0">
              <w:rPr>
                <w:rStyle w:val="Hiperveza"/>
                <w:noProof/>
                <w:color w:val="808080" w:themeColor="background1" w:themeShade="80"/>
              </w:rPr>
              <w:t>1.2. Predmet poslovanja</w: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tab/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begin"/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instrText xml:space="preserve"> PAGEREF _Toc526407775 \h </w:instrTex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separate"/>
            </w:r>
            <w:r w:rsidR="00FF4D61">
              <w:rPr>
                <w:noProof/>
                <w:webHidden/>
                <w:color w:val="808080" w:themeColor="background1" w:themeShade="80"/>
              </w:rPr>
              <w:t>6</w: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end"/>
            </w:r>
          </w:hyperlink>
        </w:p>
        <w:p w:rsidRPr="00763B8C" w:rsidR="003E5FB0" w:rsidRDefault="00333C33">
          <w:pPr>
            <w:pStyle w:val="Sadraj2"/>
            <w:rPr>
              <w:rFonts w:asciiTheme="minorHAnsi" w:hAnsiTheme="minorHAnsi" w:eastAsiaTheme="minorEastAsia" w:cstheme="minorBidi"/>
              <w:smallCaps w:val="false"/>
              <w:noProof/>
              <w:color w:val="808080" w:themeColor="background1" w:themeShade="80"/>
              <w:sz w:val="22"/>
              <w:szCs w:val="22"/>
            </w:rPr>
          </w:pPr>
          <w:hyperlink w:history="true" w:anchor="_Toc526407776">
            <w:r w:rsidRPr="00763B8C" w:rsidR="003E5FB0">
              <w:rPr>
                <w:rStyle w:val="Hiperveza"/>
                <w:noProof/>
                <w:color w:val="808080" w:themeColor="background1" w:themeShade="80"/>
              </w:rPr>
              <w:t>1.3. Uprava tvrtke  i vlasnička struktura</w: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tab/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begin"/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instrText xml:space="preserve"> PAGEREF _Toc526407776 \h </w:instrTex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separate"/>
            </w:r>
            <w:r w:rsidR="00FF4D61">
              <w:rPr>
                <w:noProof/>
                <w:webHidden/>
                <w:color w:val="808080" w:themeColor="background1" w:themeShade="80"/>
              </w:rPr>
              <w:t>7</w: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end"/>
            </w:r>
          </w:hyperlink>
        </w:p>
        <w:p w:rsidRPr="00763B8C" w:rsidR="003E5FB0" w:rsidRDefault="00333C33">
          <w:pPr>
            <w:pStyle w:val="Sadraj2"/>
            <w:rPr>
              <w:rFonts w:asciiTheme="minorHAnsi" w:hAnsiTheme="minorHAnsi" w:eastAsiaTheme="minorEastAsia" w:cstheme="minorBidi"/>
              <w:smallCaps w:val="false"/>
              <w:noProof/>
              <w:color w:val="808080" w:themeColor="background1" w:themeShade="80"/>
              <w:sz w:val="22"/>
              <w:szCs w:val="22"/>
            </w:rPr>
          </w:pPr>
          <w:hyperlink w:history="true" w:anchor="_Toc526407777">
            <w:r w:rsidRPr="00763B8C" w:rsidR="003E5FB0">
              <w:rPr>
                <w:rStyle w:val="Hiperveza"/>
                <w:noProof/>
                <w:color w:val="808080" w:themeColor="background1" w:themeShade="80"/>
              </w:rPr>
              <w:t>1.4. Analiza zaposlenih</w: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tab/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begin"/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instrText xml:space="preserve"> PAGEREF _Toc526407777 \h </w:instrTex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separate"/>
            </w:r>
            <w:r w:rsidR="00FF4D61">
              <w:rPr>
                <w:noProof/>
                <w:webHidden/>
                <w:color w:val="808080" w:themeColor="background1" w:themeShade="80"/>
              </w:rPr>
              <w:t>7</w: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end"/>
            </w:r>
          </w:hyperlink>
        </w:p>
        <w:p w:rsidRPr="00763B8C" w:rsidR="003E5FB0" w:rsidRDefault="00333C33">
          <w:pPr>
            <w:pStyle w:val="Sadraj2"/>
            <w:rPr>
              <w:rFonts w:asciiTheme="minorHAnsi" w:hAnsiTheme="minorHAnsi" w:eastAsiaTheme="minorEastAsia" w:cstheme="minorBidi"/>
              <w:smallCaps w:val="false"/>
              <w:noProof/>
              <w:color w:val="808080" w:themeColor="background1" w:themeShade="80"/>
              <w:sz w:val="22"/>
              <w:szCs w:val="22"/>
            </w:rPr>
          </w:pPr>
          <w:hyperlink w:history="true" w:anchor="_Toc526407778">
            <w:r w:rsidRPr="00763B8C" w:rsidR="003E5FB0">
              <w:rPr>
                <w:rStyle w:val="Hiperveza"/>
                <w:noProof/>
                <w:color w:val="808080" w:themeColor="background1" w:themeShade="80"/>
              </w:rPr>
              <w:t>1.</w:t>
            </w:r>
            <w:r w:rsidRPr="00763B8C" w:rsidR="008D74FD">
              <w:rPr>
                <w:rStyle w:val="Hiperveza"/>
                <w:noProof/>
                <w:color w:val="808080" w:themeColor="background1" w:themeShade="80"/>
              </w:rPr>
              <w:t>5. Financijsko izvješće na 28.02</w:t>
            </w:r>
            <w:r w:rsidRPr="00763B8C" w:rsidR="003E5FB0">
              <w:rPr>
                <w:rStyle w:val="Hiperveza"/>
                <w:noProof/>
                <w:color w:val="808080" w:themeColor="background1" w:themeShade="80"/>
              </w:rPr>
              <w:t>.2018. godine</w: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tab/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begin"/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instrText xml:space="preserve"> PAGEREF _Toc526407778 \h </w:instrTex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separate"/>
            </w:r>
            <w:r w:rsidR="00FF4D61">
              <w:rPr>
                <w:noProof/>
                <w:webHidden/>
                <w:color w:val="808080" w:themeColor="background1" w:themeShade="80"/>
              </w:rPr>
              <w:t>8</w: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end"/>
            </w:r>
          </w:hyperlink>
        </w:p>
        <w:p w:rsidRPr="00763B8C" w:rsidR="003E5FB0" w:rsidRDefault="00333C33">
          <w:pPr>
            <w:pStyle w:val="Sadraj2"/>
            <w:rPr>
              <w:rFonts w:asciiTheme="minorHAnsi" w:hAnsiTheme="minorHAnsi" w:eastAsiaTheme="minorEastAsia" w:cstheme="minorBidi"/>
              <w:smallCaps w:val="false"/>
              <w:noProof/>
              <w:color w:val="808080" w:themeColor="background1" w:themeShade="80"/>
              <w:sz w:val="22"/>
              <w:szCs w:val="22"/>
            </w:rPr>
          </w:pPr>
          <w:hyperlink w:history="true" w:anchor="_Toc526407779">
            <w:r w:rsidRPr="00763B8C" w:rsidR="003E5FB0">
              <w:rPr>
                <w:rStyle w:val="Hiperveza"/>
                <w:noProof/>
                <w:color w:val="808080" w:themeColor="background1" w:themeShade="80"/>
              </w:rPr>
              <w:t>1.6. Opis činjenica i okolnosti iz kojih proizlazi postojanje uvjeta za otvaranje predstečajnog postupka</w: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tab/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begin"/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instrText xml:space="preserve"> PAGEREF _Toc526407779 \h </w:instrTex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separate"/>
            </w:r>
            <w:r w:rsidR="00FF4D61">
              <w:rPr>
                <w:noProof/>
                <w:webHidden/>
                <w:color w:val="808080" w:themeColor="background1" w:themeShade="80"/>
              </w:rPr>
              <w:t>13</w: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end"/>
            </w:r>
          </w:hyperlink>
        </w:p>
        <w:p w:rsidRPr="00763B8C" w:rsidR="003E5FB0" w:rsidRDefault="00333C33">
          <w:pPr>
            <w:pStyle w:val="Sadraj2"/>
            <w:rPr>
              <w:rFonts w:asciiTheme="minorHAnsi" w:hAnsiTheme="minorHAnsi" w:eastAsiaTheme="minorEastAsia" w:cstheme="minorBidi"/>
              <w:smallCaps w:val="false"/>
              <w:noProof/>
              <w:color w:val="808080" w:themeColor="background1" w:themeShade="80"/>
              <w:sz w:val="22"/>
              <w:szCs w:val="22"/>
            </w:rPr>
          </w:pPr>
          <w:hyperlink w:history="true" w:anchor="_Toc526407780">
            <w:r w:rsidRPr="00763B8C" w:rsidR="003E5FB0">
              <w:rPr>
                <w:rStyle w:val="Hiperveza"/>
                <w:noProof/>
                <w:color w:val="808080" w:themeColor="background1" w:themeShade="80"/>
              </w:rPr>
              <w:t>1.7. Opis činjenica i okolnosti iz kojih proizlazi postojanje prijeteće nesposobnosti za plaćanje</w: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tab/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begin"/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instrText xml:space="preserve"> PAGEREF _Toc526407780 \h </w:instrTex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separate"/>
            </w:r>
            <w:r w:rsidR="00FF4D61">
              <w:rPr>
                <w:noProof/>
                <w:webHidden/>
                <w:color w:val="808080" w:themeColor="background1" w:themeShade="80"/>
              </w:rPr>
              <w:t>14</w: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end"/>
            </w:r>
          </w:hyperlink>
        </w:p>
        <w:p w:rsidRPr="00763B8C" w:rsidR="003E5FB0" w:rsidRDefault="00333C33">
          <w:pPr>
            <w:pStyle w:val="Sadraj2"/>
            <w:rPr>
              <w:rFonts w:asciiTheme="minorHAnsi" w:hAnsiTheme="minorHAnsi" w:eastAsiaTheme="minorEastAsia" w:cstheme="minorBidi"/>
              <w:smallCaps w:val="false"/>
              <w:noProof/>
              <w:color w:val="808080" w:themeColor="background1" w:themeShade="80"/>
              <w:sz w:val="22"/>
              <w:szCs w:val="22"/>
            </w:rPr>
          </w:pPr>
          <w:hyperlink w:history="true" w:anchor="_Toc526407781">
            <w:r w:rsidRPr="00763B8C" w:rsidR="003E5FB0">
              <w:rPr>
                <w:rStyle w:val="Hiperveza"/>
                <w:noProof/>
                <w:color w:val="808080" w:themeColor="background1" w:themeShade="80"/>
              </w:rPr>
              <w:t>1.8. Ukupne obveze društva</w: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tab/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begin"/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instrText xml:space="preserve"> PAGEREF _Toc526407781 \h </w:instrTex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separate"/>
            </w:r>
            <w:r w:rsidR="00FF4D61">
              <w:rPr>
                <w:noProof/>
                <w:webHidden/>
                <w:color w:val="808080" w:themeColor="background1" w:themeShade="80"/>
              </w:rPr>
              <w:t>14</w: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end"/>
            </w:r>
          </w:hyperlink>
        </w:p>
        <w:p w:rsidRPr="00763B8C" w:rsidR="003E5FB0" w:rsidRDefault="00333C33">
          <w:pPr>
            <w:pStyle w:val="Sadraj1"/>
            <w:rPr>
              <w:rFonts w:eastAsiaTheme="minorEastAsia" w:cstheme="minorBidi"/>
              <w:b w:val="false"/>
              <w:bCs w:val="false"/>
              <w:caps w:val="false"/>
              <w:color w:val="808080" w:themeColor="background1" w:themeShade="80"/>
              <w:sz w:val="22"/>
              <w:szCs w:val="22"/>
            </w:rPr>
          </w:pPr>
          <w:hyperlink w:history="true" w:anchor="_Toc526407782">
            <w:r w:rsidRPr="00763B8C" w:rsidR="003E5FB0">
              <w:rPr>
                <w:rStyle w:val="Hiperveza"/>
                <w:color w:val="808080" w:themeColor="background1" w:themeShade="80"/>
              </w:rPr>
              <w:t>2. IZRAČUN MANJKA LIKVIDNIH SREDSTAVA NA DAN PRILOŽENIH FINANCIJSKIH IZVJEŠTAJA</w:t>
            </w:r>
            <w:r w:rsidRPr="00763B8C" w:rsidR="003E5FB0">
              <w:rPr>
                <w:webHidden/>
                <w:color w:val="808080" w:themeColor="background1" w:themeShade="80"/>
              </w:rPr>
              <w:tab/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begin"/>
            </w:r>
            <w:r w:rsidRPr="00763B8C" w:rsidR="003E5FB0">
              <w:rPr>
                <w:webHidden/>
                <w:color w:val="808080" w:themeColor="background1" w:themeShade="80"/>
              </w:rPr>
              <w:instrText xml:space="preserve"> PAGEREF _Toc526407782 \h </w:instrText>
            </w:r>
            <w:r w:rsidRPr="00763B8C" w:rsidR="003E5FB0">
              <w:rPr>
                <w:webHidden/>
                <w:color w:val="808080" w:themeColor="background1" w:themeShade="80"/>
              </w:rPr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separate"/>
            </w:r>
            <w:r w:rsidR="00FF4D61">
              <w:rPr>
                <w:webHidden/>
                <w:color w:val="808080" w:themeColor="background1" w:themeShade="80"/>
              </w:rPr>
              <w:t>16</w:t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end"/>
            </w:r>
          </w:hyperlink>
        </w:p>
        <w:p w:rsidRPr="00763B8C" w:rsidR="003E5FB0" w:rsidRDefault="00333C33">
          <w:pPr>
            <w:pStyle w:val="Sadraj1"/>
            <w:rPr>
              <w:rFonts w:eastAsiaTheme="minorEastAsia" w:cstheme="minorBidi"/>
              <w:b w:val="false"/>
              <w:bCs w:val="false"/>
              <w:caps w:val="false"/>
              <w:color w:val="808080" w:themeColor="background1" w:themeShade="80"/>
              <w:sz w:val="22"/>
              <w:szCs w:val="22"/>
            </w:rPr>
          </w:pPr>
          <w:hyperlink w:history="true" w:anchor="_Toc526407783">
            <w:r w:rsidRPr="00763B8C" w:rsidR="003E5FB0">
              <w:rPr>
                <w:rStyle w:val="Hiperveza"/>
                <w:color w:val="808080" w:themeColor="background1" w:themeShade="80"/>
              </w:rPr>
              <w:t>3. MJERE  FINANCIJSKOG  RESTRUKTURIRANJA I IZRAČUN NJIHOVIH UČINAKA NA MANJAK LIKVIDNIH SREDSTAVA</w:t>
            </w:r>
            <w:r w:rsidRPr="00763B8C" w:rsidR="003E5FB0">
              <w:rPr>
                <w:webHidden/>
                <w:color w:val="808080" w:themeColor="background1" w:themeShade="80"/>
              </w:rPr>
              <w:tab/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begin"/>
            </w:r>
            <w:r w:rsidRPr="00763B8C" w:rsidR="003E5FB0">
              <w:rPr>
                <w:webHidden/>
                <w:color w:val="808080" w:themeColor="background1" w:themeShade="80"/>
              </w:rPr>
              <w:instrText xml:space="preserve"> PAGEREF _Toc526407783 \h </w:instrText>
            </w:r>
            <w:r w:rsidRPr="00763B8C" w:rsidR="003E5FB0">
              <w:rPr>
                <w:webHidden/>
                <w:color w:val="808080" w:themeColor="background1" w:themeShade="80"/>
              </w:rPr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separate"/>
            </w:r>
            <w:r w:rsidR="00FF4D61">
              <w:rPr>
                <w:webHidden/>
                <w:color w:val="808080" w:themeColor="background1" w:themeShade="80"/>
              </w:rPr>
              <w:t>17</w:t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end"/>
            </w:r>
          </w:hyperlink>
        </w:p>
        <w:p w:rsidRPr="00763B8C" w:rsidR="003E5FB0" w:rsidRDefault="00333C33">
          <w:pPr>
            <w:pStyle w:val="Sadraj2"/>
            <w:rPr>
              <w:rFonts w:asciiTheme="minorHAnsi" w:hAnsiTheme="minorHAnsi" w:eastAsiaTheme="minorEastAsia" w:cstheme="minorBidi"/>
              <w:smallCaps w:val="false"/>
              <w:noProof/>
              <w:color w:val="808080" w:themeColor="background1" w:themeShade="80"/>
              <w:sz w:val="22"/>
              <w:szCs w:val="22"/>
            </w:rPr>
          </w:pPr>
          <w:hyperlink w:history="true" w:anchor="_Toc526407784">
            <w:r w:rsidRPr="00763B8C" w:rsidR="003E5FB0">
              <w:rPr>
                <w:rStyle w:val="Hiperveza"/>
                <w:noProof/>
                <w:color w:val="808080" w:themeColor="background1" w:themeShade="80"/>
              </w:rPr>
              <w:t>3.1.   Izračun financijskih mjera na manjak likvidnih sredstava</w: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tab/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begin"/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instrText xml:space="preserve"> PAGEREF _Toc526407784 \h </w:instrTex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separate"/>
            </w:r>
            <w:r w:rsidR="00FF4D61">
              <w:rPr>
                <w:noProof/>
                <w:webHidden/>
                <w:color w:val="808080" w:themeColor="background1" w:themeShade="80"/>
              </w:rPr>
              <w:t>20</w: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end"/>
            </w:r>
          </w:hyperlink>
        </w:p>
        <w:p w:rsidRPr="00763B8C" w:rsidR="003E5FB0" w:rsidRDefault="00333C33">
          <w:pPr>
            <w:pStyle w:val="Sadraj1"/>
            <w:rPr>
              <w:rFonts w:eastAsiaTheme="minorEastAsia" w:cstheme="minorBidi"/>
              <w:b w:val="false"/>
              <w:bCs w:val="false"/>
              <w:caps w:val="false"/>
              <w:color w:val="808080" w:themeColor="background1" w:themeShade="80"/>
              <w:sz w:val="22"/>
              <w:szCs w:val="22"/>
            </w:rPr>
          </w:pPr>
          <w:hyperlink w:history="true" w:anchor="_Toc526407785">
            <w:r w:rsidRPr="00763B8C" w:rsidR="003E5FB0">
              <w:rPr>
                <w:rStyle w:val="Hiperveza"/>
                <w:color w:val="808080" w:themeColor="background1" w:themeShade="80"/>
              </w:rPr>
              <w:t>4. MJERE OPERATIVNOG RESTRUKTURIRANJA I IZRAČUN NJIHOVIH UČINAKA NA POSLOVANJE</w:t>
            </w:r>
            <w:r w:rsidRPr="00763B8C" w:rsidR="003E5FB0">
              <w:rPr>
                <w:webHidden/>
                <w:color w:val="808080" w:themeColor="background1" w:themeShade="80"/>
              </w:rPr>
              <w:tab/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begin"/>
            </w:r>
            <w:r w:rsidRPr="00763B8C" w:rsidR="003E5FB0">
              <w:rPr>
                <w:webHidden/>
                <w:color w:val="808080" w:themeColor="background1" w:themeShade="80"/>
              </w:rPr>
              <w:instrText xml:space="preserve"> PAGEREF _Toc526407785 \h </w:instrText>
            </w:r>
            <w:r w:rsidRPr="00763B8C" w:rsidR="003E5FB0">
              <w:rPr>
                <w:webHidden/>
                <w:color w:val="808080" w:themeColor="background1" w:themeShade="80"/>
              </w:rPr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separate"/>
            </w:r>
            <w:r w:rsidR="00FF4D61">
              <w:rPr>
                <w:webHidden/>
                <w:color w:val="808080" w:themeColor="background1" w:themeShade="80"/>
              </w:rPr>
              <w:t>21</w:t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end"/>
            </w:r>
          </w:hyperlink>
        </w:p>
        <w:p w:rsidRPr="00763B8C" w:rsidR="003E5FB0" w:rsidRDefault="00333C33">
          <w:pPr>
            <w:pStyle w:val="Sadraj2"/>
            <w:rPr>
              <w:rFonts w:asciiTheme="minorHAnsi" w:hAnsiTheme="minorHAnsi" w:eastAsiaTheme="minorEastAsia" w:cstheme="minorBidi"/>
              <w:smallCaps w:val="false"/>
              <w:noProof/>
              <w:color w:val="808080" w:themeColor="background1" w:themeShade="80"/>
              <w:sz w:val="22"/>
              <w:szCs w:val="22"/>
            </w:rPr>
          </w:pPr>
          <w:hyperlink w:history="true" w:anchor="_Toc526407786">
            <w:r w:rsidRPr="00763B8C" w:rsidR="003E5FB0">
              <w:rPr>
                <w:rStyle w:val="Hiperveza"/>
                <w:noProof/>
                <w:color w:val="808080" w:themeColor="background1" w:themeShade="80"/>
              </w:rPr>
              <w:t>4.1    Izračun učinka operativnih mjera na poslovanje</w: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tab/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begin"/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instrText xml:space="preserve"> PAGEREF _Toc526407786 \h </w:instrTex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separate"/>
            </w:r>
            <w:r w:rsidR="00FF4D61">
              <w:rPr>
                <w:noProof/>
                <w:webHidden/>
                <w:color w:val="808080" w:themeColor="background1" w:themeShade="80"/>
              </w:rPr>
              <w:t>22</w:t>
            </w:r>
            <w:r w:rsidRPr="00763B8C" w:rsidR="003E5FB0">
              <w:rPr>
                <w:noProof/>
                <w:webHidden/>
                <w:color w:val="808080" w:themeColor="background1" w:themeShade="80"/>
              </w:rPr>
              <w:fldChar w:fldCharType="end"/>
            </w:r>
          </w:hyperlink>
        </w:p>
        <w:p w:rsidRPr="00763B8C" w:rsidR="003E5FB0" w:rsidRDefault="00333C33">
          <w:pPr>
            <w:pStyle w:val="Sadraj1"/>
            <w:rPr>
              <w:rFonts w:eastAsiaTheme="minorEastAsia" w:cstheme="minorBidi"/>
              <w:b w:val="false"/>
              <w:bCs w:val="false"/>
              <w:caps w:val="false"/>
              <w:color w:val="808080" w:themeColor="background1" w:themeShade="80"/>
              <w:sz w:val="22"/>
              <w:szCs w:val="22"/>
            </w:rPr>
          </w:pPr>
          <w:hyperlink w:history="true" w:anchor="_Toc526407787">
            <w:r w:rsidRPr="00763B8C" w:rsidR="003E5FB0">
              <w:rPr>
                <w:rStyle w:val="Hiperveza"/>
                <w:color w:val="808080" w:themeColor="background1" w:themeShade="80"/>
              </w:rPr>
              <w:t>5. PLAN POSLOVANJA ZA NAREDNIH 5 GODINA</w:t>
            </w:r>
            <w:r w:rsidRPr="00763B8C" w:rsidR="003E5FB0">
              <w:rPr>
                <w:webHidden/>
                <w:color w:val="808080" w:themeColor="background1" w:themeShade="80"/>
              </w:rPr>
              <w:tab/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begin"/>
            </w:r>
            <w:r w:rsidRPr="00763B8C" w:rsidR="003E5FB0">
              <w:rPr>
                <w:webHidden/>
                <w:color w:val="808080" w:themeColor="background1" w:themeShade="80"/>
              </w:rPr>
              <w:instrText xml:space="preserve"> PAGEREF _Toc526407787 \h </w:instrText>
            </w:r>
            <w:r w:rsidRPr="00763B8C" w:rsidR="003E5FB0">
              <w:rPr>
                <w:webHidden/>
                <w:color w:val="808080" w:themeColor="background1" w:themeShade="80"/>
              </w:rPr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separate"/>
            </w:r>
            <w:r w:rsidR="00FF4D61">
              <w:rPr>
                <w:webHidden/>
                <w:color w:val="808080" w:themeColor="background1" w:themeShade="80"/>
              </w:rPr>
              <w:t>23</w:t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end"/>
            </w:r>
          </w:hyperlink>
        </w:p>
        <w:p w:rsidRPr="00763B8C" w:rsidR="003E5FB0" w:rsidRDefault="00333C33">
          <w:pPr>
            <w:pStyle w:val="Sadraj1"/>
            <w:rPr>
              <w:rFonts w:eastAsiaTheme="minorEastAsia" w:cstheme="minorBidi"/>
              <w:b w:val="false"/>
              <w:bCs w:val="false"/>
              <w:caps w:val="false"/>
              <w:color w:val="808080" w:themeColor="background1" w:themeShade="80"/>
              <w:sz w:val="22"/>
              <w:szCs w:val="22"/>
            </w:rPr>
          </w:pPr>
          <w:hyperlink w:history="true" w:anchor="_Toc526407788">
            <w:r w:rsidRPr="00763B8C" w:rsidR="003E5FB0">
              <w:rPr>
                <w:rStyle w:val="Hiperveza"/>
                <w:color w:val="808080" w:themeColor="background1" w:themeShade="80"/>
              </w:rPr>
              <w:t>6. PLANIRANA BILANCA NA ZADNJI DAN PETOGODIŠNJEG RAZDOBLJA</w:t>
            </w:r>
            <w:r w:rsidRPr="00763B8C" w:rsidR="003E5FB0">
              <w:rPr>
                <w:webHidden/>
                <w:color w:val="808080" w:themeColor="background1" w:themeShade="80"/>
              </w:rPr>
              <w:tab/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begin"/>
            </w:r>
            <w:r w:rsidRPr="00763B8C" w:rsidR="003E5FB0">
              <w:rPr>
                <w:webHidden/>
                <w:color w:val="808080" w:themeColor="background1" w:themeShade="80"/>
              </w:rPr>
              <w:instrText xml:space="preserve"> PAGEREF _Toc526407788 \h </w:instrText>
            </w:r>
            <w:r w:rsidRPr="00763B8C" w:rsidR="003E5FB0">
              <w:rPr>
                <w:webHidden/>
                <w:color w:val="808080" w:themeColor="background1" w:themeShade="80"/>
              </w:rPr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separate"/>
            </w:r>
            <w:r w:rsidR="00FF4D61">
              <w:rPr>
                <w:webHidden/>
                <w:color w:val="808080" w:themeColor="background1" w:themeShade="80"/>
              </w:rPr>
              <w:t>26</w:t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end"/>
            </w:r>
          </w:hyperlink>
        </w:p>
        <w:p w:rsidRPr="00763B8C" w:rsidR="003E5FB0" w:rsidRDefault="00333C33">
          <w:pPr>
            <w:pStyle w:val="Sadraj1"/>
            <w:rPr>
              <w:rFonts w:eastAsiaTheme="minorEastAsia" w:cstheme="minorBidi"/>
              <w:b w:val="false"/>
              <w:bCs w:val="false"/>
              <w:caps w:val="false"/>
              <w:color w:val="808080" w:themeColor="background1" w:themeShade="80"/>
              <w:sz w:val="22"/>
              <w:szCs w:val="22"/>
            </w:rPr>
          </w:pPr>
          <w:hyperlink w:history="true" w:anchor="_Toc526407789">
            <w:r w:rsidRPr="00763B8C" w:rsidR="003E5FB0">
              <w:rPr>
                <w:rStyle w:val="Hiperveza"/>
                <w:color w:val="808080" w:themeColor="background1" w:themeShade="80"/>
              </w:rPr>
              <w:t>7. ANALIZA SVIH TRAŽBINA PREMA VISINI I VRSTI</w:t>
            </w:r>
            <w:r w:rsidRPr="00763B8C" w:rsidR="003E5FB0">
              <w:rPr>
                <w:webHidden/>
                <w:color w:val="808080" w:themeColor="background1" w:themeShade="80"/>
              </w:rPr>
              <w:tab/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begin"/>
            </w:r>
            <w:r w:rsidRPr="00763B8C" w:rsidR="003E5FB0">
              <w:rPr>
                <w:webHidden/>
                <w:color w:val="808080" w:themeColor="background1" w:themeShade="80"/>
              </w:rPr>
              <w:instrText xml:space="preserve"> PAGEREF _Toc526407789 \h </w:instrText>
            </w:r>
            <w:r w:rsidRPr="00763B8C" w:rsidR="003E5FB0">
              <w:rPr>
                <w:webHidden/>
                <w:color w:val="808080" w:themeColor="background1" w:themeShade="80"/>
              </w:rPr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separate"/>
            </w:r>
            <w:r w:rsidR="00FF4D61">
              <w:rPr>
                <w:webHidden/>
                <w:color w:val="808080" w:themeColor="background1" w:themeShade="80"/>
              </w:rPr>
              <w:t>27</w:t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end"/>
            </w:r>
          </w:hyperlink>
        </w:p>
        <w:p w:rsidRPr="00763B8C" w:rsidR="003E5FB0" w:rsidRDefault="00333C33">
          <w:pPr>
            <w:pStyle w:val="Sadraj1"/>
            <w:rPr>
              <w:rFonts w:eastAsiaTheme="minorEastAsia" w:cstheme="minorBidi"/>
              <w:b w:val="false"/>
              <w:bCs w:val="false"/>
              <w:caps w:val="false"/>
              <w:color w:val="808080" w:themeColor="background1" w:themeShade="80"/>
              <w:sz w:val="22"/>
              <w:szCs w:val="22"/>
            </w:rPr>
          </w:pPr>
          <w:hyperlink w:history="true" w:anchor="_Toc526407790">
            <w:r w:rsidRPr="00763B8C" w:rsidR="003E5FB0">
              <w:rPr>
                <w:rStyle w:val="Hiperveza"/>
                <w:color w:val="808080" w:themeColor="background1" w:themeShade="80"/>
              </w:rPr>
              <w:t>8. PONUDA VJEROVNICIMA U PREDSTEČAJNOM POSTUPKU</w:t>
            </w:r>
            <w:r w:rsidRPr="00763B8C" w:rsidR="003E5FB0">
              <w:rPr>
                <w:webHidden/>
                <w:color w:val="808080" w:themeColor="background1" w:themeShade="80"/>
              </w:rPr>
              <w:tab/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begin"/>
            </w:r>
            <w:r w:rsidRPr="00763B8C" w:rsidR="003E5FB0">
              <w:rPr>
                <w:webHidden/>
                <w:color w:val="808080" w:themeColor="background1" w:themeShade="80"/>
              </w:rPr>
              <w:instrText xml:space="preserve"> PAGEREF _Toc526407790 \h </w:instrText>
            </w:r>
            <w:r w:rsidRPr="00763B8C" w:rsidR="003E5FB0">
              <w:rPr>
                <w:webHidden/>
                <w:color w:val="808080" w:themeColor="background1" w:themeShade="80"/>
              </w:rPr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separate"/>
            </w:r>
            <w:r w:rsidR="00FF4D61">
              <w:rPr>
                <w:webHidden/>
                <w:color w:val="808080" w:themeColor="background1" w:themeShade="80"/>
              </w:rPr>
              <w:t>28</w:t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end"/>
            </w:r>
          </w:hyperlink>
        </w:p>
        <w:p w:rsidRPr="00763B8C" w:rsidR="003E5FB0" w:rsidRDefault="00333C33">
          <w:pPr>
            <w:pStyle w:val="Sadraj1"/>
            <w:rPr>
              <w:rFonts w:eastAsiaTheme="minorEastAsia" w:cstheme="minorBidi"/>
              <w:b w:val="false"/>
              <w:bCs w:val="false"/>
              <w:caps w:val="false"/>
              <w:color w:val="808080" w:themeColor="background1" w:themeShade="80"/>
              <w:sz w:val="22"/>
              <w:szCs w:val="22"/>
            </w:rPr>
          </w:pPr>
          <w:hyperlink w:history="true" w:anchor="_Toc526407791">
            <w:r w:rsidRPr="00763B8C" w:rsidR="003E5FB0">
              <w:rPr>
                <w:rStyle w:val="Hiperveza"/>
                <w:color w:val="808080" w:themeColor="background1" w:themeShade="80"/>
              </w:rPr>
              <w:t>9. PLANIRANI TROŠKOVI RESTRUKTURIRANJA</w:t>
            </w:r>
            <w:r w:rsidRPr="00763B8C" w:rsidR="003E5FB0">
              <w:rPr>
                <w:webHidden/>
                <w:color w:val="808080" w:themeColor="background1" w:themeShade="80"/>
              </w:rPr>
              <w:tab/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begin"/>
            </w:r>
            <w:r w:rsidRPr="00763B8C" w:rsidR="003E5FB0">
              <w:rPr>
                <w:webHidden/>
                <w:color w:val="808080" w:themeColor="background1" w:themeShade="80"/>
              </w:rPr>
              <w:instrText xml:space="preserve"> PAGEREF _Toc526407791 \h </w:instrText>
            </w:r>
            <w:r w:rsidRPr="00763B8C" w:rsidR="003E5FB0">
              <w:rPr>
                <w:webHidden/>
                <w:color w:val="808080" w:themeColor="background1" w:themeShade="80"/>
              </w:rPr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separate"/>
            </w:r>
            <w:r w:rsidR="00FF4D61">
              <w:rPr>
                <w:webHidden/>
                <w:color w:val="808080" w:themeColor="background1" w:themeShade="80"/>
              </w:rPr>
              <w:t>31</w:t>
            </w:r>
            <w:r w:rsidRPr="00763B8C" w:rsidR="003E5FB0">
              <w:rPr>
                <w:webHidden/>
                <w:color w:val="808080" w:themeColor="background1" w:themeShade="80"/>
              </w:rPr>
              <w:fldChar w:fldCharType="end"/>
            </w:r>
          </w:hyperlink>
        </w:p>
        <w:p w:rsidR="00991960" w:rsidRDefault="00991960">
          <w:r w:rsidRPr="00763B8C">
            <w:rPr>
              <w:b/>
              <w:bCs/>
              <w:noProof/>
              <w:color w:val="808080" w:themeColor="background1" w:themeShade="80"/>
              <w:sz w:val="16"/>
            </w:rPr>
            <w:fldChar w:fldCharType="end"/>
          </w:r>
        </w:p>
      </w:sdtContent>
    </w:sdt>
    <w:p w:rsidR="00762477" w:rsidP="000807BB" w:rsidRDefault="00762477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hAnsi="Arial Narrow" w:cs="Arial"/>
          <w:color w:val="6D6262" w:themeColor="accent5" w:themeShade="BF"/>
          <w:sz w:val="24"/>
          <w:szCs w:val="24"/>
        </w:rPr>
      </w:pPr>
    </w:p>
    <w:p w:rsidR="00A91B91" w:rsidP="000807BB" w:rsidRDefault="00A91B91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hAnsi="Arial Narrow" w:cs="Arial"/>
          <w:color w:val="6D6262" w:themeColor="accent5" w:themeShade="BF"/>
          <w:sz w:val="24"/>
          <w:szCs w:val="24"/>
        </w:rPr>
      </w:pPr>
    </w:p>
    <w:p w:rsidR="00A91B91" w:rsidP="000807BB" w:rsidRDefault="00A91B91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hAnsi="Arial Narrow" w:cs="Arial"/>
          <w:color w:val="6D6262" w:themeColor="accent5" w:themeShade="BF"/>
          <w:sz w:val="24"/>
          <w:szCs w:val="24"/>
        </w:rPr>
      </w:pPr>
    </w:p>
    <w:p w:rsidR="00A91B91" w:rsidP="000807BB" w:rsidRDefault="00A91B91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hAnsi="Arial Narrow" w:cs="Arial"/>
          <w:color w:val="6D6262" w:themeColor="accent5" w:themeShade="BF"/>
          <w:sz w:val="24"/>
          <w:szCs w:val="24"/>
        </w:rPr>
      </w:pPr>
    </w:p>
    <w:bookmarkEnd w:id="3"/>
    <w:p w:rsidRPr="00763B8C" w:rsidR="00A906D5" w:rsidP="00AD5021" w:rsidRDefault="00A906D5">
      <w:pPr>
        <w:pStyle w:val="Odlomakpopisa"/>
        <w:numPr>
          <w:ilvl w:val="0"/>
          <w:numId w:val="19"/>
        </w:numPr>
        <w:tabs>
          <w:tab w:val="left" w:pos="3879"/>
        </w:tabs>
        <w:spacing w:after="0" w:line="360" w:lineRule="auto"/>
        <w:ind w:left="0"/>
        <w:jc w:val="both"/>
        <w:rPr>
          <w:rStyle w:val="tabletextfield"/>
          <w:rFonts w:ascii="Arial Narrow" w:hAnsi="Arial Narrow" w:cs="Arial"/>
          <w:b/>
          <w:color w:val="808080" w:themeColor="background1" w:themeShade="80"/>
          <w:sz w:val="24"/>
          <w:szCs w:val="24"/>
          <w:u w:val="single"/>
        </w:rPr>
      </w:pPr>
      <w:r w:rsidRPr="00763B8C">
        <w:rPr>
          <w:rStyle w:val="tabletextfield"/>
          <w:rFonts w:ascii="Arial Narrow" w:hAnsi="Arial Narrow" w:cs="Arial"/>
          <w:b/>
          <w:color w:val="808080" w:themeColor="background1" w:themeShade="80"/>
          <w:sz w:val="24"/>
          <w:szCs w:val="24"/>
          <w:u w:val="single"/>
        </w:rPr>
        <w:lastRenderedPageBreak/>
        <w:t>Popis imovine i obveza du</w:t>
      </w:r>
      <w:r w:rsidRPr="00763B8C">
        <w:rPr>
          <w:rStyle w:val="tabletextfield"/>
          <w:rFonts w:ascii="Arial Narrow" w:hAnsi="Arial Narrow" w:cs="Calibri"/>
          <w:b/>
          <w:color w:val="808080" w:themeColor="background1" w:themeShade="80"/>
          <w:sz w:val="24"/>
          <w:szCs w:val="24"/>
          <w:u w:val="single"/>
        </w:rPr>
        <w:t>ž</w:t>
      </w:r>
      <w:r w:rsidRPr="00763B8C">
        <w:rPr>
          <w:rStyle w:val="tabletextfield"/>
          <w:rFonts w:ascii="Arial Narrow" w:hAnsi="Arial Narrow" w:cs="Arial"/>
          <w:b/>
          <w:color w:val="808080" w:themeColor="background1" w:themeShade="80"/>
          <w:sz w:val="24"/>
          <w:szCs w:val="24"/>
          <w:u w:val="single"/>
        </w:rPr>
        <w:t xml:space="preserve">nika: </w:t>
      </w:r>
    </w:p>
    <w:p w:rsidRPr="00763B8C" w:rsidR="00AD5021" w:rsidP="00AD5021" w:rsidRDefault="00AD5021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A6A6A6" w:themeColor="background1" w:themeShade="A6"/>
          <w:sz w:val="24"/>
          <w:szCs w:val="24"/>
        </w:rPr>
      </w:pPr>
    </w:p>
    <w:p w:rsidRPr="00DB6F65" w:rsidR="00AD5021" w:rsidP="00AD5021" w:rsidRDefault="00AD5021">
      <w:pPr>
        <w:pStyle w:val="Odlomakpopisa"/>
        <w:numPr>
          <w:ilvl w:val="0"/>
          <w:numId w:val="24"/>
        </w:num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</w:pPr>
      <w:r w:rsidRPr="00DB6F65"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  <w:t>Popis nekretnina dužnika + zk izvaci</w:t>
      </w:r>
    </w:p>
    <w:p w:rsidRPr="00DB6F65" w:rsidR="00AD5021" w:rsidP="00AD5021" w:rsidRDefault="00AD5021">
      <w:pPr>
        <w:pStyle w:val="Odlomakpopisa"/>
        <w:numPr>
          <w:ilvl w:val="0"/>
          <w:numId w:val="24"/>
        </w:num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</w:pPr>
      <w:r w:rsidRPr="00DB6F65"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  <w:t xml:space="preserve">Popis pokretnina dužnika </w:t>
      </w:r>
    </w:p>
    <w:p w:rsidRPr="00DB6F65" w:rsidR="00AD5021" w:rsidP="00AD5021" w:rsidRDefault="00AD5021">
      <w:pPr>
        <w:pStyle w:val="Odlomakpopisa"/>
        <w:numPr>
          <w:ilvl w:val="0"/>
          <w:numId w:val="24"/>
        </w:num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</w:pPr>
      <w:r w:rsidRPr="00DB6F65"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  <w:t xml:space="preserve">Popis imovinskih prava dužnika na tuđim stvarima </w:t>
      </w:r>
    </w:p>
    <w:p w:rsidRPr="00DB6F65" w:rsidR="00AD5021" w:rsidP="00AD5021" w:rsidRDefault="00AD5021">
      <w:pPr>
        <w:pStyle w:val="Odlomakpopisa"/>
        <w:numPr>
          <w:ilvl w:val="0"/>
          <w:numId w:val="24"/>
        </w:num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</w:pPr>
      <w:r w:rsidRPr="00DB6F65"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  <w:t xml:space="preserve">Popis novčanih i nenovčanih tražbina dužnika </w:t>
      </w:r>
    </w:p>
    <w:p w:rsidRPr="00DB6F65" w:rsidR="00AD5021" w:rsidP="00AD5021" w:rsidRDefault="00AD5021">
      <w:pPr>
        <w:pStyle w:val="Odlomakpopisa"/>
        <w:numPr>
          <w:ilvl w:val="0"/>
          <w:numId w:val="24"/>
        </w:num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</w:pPr>
      <w:r w:rsidRPr="00DB6F65"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  <w:t>Popis drugih prava koja čine imovinu dužnika</w:t>
      </w:r>
    </w:p>
    <w:p w:rsidRPr="00DB6F65" w:rsidR="00AD5021" w:rsidP="00AD5021" w:rsidRDefault="00AD5021">
      <w:pPr>
        <w:pStyle w:val="Odlomakpopisa"/>
        <w:numPr>
          <w:ilvl w:val="0"/>
          <w:numId w:val="24"/>
        </w:num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</w:pPr>
      <w:r w:rsidRPr="00DB6F65"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  <w:t xml:space="preserve">Popis novčanih sredstava na računima </w:t>
      </w:r>
    </w:p>
    <w:p w:rsidRPr="00DB6F65" w:rsidR="00AD5021" w:rsidP="00AD5021" w:rsidRDefault="00AD5021">
      <w:pPr>
        <w:pStyle w:val="Odlomakpopisa"/>
        <w:numPr>
          <w:ilvl w:val="0"/>
          <w:numId w:val="24"/>
        </w:num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</w:pPr>
      <w:r w:rsidRPr="00DB6F65"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  <w:t>Popis druge imovine dužnika</w:t>
      </w:r>
    </w:p>
    <w:p w:rsidRPr="00DB6F65" w:rsidR="00AD5021" w:rsidP="00AD5021" w:rsidRDefault="00AD5021">
      <w:pPr>
        <w:pStyle w:val="Odlomakpopisa"/>
        <w:numPr>
          <w:ilvl w:val="0"/>
          <w:numId w:val="24"/>
        </w:num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</w:pPr>
      <w:r w:rsidRPr="00DB6F65"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  <w:t xml:space="preserve">Popis obveza dužnika unesenih u poslovne knjige </w:t>
      </w:r>
    </w:p>
    <w:p w:rsidRPr="00DB6F65" w:rsidR="00AD5021" w:rsidP="00AD5021" w:rsidRDefault="00AD5021">
      <w:pPr>
        <w:pStyle w:val="Odlomakpopisa"/>
        <w:numPr>
          <w:ilvl w:val="0"/>
          <w:numId w:val="24"/>
        </w:num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</w:pPr>
      <w:r w:rsidRPr="00DB6F65"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  <w:t xml:space="preserve">Popis drugih novčanih i nenovčanih obveza dužnika </w:t>
      </w:r>
    </w:p>
    <w:p w:rsidRPr="00DB6F65" w:rsidR="00AD5021" w:rsidP="00AD5021" w:rsidRDefault="00AD5021">
      <w:pPr>
        <w:pStyle w:val="Odlomakpopisa"/>
        <w:numPr>
          <w:ilvl w:val="0"/>
          <w:numId w:val="24"/>
        </w:num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</w:pPr>
      <w:r w:rsidRPr="00DB6F65"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  <w:t xml:space="preserve">Popis razlučnih prava na imovini dužnika </w:t>
      </w:r>
    </w:p>
    <w:p w:rsidRPr="00DB6F65" w:rsidR="00AD5021" w:rsidP="00AD5021" w:rsidRDefault="00AD5021">
      <w:pPr>
        <w:pStyle w:val="Odlomakpopisa"/>
        <w:numPr>
          <w:ilvl w:val="0"/>
          <w:numId w:val="24"/>
        </w:num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</w:pPr>
      <w:r w:rsidRPr="00DB6F65"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  <w:t>Popis izlučnih prava</w:t>
      </w:r>
    </w:p>
    <w:p w:rsidRPr="00DB6F65" w:rsidR="00AD5021" w:rsidP="00AD5021" w:rsidRDefault="00AD5021">
      <w:pPr>
        <w:pStyle w:val="Odlomakpopisa"/>
        <w:numPr>
          <w:ilvl w:val="0"/>
          <w:numId w:val="24"/>
        </w:num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</w:pPr>
      <w:r w:rsidRPr="00DB6F65"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  <w:t xml:space="preserve">Popis mjesečnih troškova redovnog poslovanja </w:t>
      </w:r>
    </w:p>
    <w:p w:rsidRPr="00DB6F65" w:rsidR="008A6886" w:rsidP="000807BB" w:rsidRDefault="00AD5021">
      <w:pPr>
        <w:pStyle w:val="Odlomakpopisa"/>
        <w:numPr>
          <w:ilvl w:val="0"/>
          <w:numId w:val="24"/>
        </w:num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</w:pPr>
      <w:r w:rsidRPr="00DB6F65"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  <w:t>Popis svih postupaka pred sudovima ili javnopravnim tijelima u kojima je dužnik stranka te visina I opis tražbine ko</w:t>
      </w:r>
      <w:r w:rsidRPr="00DB6F65" w:rsidR="00DC04EB"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  <w:t xml:space="preserve">ja je predmet postupka </w:t>
      </w:r>
    </w:p>
    <w:p w:rsidRPr="00AD5021" w:rsidR="00AD5021" w:rsidP="00AD5021" w:rsidRDefault="00AD5021">
      <w:pPr>
        <w:pStyle w:val="Odlomakpopisa"/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9B2D1F" w:themeColor="accent2"/>
          <w:sz w:val="24"/>
          <w:szCs w:val="24"/>
        </w:rPr>
      </w:pPr>
    </w:p>
    <w:p w:rsidRPr="00763B8C" w:rsidR="008A6886" w:rsidP="000807BB" w:rsidRDefault="008A6886">
      <w:pPr>
        <w:pStyle w:val="Odlomakpopisa"/>
        <w:numPr>
          <w:ilvl w:val="0"/>
          <w:numId w:val="19"/>
        </w:num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b/>
          <w:color w:val="808080" w:themeColor="background1" w:themeShade="80"/>
          <w:sz w:val="24"/>
          <w:szCs w:val="24"/>
          <w:u w:val="single"/>
        </w:rPr>
      </w:pPr>
      <w:r w:rsidRPr="00763B8C">
        <w:rPr>
          <w:rStyle w:val="tabletextfield"/>
          <w:rFonts w:ascii="Arial Narrow" w:hAnsi="Arial Narrow" w:cs="Arial"/>
          <w:b/>
          <w:color w:val="808080" w:themeColor="background1" w:themeShade="80"/>
          <w:sz w:val="24"/>
          <w:szCs w:val="24"/>
          <w:u w:val="single"/>
        </w:rPr>
        <w:t xml:space="preserve">Ostalo </w:t>
      </w:r>
    </w:p>
    <w:p w:rsidRPr="000807BB" w:rsidR="008A6886" w:rsidP="000807BB" w:rsidRDefault="008A6886">
      <w:pPr>
        <w:tabs>
          <w:tab w:val="left" w:pos="3879"/>
        </w:tabs>
        <w:spacing w:after="0" w:line="360" w:lineRule="auto"/>
        <w:contextualSpacing/>
        <w:jc w:val="both"/>
        <w:rPr>
          <w:rStyle w:val="tabletextfield"/>
          <w:rFonts w:ascii="Arial Narrow" w:hAnsi="Arial Narrow" w:cs="Arial"/>
          <w:b/>
          <w:sz w:val="24"/>
          <w:szCs w:val="24"/>
          <w:u w:val="single"/>
        </w:rPr>
      </w:pPr>
    </w:p>
    <w:p w:rsidRPr="00DB6F65" w:rsidR="00AD5021" w:rsidP="002F2D4B" w:rsidRDefault="00535DE9">
      <w:pPr>
        <w:pStyle w:val="Odlomakpopisa"/>
        <w:numPr>
          <w:ilvl w:val="0"/>
          <w:numId w:val="10"/>
        </w:numPr>
        <w:tabs>
          <w:tab w:val="left" w:pos="3879"/>
        </w:tabs>
        <w:spacing w:after="0" w:line="360" w:lineRule="auto"/>
        <w:ind w:left="709"/>
        <w:jc w:val="both"/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</w:pPr>
      <w:r w:rsidRPr="00DB6F65"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  <w:t>Obavijest vjerovnicima o podnošenju zahtjeva za pokretanje predste</w:t>
      </w:r>
      <w:r w:rsidRPr="00DB6F65">
        <w:rPr>
          <w:rStyle w:val="tabletextfield"/>
          <w:rFonts w:ascii="Arial Narrow" w:hAnsi="Arial Narrow" w:cs="Calibri"/>
          <w:color w:val="808080" w:themeColor="background1" w:themeShade="80"/>
          <w:sz w:val="24"/>
          <w:szCs w:val="24"/>
        </w:rPr>
        <w:t>č</w:t>
      </w:r>
      <w:r w:rsidRPr="00DB6F65"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  <w:t>ajnog postupka</w:t>
      </w:r>
    </w:p>
    <w:p w:rsidRPr="00DB6F65" w:rsidR="00944EA9" w:rsidP="002F2D4B" w:rsidRDefault="00535DE9">
      <w:pPr>
        <w:pStyle w:val="Odlomakpopisa"/>
        <w:numPr>
          <w:ilvl w:val="0"/>
          <w:numId w:val="10"/>
        </w:numPr>
        <w:tabs>
          <w:tab w:val="left" w:pos="3879"/>
        </w:tabs>
        <w:spacing w:after="0" w:line="360" w:lineRule="auto"/>
        <w:ind w:left="709"/>
        <w:jc w:val="both"/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</w:pPr>
      <w:r w:rsidRPr="00DB6F65"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  <w:t>GFI – podaci</w:t>
      </w:r>
      <w:r w:rsidRPr="00DB6F65" w:rsidR="00474322">
        <w:rPr>
          <w:rStyle w:val="tabletextfield"/>
          <w:rFonts w:ascii="Arial Narrow" w:hAnsi="Arial Narrow" w:cs="Arial"/>
          <w:color w:val="808080" w:themeColor="background1" w:themeShade="80"/>
          <w:sz w:val="24"/>
          <w:szCs w:val="24"/>
        </w:rPr>
        <w:t xml:space="preserve">  </w:t>
      </w:r>
    </w:p>
    <w:p w:rsidR="004D331D" w:rsidP="004D331D" w:rsidRDefault="004D331D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9B2D1F" w:themeColor="accent2"/>
          <w:sz w:val="24"/>
          <w:szCs w:val="24"/>
        </w:rPr>
      </w:pPr>
    </w:p>
    <w:p w:rsidR="004D331D" w:rsidP="004D331D" w:rsidRDefault="004D331D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9B2D1F" w:themeColor="accent2"/>
          <w:sz w:val="24"/>
          <w:szCs w:val="24"/>
        </w:rPr>
      </w:pPr>
    </w:p>
    <w:p w:rsidR="006A05FC" w:rsidP="004D331D" w:rsidRDefault="006A05F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9B2D1F" w:themeColor="accent2"/>
          <w:sz w:val="24"/>
          <w:szCs w:val="24"/>
        </w:rPr>
      </w:pPr>
    </w:p>
    <w:p w:rsidR="006A05FC" w:rsidP="004D331D" w:rsidRDefault="006A05F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9B2D1F" w:themeColor="accent2"/>
          <w:sz w:val="24"/>
          <w:szCs w:val="24"/>
        </w:rPr>
      </w:pPr>
    </w:p>
    <w:p w:rsidR="006A05FC" w:rsidP="004D331D" w:rsidRDefault="006A05F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9B2D1F" w:themeColor="accent2"/>
          <w:sz w:val="24"/>
          <w:szCs w:val="24"/>
        </w:rPr>
      </w:pPr>
    </w:p>
    <w:p w:rsidR="006A05FC" w:rsidP="004D331D" w:rsidRDefault="006A05F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9B2D1F" w:themeColor="accent2"/>
          <w:sz w:val="24"/>
          <w:szCs w:val="24"/>
        </w:rPr>
      </w:pPr>
    </w:p>
    <w:p w:rsidR="006A05FC" w:rsidP="004D331D" w:rsidRDefault="006A05F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9B2D1F" w:themeColor="accent2"/>
          <w:sz w:val="24"/>
          <w:szCs w:val="24"/>
        </w:rPr>
      </w:pPr>
    </w:p>
    <w:p w:rsidR="006A05FC" w:rsidP="004D331D" w:rsidRDefault="006A05F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9B2D1F" w:themeColor="accent2"/>
          <w:sz w:val="24"/>
          <w:szCs w:val="24"/>
        </w:rPr>
      </w:pPr>
    </w:p>
    <w:p w:rsidR="006A05FC" w:rsidP="004D331D" w:rsidRDefault="006A05F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9B2D1F" w:themeColor="accent2"/>
          <w:sz w:val="24"/>
          <w:szCs w:val="24"/>
        </w:rPr>
      </w:pPr>
    </w:p>
    <w:p w:rsidR="006A05FC" w:rsidP="004D331D" w:rsidRDefault="006A05F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9B2D1F" w:themeColor="accent2"/>
          <w:sz w:val="24"/>
          <w:szCs w:val="24"/>
        </w:rPr>
      </w:pPr>
    </w:p>
    <w:p w:rsidR="006A05FC" w:rsidP="004D331D" w:rsidRDefault="006A05F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9B2D1F" w:themeColor="accent2"/>
          <w:sz w:val="24"/>
          <w:szCs w:val="24"/>
        </w:rPr>
      </w:pPr>
    </w:p>
    <w:p w:rsidR="006A05FC" w:rsidP="004D331D" w:rsidRDefault="006A05F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9B2D1F" w:themeColor="accent2"/>
          <w:sz w:val="24"/>
          <w:szCs w:val="24"/>
        </w:rPr>
      </w:pPr>
    </w:p>
    <w:p w:rsidRPr="003F2A8E" w:rsidR="002F2D4B" w:rsidP="002F2D4B" w:rsidRDefault="002F2D4B">
      <w:pPr>
        <w:pStyle w:val="Naslov1"/>
        <w:pBdr>
          <w:bottom w:val="single" w:color="D34817" w:themeColor="accent1" w:sz="4" w:space="0"/>
        </w:pBdr>
        <w:spacing w:before="0" w:after="0" w:line="360" w:lineRule="auto"/>
        <w:contextualSpacing/>
        <w:jc w:val="both"/>
        <w:rPr>
          <w:rFonts w:ascii="Arial Narrow" w:hAnsi="Arial Narrow" w:cs="Arial"/>
          <w:b/>
          <w:color w:val="DE6A5C" w:themeColor="accent2" w:themeTint="99"/>
          <w:sz w:val="24"/>
          <w:szCs w:val="24"/>
        </w:rPr>
      </w:pPr>
      <w:bookmarkStart w:name="_Toc526407772" w:id="5"/>
      <w:bookmarkStart w:name="_Toc472012443" w:id="6"/>
      <w:bookmarkStart w:name="_Toc477898292" w:id="7"/>
      <w:bookmarkStart w:name="_Toc522797236" w:id="8"/>
      <w:r w:rsidRPr="003F2A8E">
        <w:rPr>
          <w:rFonts w:ascii="Arial Narrow" w:hAnsi="Arial Narrow" w:cs="Arial"/>
          <w:b/>
          <w:color w:val="DE6A5C" w:themeColor="accent2" w:themeTint="99"/>
          <w:sz w:val="24"/>
          <w:szCs w:val="24"/>
        </w:rPr>
        <w:lastRenderedPageBreak/>
        <w:t>OBAVIJEST VJEROVNICIMA O PODNOŠENJU ZAHTJEVA ZA POKRETANJE PREDSTEČAJNOG POSTUPKA</w:t>
      </w:r>
      <w:bookmarkEnd w:id="5"/>
    </w:p>
    <w:p w:rsidR="002F2D4B" w:rsidP="002F2D4B" w:rsidRDefault="002F2D4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Pr="000807BB" w:rsidR="00A91B91" w:rsidP="002F2D4B" w:rsidRDefault="00A91B91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Pr="000807BB" w:rsidR="002F2D4B" w:rsidP="002F2D4B" w:rsidRDefault="002F2D4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 xml:space="preserve">Uprava društva </w:t>
      </w:r>
      <w:r w:rsidR="009C4A19">
        <w:rPr>
          <w:rFonts w:ascii="Arial Narrow" w:hAnsi="Arial Narrow" w:cs="Arial"/>
          <w:sz w:val="24"/>
          <w:szCs w:val="24"/>
        </w:rPr>
        <w:t>ITALINA</w:t>
      </w:r>
      <w:r w:rsidRPr="000807BB">
        <w:rPr>
          <w:rFonts w:ascii="Arial Narrow" w:hAnsi="Arial Narrow" w:cs="Arial"/>
          <w:sz w:val="24"/>
          <w:szCs w:val="24"/>
        </w:rPr>
        <w:t xml:space="preserve"> d.o.o., ovom izjavom, koja 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e biti objavljena putem javne objave na internet stranicama Ministarstva pravosu</w:t>
      </w:r>
      <w:r w:rsidRPr="000807BB">
        <w:rPr>
          <w:rFonts w:ascii="Arial Narrow" w:hAnsi="Arial Narrow" w:cs="Calibri"/>
          <w:sz w:val="24"/>
          <w:szCs w:val="24"/>
        </w:rPr>
        <w:t>đ</w:t>
      </w:r>
      <w:r w:rsidRPr="000807BB">
        <w:rPr>
          <w:rFonts w:ascii="Arial Narrow" w:hAnsi="Arial Narrow" w:cs="Arial"/>
          <w:sz w:val="24"/>
          <w:szCs w:val="24"/>
        </w:rPr>
        <w:t>a na e-oglasnoj plo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i, obavje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>tava sve vjerovnike o podno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>enju zahtjeva za pokretanje predste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ajnog postupka. Cilj pokretanja predste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ajnog postupka je nastavak poslovanja i namirenje vjerovnika sukladno pravilu jednakosti i pravednosti poštuju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i sve odredbe Ste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 xml:space="preserve">ajnog zakona. </w:t>
      </w:r>
    </w:p>
    <w:p w:rsidRPr="000807BB" w:rsidR="002F2D4B" w:rsidP="002F2D4B" w:rsidRDefault="002F2D4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Pr="000807BB" w:rsidR="002F2D4B" w:rsidP="002F2D4B" w:rsidRDefault="002F2D4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eastAsia="zh-CN"/>
        </w:rPr>
      </w:pPr>
      <w:r w:rsidRPr="000807BB">
        <w:rPr>
          <w:rFonts w:ascii="Arial Narrow" w:hAnsi="Arial Narrow" w:cs="Arial"/>
          <w:sz w:val="24"/>
          <w:szCs w:val="24"/>
        </w:rPr>
        <w:t>Sve obavijesti i dokumentacija vezane uz predste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 xml:space="preserve">ajni postupak tvrtke </w:t>
      </w:r>
      <w:r w:rsidR="009C4A19">
        <w:rPr>
          <w:rFonts w:ascii="Arial Narrow" w:hAnsi="Arial Narrow" w:cs="Arial"/>
          <w:bCs/>
          <w:sz w:val="24"/>
          <w:szCs w:val="24"/>
          <w:lang w:eastAsia="zh-CN"/>
        </w:rPr>
        <w:t>ITALINA</w:t>
      </w:r>
      <w:r w:rsidRPr="000807BB">
        <w:rPr>
          <w:rFonts w:ascii="Arial Narrow" w:hAnsi="Arial Narrow" w:cs="Arial"/>
          <w:bCs/>
          <w:sz w:val="24"/>
          <w:szCs w:val="24"/>
          <w:lang w:eastAsia="zh-CN"/>
        </w:rPr>
        <w:t xml:space="preserve"> d.o.o.</w:t>
      </w:r>
      <w:r w:rsidRPr="000807BB">
        <w:rPr>
          <w:rFonts w:ascii="Arial Narrow" w:hAnsi="Arial Narrow" w:cs="Arial"/>
          <w:color w:val="003366"/>
          <w:sz w:val="24"/>
          <w:szCs w:val="24"/>
        </w:rPr>
        <w:t xml:space="preserve"> </w:t>
      </w:r>
      <w:r w:rsidRPr="000807BB">
        <w:rPr>
          <w:rFonts w:ascii="Arial Narrow" w:hAnsi="Arial Narrow" w:cs="Arial"/>
          <w:bCs/>
          <w:sz w:val="24"/>
          <w:szCs w:val="24"/>
          <w:lang w:eastAsia="zh-CN"/>
        </w:rPr>
        <w:t xml:space="preserve">bit </w:t>
      </w:r>
      <w:r w:rsidRPr="000807BB">
        <w:rPr>
          <w:rFonts w:ascii="Arial Narrow" w:hAnsi="Arial Narrow" w:cs="Calibri"/>
          <w:bCs/>
          <w:sz w:val="24"/>
          <w:szCs w:val="24"/>
          <w:lang w:eastAsia="zh-CN"/>
        </w:rPr>
        <w:t>ć</w:t>
      </w:r>
      <w:r w:rsidRPr="000807BB">
        <w:rPr>
          <w:rFonts w:ascii="Arial Narrow" w:hAnsi="Arial Narrow" w:cs="Arial"/>
          <w:bCs/>
          <w:sz w:val="24"/>
          <w:szCs w:val="24"/>
          <w:lang w:eastAsia="zh-CN"/>
        </w:rPr>
        <w:t xml:space="preserve">e javno dostupne na internet </w:t>
      </w:r>
      <w:r w:rsidRPr="000807BB">
        <w:rPr>
          <w:rFonts w:ascii="Arial Narrow" w:hAnsi="Arial Narrow" w:cs="Arial"/>
          <w:sz w:val="24"/>
          <w:szCs w:val="24"/>
        </w:rPr>
        <w:t>stranicama Ministarstva pravosu</w:t>
      </w:r>
      <w:r w:rsidRPr="000807BB">
        <w:rPr>
          <w:rFonts w:ascii="Arial Narrow" w:hAnsi="Arial Narrow" w:cs="Calibri"/>
          <w:sz w:val="24"/>
          <w:szCs w:val="24"/>
        </w:rPr>
        <w:t>đ</w:t>
      </w:r>
      <w:r w:rsidRPr="000807BB">
        <w:rPr>
          <w:rFonts w:ascii="Arial Narrow" w:hAnsi="Arial Narrow" w:cs="Arial"/>
          <w:sz w:val="24"/>
          <w:szCs w:val="24"/>
        </w:rPr>
        <w:t>a na e-oglasnoj plo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 xml:space="preserve">i. Ovim putem pozivamo sve vjerovnike tvrtke </w:t>
      </w:r>
      <w:r w:rsidR="009C4A19">
        <w:rPr>
          <w:rFonts w:ascii="Arial Narrow" w:hAnsi="Arial Narrow" w:cs="Arial"/>
          <w:bCs/>
          <w:sz w:val="24"/>
          <w:szCs w:val="24"/>
          <w:lang w:eastAsia="zh-CN"/>
        </w:rPr>
        <w:t>ITALINA</w:t>
      </w:r>
      <w:r w:rsidRPr="000807BB">
        <w:rPr>
          <w:rFonts w:ascii="Arial Narrow" w:hAnsi="Arial Narrow" w:cs="Arial"/>
          <w:bCs/>
          <w:sz w:val="24"/>
          <w:szCs w:val="24"/>
          <w:lang w:eastAsia="zh-CN"/>
        </w:rPr>
        <w:t xml:space="preserve"> d.o.o.</w:t>
      </w:r>
      <w:r w:rsidRPr="000807BB">
        <w:rPr>
          <w:rFonts w:ascii="Arial Narrow" w:hAnsi="Arial Narrow" w:cs="Arial"/>
          <w:color w:val="003366"/>
          <w:sz w:val="24"/>
          <w:szCs w:val="24"/>
        </w:rPr>
        <w:t xml:space="preserve"> </w:t>
      </w:r>
      <w:r w:rsidRPr="000807BB">
        <w:rPr>
          <w:rFonts w:ascii="Arial Narrow" w:hAnsi="Arial Narrow" w:cs="Arial"/>
          <w:bCs/>
          <w:sz w:val="24"/>
          <w:szCs w:val="24"/>
          <w:lang w:eastAsia="zh-CN"/>
        </w:rPr>
        <w:t>da podr</w:t>
      </w:r>
      <w:r w:rsidRPr="000807BB">
        <w:rPr>
          <w:rFonts w:ascii="Arial Narrow" w:hAnsi="Arial Narrow" w:cs="Calibri"/>
          <w:bCs/>
          <w:sz w:val="24"/>
          <w:szCs w:val="24"/>
          <w:lang w:eastAsia="zh-CN"/>
        </w:rPr>
        <w:t>ž</w:t>
      </w:r>
      <w:r w:rsidRPr="000807BB">
        <w:rPr>
          <w:rFonts w:ascii="Arial Narrow" w:hAnsi="Arial Narrow" w:cs="Arial"/>
          <w:bCs/>
          <w:sz w:val="24"/>
          <w:szCs w:val="24"/>
          <w:lang w:eastAsia="zh-CN"/>
        </w:rPr>
        <w:t>e na</w:t>
      </w:r>
      <w:r w:rsidRPr="000807BB">
        <w:rPr>
          <w:rFonts w:ascii="Arial Narrow" w:hAnsi="Arial Narrow" w:cs="Lucida Sans"/>
          <w:bCs/>
          <w:sz w:val="24"/>
          <w:szCs w:val="24"/>
          <w:lang w:eastAsia="zh-CN"/>
        </w:rPr>
        <w:t>š</w:t>
      </w:r>
      <w:r w:rsidRPr="000807BB">
        <w:rPr>
          <w:rFonts w:ascii="Arial Narrow" w:hAnsi="Arial Narrow" w:cs="Arial"/>
          <w:bCs/>
          <w:sz w:val="24"/>
          <w:szCs w:val="24"/>
          <w:lang w:eastAsia="zh-CN"/>
        </w:rPr>
        <w:t xml:space="preserve"> Plan restrukturiranja, a sve u svrhu nastavka poslovanja i namirenja tra</w:t>
      </w:r>
      <w:r w:rsidRPr="000807BB">
        <w:rPr>
          <w:rFonts w:ascii="Arial Narrow" w:hAnsi="Arial Narrow" w:cs="Calibri"/>
          <w:bCs/>
          <w:sz w:val="24"/>
          <w:szCs w:val="24"/>
          <w:lang w:eastAsia="zh-CN"/>
        </w:rPr>
        <w:t>ž</w:t>
      </w:r>
      <w:r w:rsidRPr="000807BB">
        <w:rPr>
          <w:rFonts w:ascii="Arial Narrow" w:hAnsi="Arial Narrow" w:cs="Arial"/>
          <w:bCs/>
          <w:sz w:val="24"/>
          <w:szCs w:val="24"/>
          <w:lang w:eastAsia="zh-CN"/>
        </w:rPr>
        <w:t>bina vjerovnika te omogu</w:t>
      </w:r>
      <w:r w:rsidRPr="000807BB">
        <w:rPr>
          <w:rFonts w:ascii="Arial Narrow" w:hAnsi="Arial Narrow" w:cs="Calibri"/>
          <w:bCs/>
          <w:sz w:val="24"/>
          <w:szCs w:val="24"/>
          <w:lang w:eastAsia="zh-CN"/>
        </w:rPr>
        <w:t>ć</w:t>
      </w:r>
      <w:r w:rsidRPr="000807BB">
        <w:rPr>
          <w:rFonts w:ascii="Arial Narrow" w:hAnsi="Arial Narrow" w:cs="Arial"/>
          <w:bCs/>
          <w:sz w:val="24"/>
          <w:szCs w:val="24"/>
          <w:lang w:eastAsia="zh-CN"/>
        </w:rPr>
        <w:t>avanja poslovanja na</w:t>
      </w:r>
      <w:r w:rsidRPr="000807BB">
        <w:rPr>
          <w:rFonts w:ascii="Arial Narrow" w:hAnsi="Arial Narrow" w:cs="Lucida Sans"/>
          <w:bCs/>
          <w:sz w:val="24"/>
          <w:szCs w:val="24"/>
          <w:lang w:eastAsia="zh-CN"/>
        </w:rPr>
        <w:t>š</w:t>
      </w:r>
      <w:r w:rsidRPr="000807BB">
        <w:rPr>
          <w:rFonts w:ascii="Arial Narrow" w:hAnsi="Arial Narrow" w:cs="Arial"/>
          <w:bCs/>
          <w:sz w:val="24"/>
          <w:szCs w:val="24"/>
          <w:lang w:eastAsia="zh-CN"/>
        </w:rPr>
        <w:t xml:space="preserve">eg Društva. </w:t>
      </w:r>
    </w:p>
    <w:p w:rsidRPr="000807BB" w:rsidR="002F2D4B" w:rsidP="002F2D4B" w:rsidRDefault="002F2D4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</w:rPr>
      </w:pPr>
    </w:p>
    <w:p w:rsidRPr="000807BB" w:rsidR="002F2D4B" w:rsidP="002F2D4B" w:rsidRDefault="002F2D4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Nakon prihva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anja Prijedloga za otvaranje predste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 xml:space="preserve">ajnog postupka za tvrtku </w:t>
      </w:r>
      <w:r w:rsidR="009C4A19">
        <w:rPr>
          <w:rFonts w:ascii="Arial Narrow" w:hAnsi="Arial Narrow" w:cs="Arial"/>
          <w:bCs/>
          <w:sz w:val="24"/>
          <w:szCs w:val="24"/>
          <w:lang w:eastAsia="zh-CN"/>
        </w:rPr>
        <w:t>ITALINA</w:t>
      </w:r>
      <w:r w:rsidRPr="000807BB">
        <w:rPr>
          <w:rFonts w:ascii="Arial Narrow" w:hAnsi="Arial Narrow" w:cs="Arial"/>
          <w:bCs/>
          <w:sz w:val="24"/>
          <w:szCs w:val="24"/>
          <w:lang w:eastAsia="zh-CN"/>
        </w:rPr>
        <w:t xml:space="preserve"> d.o.o.</w:t>
      </w:r>
      <w:r w:rsidRPr="000807BB">
        <w:rPr>
          <w:rFonts w:ascii="Arial Narrow" w:hAnsi="Arial Narrow" w:cs="Arial"/>
          <w:color w:val="003366"/>
          <w:sz w:val="24"/>
          <w:szCs w:val="24"/>
        </w:rPr>
        <w:t xml:space="preserve"> </w:t>
      </w:r>
      <w:r w:rsidRPr="000807BB">
        <w:rPr>
          <w:rFonts w:ascii="Arial Narrow" w:hAnsi="Arial Narrow" w:cs="Arial"/>
          <w:bCs/>
          <w:sz w:val="24"/>
          <w:szCs w:val="24"/>
          <w:lang w:eastAsia="zh-CN"/>
        </w:rPr>
        <w:t>od strane Trgova</w:t>
      </w:r>
      <w:r w:rsidRPr="000807BB">
        <w:rPr>
          <w:rFonts w:ascii="Arial Narrow" w:hAnsi="Arial Narrow" w:cs="Calibri"/>
          <w:bCs/>
          <w:sz w:val="24"/>
          <w:szCs w:val="24"/>
          <w:lang w:eastAsia="zh-CN"/>
        </w:rPr>
        <w:t>č</w:t>
      </w:r>
      <w:r w:rsidRPr="000807BB">
        <w:rPr>
          <w:rFonts w:ascii="Arial Narrow" w:hAnsi="Arial Narrow" w:cs="Arial"/>
          <w:bCs/>
          <w:sz w:val="24"/>
          <w:szCs w:val="24"/>
          <w:lang w:eastAsia="zh-CN"/>
        </w:rPr>
        <w:t xml:space="preserve">kog suda, kontaktirat </w:t>
      </w:r>
      <w:r w:rsidRPr="000807BB">
        <w:rPr>
          <w:rFonts w:ascii="Arial Narrow" w:hAnsi="Arial Narrow" w:cs="Calibri"/>
          <w:bCs/>
          <w:sz w:val="24"/>
          <w:szCs w:val="24"/>
          <w:lang w:eastAsia="zh-CN"/>
        </w:rPr>
        <w:t>ć</w:t>
      </w:r>
      <w:r w:rsidRPr="000807BB">
        <w:rPr>
          <w:rFonts w:ascii="Arial Narrow" w:hAnsi="Arial Narrow" w:cs="Arial"/>
          <w:bCs/>
          <w:sz w:val="24"/>
          <w:szCs w:val="24"/>
          <w:lang w:eastAsia="zh-CN"/>
        </w:rPr>
        <w:t xml:space="preserve">e se vjerovnici </w:t>
      </w:r>
      <w:r w:rsidRPr="000807BB">
        <w:rPr>
          <w:rFonts w:ascii="Arial Narrow" w:hAnsi="Arial Narrow" w:cs="Arial"/>
          <w:bCs/>
          <w:sz w:val="24"/>
          <w:szCs w:val="24"/>
        </w:rPr>
        <w:t>kako bi se pribavila zakonom propisana ve</w:t>
      </w:r>
      <w:r w:rsidRPr="000807BB">
        <w:rPr>
          <w:rFonts w:ascii="Arial Narrow" w:hAnsi="Arial Narrow" w:cs="Calibri"/>
          <w:bCs/>
          <w:sz w:val="24"/>
          <w:szCs w:val="24"/>
        </w:rPr>
        <w:t>ć</w:t>
      </w:r>
      <w:r w:rsidRPr="000807BB">
        <w:rPr>
          <w:rFonts w:ascii="Arial Narrow" w:hAnsi="Arial Narrow" w:cs="Arial"/>
          <w:bCs/>
          <w:sz w:val="24"/>
          <w:szCs w:val="24"/>
        </w:rPr>
        <w:t>ina potrebna za prihva</w:t>
      </w:r>
      <w:r w:rsidRPr="000807BB">
        <w:rPr>
          <w:rFonts w:ascii="Arial Narrow" w:hAnsi="Arial Narrow" w:cs="Calibri"/>
          <w:bCs/>
          <w:sz w:val="24"/>
          <w:szCs w:val="24"/>
        </w:rPr>
        <w:t>ć</w:t>
      </w:r>
      <w:r w:rsidRPr="000807BB">
        <w:rPr>
          <w:rFonts w:ascii="Arial Narrow" w:hAnsi="Arial Narrow" w:cs="Arial"/>
          <w:bCs/>
          <w:sz w:val="24"/>
          <w:szCs w:val="24"/>
        </w:rPr>
        <w:t xml:space="preserve">anje Plana financijskog i operativnog restrukturiranja. </w:t>
      </w:r>
    </w:p>
    <w:p w:rsidRPr="000807BB" w:rsidR="002F2D4B" w:rsidP="002F2D4B" w:rsidRDefault="002F2D4B">
      <w:pPr>
        <w:pStyle w:val="Tijeloteksta"/>
        <w:spacing w:after="0" w:line="360" w:lineRule="auto"/>
        <w:contextualSpacing/>
        <w:rPr>
          <w:rFonts w:ascii="Arial Narrow" w:hAnsi="Arial Narrow" w:eastAsia="Calibri" w:cs="Arial"/>
          <w:snapToGrid/>
          <w:sz w:val="24"/>
          <w:szCs w:val="24"/>
          <w:lang w:val="en-US"/>
        </w:rPr>
      </w:pPr>
    </w:p>
    <w:p w:rsidR="002F2D4B" w:rsidP="002F2D4B" w:rsidRDefault="009C4A19">
      <w:pPr>
        <w:tabs>
          <w:tab w:val="left" w:pos="3879"/>
        </w:tabs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eastAsia="MS Mincho" w:cs="Arial"/>
          <w:sz w:val="24"/>
          <w:szCs w:val="24"/>
          <w:lang w:val="hr-HR"/>
        </w:rPr>
        <w:t>U Zaprešiću</w:t>
      </w:r>
      <w:r w:rsidR="0062486A">
        <w:rPr>
          <w:rFonts w:ascii="Arial Narrow" w:hAnsi="Arial Narrow" w:eastAsia="MS Mincho" w:cs="Arial"/>
          <w:sz w:val="24"/>
          <w:szCs w:val="24"/>
          <w:lang w:val="hr-HR"/>
        </w:rPr>
        <w:t>, 30.09</w:t>
      </w:r>
      <w:r w:rsidR="00DF19B9">
        <w:rPr>
          <w:rFonts w:ascii="Arial Narrow" w:hAnsi="Arial Narrow" w:eastAsia="MS Mincho" w:cs="Arial"/>
          <w:sz w:val="24"/>
          <w:szCs w:val="24"/>
          <w:lang w:val="hr-HR"/>
        </w:rPr>
        <w:t>.2019</w:t>
      </w:r>
      <w:r w:rsidRPr="000807BB" w:rsidR="002F2D4B">
        <w:rPr>
          <w:rFonts w:ascii="Arial Narrow" w:hAnsi="Arial Narrow" w:eastAsia="MS Mincho" w:cs="Arial"/>
          <w:sz w:val="24"/>
          <w:szCs w:val="24"/>
          <w:lang w:val="hr-HR"/>
        </w:rPr>
        <w:t xml:space="preserve">.  </w:t>
      </w:r>
      <w:r w:rsidRPr="000807BB" w:rsidR="002F2D4B">
        <w:rPr>
          <w:rFonts w:ascii="Arial Narrow" w:hAnsi="Arial Narrow" w:cs="Arial"/>
          <w:sz w:val="24"/>
          <w:szCs w:val="24"/>
        </w:rPr>
        <w:t xml:space="preserve">    </w:t>
      </w:r>
    </w:p>
    <w:p w:rsidR="002F2D4B" w:rsidP="002F2D4B" w:rsidRDefault="002F2D4B">
      <w:pPr>
        <w:tabs>
          <w:tab w:val="left" w:pos="3879"/>
        </w:tabs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2F2D4B" w:rsidP="002F2D4B" w:rsidRDefault="002F2D4B">
      <w:pPr>
        <w:tabs>
          <w:tab w:val="left" w:pos="3879"/>
        </w:tabs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:rsidRPr="000807BB" w:rsidR="002F2D4B" w:rsidP="00DF19B9" w:rsidRDefault="002F2D4B">
      <w:pPr>
        <w:tabs>
          <w:tab w:val="left" w:pos="3879"/>
        </w:tabs>
        <w:spacing w:after="0" w:line="360" w:lineRule="auto"/>
        <w:jc w:val="right"/>
        <w:rPr>
          <w:rFonts w:ascii="Arial Narrow" w:hAnsi="Arial Narrow" w:eastAsia="MS Mincho" w:cs="Arial"/>
          <w:b/>
          <w:color w:val="9D3511" w:themeColor="accent1" w:themeShade="BF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 xml:space="preserve"> </w:t>
      </w:r>
    </w:p>
    <w:p w:rsidRPr="003F2A8E" w:rsidR="002F2D4B" w:rsidP="00DF19B9" w:rsidRDefault="009C4A19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/>
          <w:bCs/>
          <w:color w:val="DE6A5C" w:themeColor="accent2" w:themeTint="99"/>
          <w:sz w:val="24"/>
          <w:szCs w:val="24"/>
        </w:rPr>
      </w:pPr>
      <w:r w:rsidRPr="003F2A8E">
        <w:rPr>
          <w:rFonts w:ascii="Arial Narrow" w:hAnsi="Arial Narrow" w:cs="Arial"/>
          <w:b/>
          <w:bCs/>
          <w:color w:val="DE6A5C" w:themeColor="accent2" w:themeTint="99"/>
          <w:sz w:val="24"/>
          <w:szCs w:val="24"/>
          <w:lang w:eastAsia="zh-CN"/>
        </w:rPr>
        <w:t>ITALINA</w:t>
      </w:r>
      <w:r w:rsidRPr="003F2A8E" w:rsidR="002F2D4B">
        <w:rPr>
          <w:rFonts w:ascii="Arial Narrow" w:hAnsi="Arial Narrow" w:cs="Arial"/>
          <w:b/>
          <w:bCs/>
          <w:color w:val="DE6A5C" w:themeColor="accent2" w:themeTint="99"/>
          <w:sz w:val="24"/>
          <w:szCs w:val="24"/>
          <w:lang w:eastAsia="zh-CN"/>
        </w:rPr>
        <w:t xml:space="preserve"> d.o.o.</w:t>
      </w:r>
    </w:p>
    <w:p w:rsidR="00DF19B9" w:rsidP="00DF19B9" w:rsidRDefault="009C4A19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Lovro Benčević</w:t>
      </w:r>
      <w:r w:rsidRPr="000807BB" w:rsidR="002F2D4B">
        <w:rPr>
          <w:rFonts w:ascii="Arial Narrow" w:hAnsi="Arial Narrow" w:cs="Arial"/>
          <w:bCs/>
          <w:sz w:val="24"/>
          <w:szCs w:val="24"/>
        </w:rPr>
        <w:t xml:space="preserve">, </w:t>
      </w:r>
      <w:r w:rsidR="00DF19B9">
        <w:rPr>
          <w:rFonts w:ascii="Arial Narrow" w:hAnsi="Arial Narrow" w:cs="Arial"/>
          <w:bCs/>
          <w:sz w:val="24"/>
          <w:szCs w:val="24"/>
        </w:rPr>
        <w:t>direktor</w:t>
      </w:r>
    </w:p>
    <w:p w:rsidR="00DF19B9" w:rsidP="00DF19B9" w:rsidRDefault="00DF19B9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Cs/>
          <w:sz w:val="24"/>
          <w:szCs w:val="24"/>
        </w:rPr>
      </w:pPr>
    </w:p>
    <w:p w:rsidRPr="000807BB" w:rsidR="002F2D4B" w:rsidP="00DF19B9" w:rsidRDefault="002F2D4B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_________________________</w:t>
      </w:r>
    </w:p>
    <w:p w:rsidRPr="000807BB" w:rsidR="002F2D4B" w:rsidP="002F2D4B" w:rsidRDefault="002F2D4B">
      <w:pPr>
        <w:spacing w:after="0" w:line="360" w:lineRule="auto"/>
        <w:ind w:left="8496" w:firstLine="708"/>
        <w:contextualSpacing/>
        <w:rPr>
          <w:rFonts w:ascii="Arial Narrow" w:hAnsi="Arial Narrow" w:eastAsia="MS Mincho" w:cs="Arial"/>
          <w:sz w:val="24"/>
          <w:szCs w:val="24"/>
        </w:rPr>
      </w:pPr>
    </w:p>
    <w:p w:rsidR="002F2D4B" w:rsidRDefault="002F2D4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Pr="003F2A8E" w:rsidR="004C27A8" w:rsidP="000E16F3" w:rsidRDefault="0025558D">
      <w:pPr>
        <w:pStyle w:val="Naslov1"/>
        <w:rPr>
          <w:color w:val="DE6A5C" w:themeColor="accent2" w:themeTint="99"/>
        </w:rPr>
      </w:pPr>
      <w:bookmarkStart w:name="_Toc526407773" w:id="9"/>
      <w:r w:rsidRPr="003F2A8E">
        <w:rPr>
          <w:color w:val="DE6A5C" w:themeColor="accent2" w:themeTint="99"/>
        </w:rPr>
        <w:lastRenderedPageBreak/>
        <w:t xml:space="preserve">1. </w:t>
      </w:r>
      <w:bookmarkEnd w:id="4"/>
      <w:r w:rsidRPr="003F2A8E" w:rsidR="005E4880">
        <w:rPr>
          <w:color w:val="DE6A5C" w:themeColor="accent2" w:themeTint="99"/>
        </w:rPr>
        <w:t>UVOD</w:t>
      </w:r>
      <w:bookmarkEnd w:id="6"/>
      <w:bookmarkEnd w:id="7"/>
      <w:bookmarkEnd w:id="8"/>
      <w:bookmarkEnd w:id="9"/>
      <w:r w:rsidRPr="003F2A8E" w:rsidR="005E4880">
        <w:rPr>
          <w:color w:val="DE6A5C" w:themeColor="accent2" w:themeTint="99"/>
        </w:rPr>
        <w:t xml:space="preserve"> </w:t>
      </w:r>
    </w:p>
    <w:p w:rsidRPr="000807BB" w:rsidR="0006044F" w:rsidP="000807BB" w:rsidRDefault="0006044F">
      <w:pPr>
        <w:spacing w:after="0" w:line="360" w:lineRule="auto"/>
        <w:contextualSpacing/>
        <w:jc w:val="both"/>
        <w:rPr>
          <w:rFonts w:ascii="Arial Narrow" w:hAnsi="Arial Narrow" w:cs="Arial"/>
          <w:color w:val="C7BBA5" w:themeColor="accent3" w:themeTint="99"/>
          <w:sz w:val="24"/>
          <w:szCs w:val="24"/>
        </w:rPr>
      </w:pPr>
    </w:p>
    <w:p w:rsidRPr="000807BB" w:rsidR="00F605C4" w:rsidP="000807BB" w:rsidRDefault="008964C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 xml:space="preserve">Tvrtka </w:t>
      </w:r>
      <w:r w:rsidR="009C4A19">
        <w:rPr>
          <w:rFonts w:ascii="Arial Narrow" w:hAnsi="Arial Narrow" w:cs="Arial"/>
          <w:color w:val="000000" w:themeColor="text1"/>
          <w:sz w:val="24"/>
          <w:szCs w:val="24"/>
        </w:rPr>
        <w:t>ITALINA</w:t>
      </w:r>
      <w:r w:rsidRPr="000807BB" w:rsidR="007217AD">
        <w:rPr>
          <w:rFonts w:ascii="Arial Narrow" w:hAnsi="Arial Narrow" w:cs="Arial"/>
          <w:color w:val="000000" w:themeColor="text1"/>
          <w:sz w:val="24"/>
          <w:szCs w:val="24"/>
        </w:rPr>
        <w:t xml:space="preserve"> d.o.o.</w:t>
      </w:r>
      <w:r w:rsidRPr="000807BB" w:rsidR="005A770B">
        <w:rPr>
          <w:rFonts w:ascii="Arial Narrow" w:hAnsi="Arial Narrow" w:cs="Arial"/>
          <w:color w:val="003366"/>
          <w:sz w:val="24"/>
          <w:szCs w:val="24"/>
        </w:rPr>
        <w:t xml:space="preserve"> </w:t>
      </w:r>
      <w:r w:rsidRPr="000807BB" w:rsidR="00E306DE">
        <w:rPr>
          <w:rFonts w:ascii="Arial Narrow" w:hAnsi="Arial Narrow" w:cs="Arial"/>
          <w:color w:val="000000" w:themeColor="text1"/>
          <w:sz w:val="24"/>
          <w:szCs w:val="24"/>
        </w:rPr>
        <w:t>pokre</w:t>
      </w:r>
      <w:r w:rsidRPr="000807BB" w:rsidR="00E306DE">
        <w:rPr>
          <w:rFonts w:ascii="Arial Narrow" w:hAnsi="Arial Narrow" w:cs="Calibri"/>
          <w:color w:val="000000" w:themeColor="text1"/>
          <w:sz w:val="24"/>
          <w:szCs w:val="24"/>
        </w:rPr>
        <w:t>ć</w:t>
      </w:r>
      <w:r w:rsidRPr="000807BB" w:rsidR="00E306DE">
        <w:rPr>
          <w:rFonts w:ascii="Arial Narrow" w:hAnsi="Arial Narrow" w:cs="Arial"/>
          <w:color w:val="000000" w:themeColor="text1"/>
          <w:sz w:val="24"/>
          <w:szCs w:val="24"/>
        </w:rPr>
        <w:t>e predste</w:t>
      </w:r>
      <w:r w:rsidRPr="000807BB" w:rsidR="00E306DE">
        <w:rPr>
          <w:rFonts w:ascii="Arial Narrow" w:hAnsi="Arial Narrow" w:cs="Calibri"/>
          <w:color w:val="000000" w:themeColor="text1"/>
          <w:sz w:val="24"/>
          <w:szCs w:val="24"/>
        </w:rPr>
        <w:t>č</w:t>
      </w:r>
      <w:r w:rsidRPr="000807BB" w:rsidR="00E306DE">
        <w:rPr>
          <w:rFonts w:ascii="Arial Narrow" w:hAnsi="Arial Narrow" w:cs="Arial"/>
          <w:color w:val="000000" w:themeColor="text1"/>
          <w:sz w:val="24"/>
          <w:szCs w:val="24"/>
        </w:rPr>
        <w:t>ajni postupak radi nenaplativih potra</w:t>
      </w:r>
      <w:r w:rsidRPr="000807BB" w:rsidR="00E306DE">
        <w:rPr>
          <w:rFonts w:ascii="Arial Narrow" w:hAnsi="Arial Narrow" w:cs="Calibri"/>
          <w:color w:val="000000" w:themeColor="text1"/>
          <w:sz w:val="24"/>
          <w:szCs w:val="24"/>
        </w:rPr>
        <w:t>ž</w:t>
      </w:r>
      <w:r w:rsidRPr="000807BB" w:rsidR="00E306DE">
        <w:rPr>
          <w:rFonts w:ascii="Arial Narrow" w:hAnsi="Arial Narrow" w:cs="Arial"/>
          <w:color w:val="000000" w:themeColor="text1"/>
          <w:sz w:val="24"/>
          <w:szCs w:val="24"/>
        </w:rPr>
        <w:t>iva</w:t>
      </w:r>
      <w:r w:rsidRPr="000807BB" w:rsidR="00042C1B">
        <w:rPr>
          <w:rFonts w:ascii="Arial Narrow" w:hAnsi="Arial Narrow" w:cs="Arial"/>
          <w:color w:val="000000" w:themeColor="text1"/>
          <w:sz w:val="24"/>
          <w:szCs w:val="24"/>
        </w:rPr>
        <w:t xml:space="preserve">nja i nelikvidnosti poslovanja, </w:t>
      </w:r>
      <w:r w:rsidRPr="000807BB" w:rsidR="00981451">
        <w:rPr>
          <w:rFonts w:ascii="Arial Narrow" w:hAnsi="Arial Narrow" w:cs="Arial"/>
          <w:color w:val="000000" w:themeColor="text1"/>
          <w:sz w:val="24"/>
          <w:szCs w:val="24"/>
        </w:rPr>
        <w:t>te blokade poslovnog ra</w:t>
      </w:r>
      <w:r w:rsidRPr="000807BB" w:rsidR="00981451">
        <w:rPr>
          <w:rFonts w:ascii="Arial Narrow" w:hAnsi="Arial Narrow" w:cs="Calibri"/>
          <w:color w:val="000000" w:themeColor="text1"/>
          <w:sz w:val="24"/>
          <w:szCs w:val="24"/>
        </w:rPr>
        <w:t>č</w:t>
      </w:r>
      <w:r w:rsidRPr="000807BB" w:rsidR="00981451">
        <w:rPr>
          <w:rFonts w:ascii="Arial Narrow" w:hAnsi="Arial Narrow" w:cs="Arial"/>
          <w:color w:val="000000" w:themeColor="text1"/>
          <w:sz w:val="24"/>
          <w:szCs w:val="24"/>
        </w:rPr>
        <w:t xml:space="preserve">una. </w:t>
      </w:r>
      <w:r w:rsidRPr="000807BB" w:rsidR="0006044F">
        <w:rPr>
          <w:rFonts w:ascii="Arial Narrow" w:hAnsi="Arial Narrow" w:cs="Arial"/>
          <w:sz w:val="24"/>
          <w:szCs w:val="24"/>
        </w:rPr>
        <w:t>Daljn</w:t>
      </w:r>
      <w:r w:rsidRPr="000807BB" w:rsidR="00097D22">
        <w:rPr>
          <w:rFonts w:ascii="Arial Narrow" w:hAnsi="Arial Narrow" w:cs="Arial"/>
          <w:sz w:val="24"/>
          <w:szCs w:val="24"/>
        </w:rPr>
        <w:t>ja blokada ra</w:t>
      </w:r>
      <w:r w:rsidRPr="000807BB" w:rsidR="00097D22">
        <w:rPr>
          <w:rFonts w:ascii="Arial Narrow" w:hAnsi="Arial Narrow" w:cs="Calibri"/>
          <w:sz w:val="24"/>
          <w:szCs w:val="24"/>
        </w:rPr>
        <w:t>č</w:t>
      </w:r>
      <w:r w:rsidRPr="000807BB" w:rsidR="00097D22">
        <w:rPr>
          <w:rFonts w:ascii="Arial Narrow" w:hAnsi="Arial Narrow" w:cs="Arial"/>
          <w:sz w:val="24"/>
          <w:szCs w:val="24"/>
        </w:rPr>
        <w:t>una uzrokovala bi</w:t>
      </w:r>
      <w:r w:rsidRPr="000807BB" w:rsidR="0006044F">
        <w:rPr>
          <w:rFonts w:ascii="Arial Narrow" w:hAnsi="Arial Narrow" w:cs="Arial"/>
          <w:sz w:val="24"/>
          <w:szCs w:val="24"/>
        </w:rPr>
        <w:t xml:space="preserve"> dugoro</w:t>
      </w:r>
      <w:r w:rsidRPr="000807BB" w:rsidR="0006044F">
        <w:rPr>
          <w:rFonts w:ascii="Arial Narrow" w:hAnsi="Arial Narrow" w:cs="Calibri"/>
          <w:sz w:val="24"/>
          <w:szCs w:val="24"/>
        </w:rPr>
        <w:t>č</w:t>
      </w:r>
      <w:r w:rsidRPr="000807BB" w:rsidR="0006044F">
        <w:rPr>
          <w:rFonts w:ascii="Arial Narrow" w:hAnsi="Arial Narrow" w:cs="Arial"/>
          <w:sz w:val="24"/>
          <w:szCs w:val="24"/>
        </w:rPr>
        <w:t>nu</w:t>
      </w:r>
      <w:r w:rsidRPr="000807BB" w:rsidR="00064A55">
        <w:rPr>
          <w:rFonts w:ascii="Arial Narrow" w:hAnsi="Arial Narrow" w:cs="Arial"/>
          <w:sz w:val="24"/>
          <w:szCs w:val="24"/>
        </w:rPr>
        <w:t xml:space="preserve"> nel</w:t>
      </w:r>
      <w:r w:rsidRPr="000807BB" w:rsidR="0006044F">
        <w:rPr>
          <w:rFonts w:ascii="Arial Narrow" w:hAnsi="Arial Narrow" w:cs="Arial"/>
          <w:sz w:val="24"/>
          <w:szCs w:val="24"/>
        </w:rPr>
        <w:t xml:space="preserve">ikvidnost što bi nedvojbeno imalo </w:t>
      </w:r>
      <w:r w:rsidRPr="000807BB" w:rsidR="00064A55">
        <w:rPr>
          <w:rFonts w:ascii="Arial Narrow" w:hAnsi="Arial Narrow" w:cs="Arial"/>
          <w:sz w:val="24"/>
          <w:szCs w:val="24"/>
        </w:rPr>
        <w:t>dalekose</w:t>
      </w:r>
      <w:r w:rsidRPr="000807BB" w:rsidR="00064A55">
        <w:rPr>
          <w:rFonts w:ascii="Arial Narrow" w:hAnsi="Arial Narrow" w:cs="Calibri"/>
          <w:sz w:val="24"/>
          <w:szCs w:val="24"/>
        </w:rPr>
        <w:t>ž</w:t>
      </w:r>
      <w:r w:rsidRPr="000807BB" w:rsidR="00064A55">
        <w:rPr>
          <w:rFonts w:ascii="Arial Narrow" w:hAnsi="Arial Narrow" w:cs="Arial"/>
          <w:sz w:val="24"/>
          <w:szCs w:val="24"/>
        </w:rPr>
        <w:t xml:space="preserve">ne </w:t>
      </w:r>
      <w:r w:rsidRPr="000807BB" w:rsidR="0006044F">
        <w:rPr>
          <w:rFonts w:ascii="Arial Narrow" w:hAnsi="Arial Narrow" w:cs="Arial"/>
          <w:sz w:val="24"/>
          <w:szCs w:val="24"/>
        </w:rPr>
        <w:t xml:space="preserve">negativne </w:t>
      </w:r>
      <w:r w:rsidRPr="000807BB" w:rsidR="00064A55">
        <w:rPr>
          <w:rFonts w:ascii="Arial Narrow" w:hAnsi="Arial Narrow" w:cs="Arial"/>
          <w:sz w:val="24"/>
          <w:szCs w:val="24"/>
        </w:rPr>
        <w:t>pos</w:t>
      </w:r>
      <w:r w:rsidRPr="000807BB" w:rsidR="008A61AF">
        <w:rPr>
          <w:rFonts w:ascii="Arial Narrow" w:hAnsi="Arial Narrow" w:cs="Arial"/>
          <w:sz w:val="24"/>
          <w:szCs w:val="24"/>
        </w:rPr>
        <w:t>ljedice za nastavak poslovanja</w:t>
      </w:r>
      <w:r w:rsidRPr="000807BB" w:rsidR="00E44805">
        <w:rPr>
          <w:rFonts w:ascii="Arial Narrow" w:hAnsi="Arial Narrow" w:cs="Arial"/>
          <w:sz w:val="24"/>
          <w:szCs w:val="24"/>
        </w:rPr>
        <w:t xml:space="preserve">, </w:t>
      </w:r>
      <w:r w:rsidRPr="000807BB" w:rsidR="005E3673">
        <w:rPr>
          <w:rFonts w:ascii="Arial Narrow" w:hAnsi="Arial Narrow" w:cs="Arial"/>
          <w:sz w:val="24"/>
          <w:szCs w:val="24"/>
        </w:rPr>
        <w:t>a u kona</w:t>
      </w:r>
      <w:r w:rsidRPr="000807BB" w:rsidR="005E3673">
        <w:rPr>
          <w:rFonts w:ascii="Arial Narrow" w:hAnsi="Arial Narrow" w:cs="Calibri"/>
          <w:sz w:val="24"/>
          <w:szCs w:val="24"/>
        </w:rPr>
        <w:t>č</w:t>
      </w:r>
      <w:r w:rsidRPr="000807BB" w:rsidR="005E3673">
        <w:rPr>
          <w:rFonts w:ascii="Arial Narrow" w:hAnsi="Arial Narrow" w:cs="Arial"/>
          <w:sz w:val="24"/>
          <w:szCs w:val="24"/>
        </w:rPr>
        <w:t xml:space="preserve">nici bi </w:t>
      </w:r>
      <w:r w:rsidRPr="000807BB" w:rsidR="00E06E56">
        <w:rPr>
          <w:rFonts w:ascii="Arial Narrow" w:hAnsi="Arial Narrow" w:cs="Arial"/>
          <w:sz w:val="24"/>
          <w:szCs w:val="24"/>
        </w:rPr>
        <w:t xml:space="preserve">vjerojatno dovelo i do </w:t>
      </w:r>
      <w:r w:rsidRPr="000807BB" w:rsidR="00FA5EA0">
        <w:rPr>
          <w:rFonts w:ascii="Arial Narrow" w:hAnsi="Arial Narrow" w:cs="Arial"/>
          <w:sz w:val="24"/>
          <w:szCs w:val="24"/>
        </w:rPr>
        <w:t>prekid</w:t>
      </w:r>
      <w:r w:rsidRPr="000807BB" w:rsidR="00E06E56">
        <w:rPr>
          <w:rFonts w:ascii="Arial Narrow" w:hAnsi="Arial Narrow" w:cs="Arial"/>
          <w:sz w:val="24"/>
          <w:szCs w:val="24"/>
        </w:rPr>
        <w:t>a</w:t>
      </w:r>
      <w:r w:rsidRPr="000807BB" w:rsidR="005E3673">
        <w:rPr>
          <w:rFonts w:ascii="Arial Narrow" w:hAnsi="Arial Narrow" w:cs="Arial"/>
          <w:sz w:val="24"/>
          <w:szCs w:val="24"/>
        </w:rPr>
        <w:t xml:space="preserve"> poslovanja, odnosno ste</w:t>
      </w:r>
      <w:r w:rsidRPr="000807BB" w:rsidR="005E3673">
        <w:rPr>
          <w:rFonts w:ascii="Arial Narrow" w:hAnsi="Arial Narrow" w:cs="Calibri"/>
          <w:sz w:val="24"/>
          <w:szCs w:val="24"/>
        </w:rPr>
        <w:t>č</w:t>
      </w:r>
      <w:r w:rsidRPr="000807BB" w:rsidR="005E3673">
        <w:rPr>
          <w:rFonts w:ascii="Arial Narrow" w:hAnsi="Arial Narrow" w:cs="Arial"/>
          <w:sz w:val="24"/>
          <w:szCs w:val="24"/>
        </w:rPr>
        <w:t xml:space="preserve">aja. </w:t>
      </w:r>
    </w:p>
    <w:p w:rsidRPr="00976DDE" w:rsidR="00F605C4" w:rsidP="000807BB" w:rsidRDefault="00F605C4">
      <w:pPr>
        <w:spacing w:after="0" w:line="360" w:lineRule="auto"/>
        <w:contextualSpacing/>
        <w:jc w:val="both"/>
        <w:rPr>
          <w:rFonts w:ascii="Arial Narrow" w:hAnsi="Arial Narrow" w:cs="Arial"/>
          <w:color w:val="FF0000"/>
          <w:sz w:val="24"/>
          <w:szCs w:val="24"/>
        </w:rPr>
      </w:pPr>
    </w:p>
    <w:p w:rsidRPr="000807BB" w:rsidR="00F605C4" w:rsidP="000807BB" w:rsidRDefault="009C4A19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ITALINA</w:t>
      </w:r>
      <w:r w:rsidRPr="000807BB" w:rsidR="007217AD">
        <w:rPr>
          <w:rFonts w:ascii="Arial Narrow" w:hAnsi="Arial Narrow" w:cs="Arial"/>
          <w:sz w:val="24"/>
          <w:szCs w:val="24"/>
        </w:rPr>
        <w:t xml:space="preserve"> d.o.o.</w:t>
      </w:r>
      <w:r w:rsidRPr="000807BB" w:rsidR="005A770B">
        <w:rPr>
          <w:rFonts w:ascii="Arial Narrow" w:hAnsi="Arial Narrow" w:cs="Arial"/>
          <w:sz w:val="24"/>
          <w:szCs w:val="24"/>
        </w:rPr>
        <w:t xml:space="preserve"> </w:t>
      </w:r>
      <w:r w:rsidRPr="000807BB" w:rsidR="0006044F">
        <w:rPr>
          <w:rFonts w:ascii="Arial Narrow" w:hAnsi="Arial Narrow" w:cs="Arial"/>
          <w:sz w:val="24"/>
          <w:szCs w:val="24"/>
        </w:rPr>
        <w:t>planira p</w:t>
      </w:r>
      <w:r w:rsidRPr="000807BB" w:rsidR="00064A55">
        <w:rPr>
          <w:rFonts w:ascii="Arial Narrow" w:hAnsi="Arial Narrow" w:cs="Arial"/>
          <w:sz w:val="24"/>
          <w:szCs w:val="24"/>
        </w:rPr>
        <w:t xml:space="preserve">okretanjem </w:t>
      </w:r>
      <w:r w:rsidRPr="000807BB" w:rsidR="003B7812">
        <w:rPr>
          <w:rFonts w:ascii="Arial Narrow" w:hAnsi="Arial Narrow" w:cs="Arial"/>
          <w:sz w:val="24"/>
          <w:szCs w:val="24"/>
        </w:rPr>
        <w:t>predste</w:t>
      </w:r>
      <w:r w:rsidRPr="000807BB" w:rsidR="003B7812">
        <w:rPr>
          <w:rFonts w:ascii="Arial Narrow" w:hAnsi="Arial Narrow" w:cs="Calibri"/>
          <w:sz w:val="24"/>
          <w:szCs w:val="24"/>
        </w:rPr>
        <w:t>č</w:t>
      </w:r>
      <w:r w:rsidRPr="000807BB" w:rsidR="003B7812">
        <w:rPr>
          <w:rFonts w:ascii="Arial Narrow" w:hAnsi="Arial Narrow" w:cs="Arial"/>
          <w:sz w:val="24"/>
          <w:szCs w:val="24"/>
        </w:rPr>
        <w:t xml:space="preserve">ajnog postupka </w:t>
      </w:r>
      <w:r w:rsidRPr="000807BB" w:rsidR="001704CA">
        <w:rPr>
          <w:rFonts w:ascii="Arial Narrow" w:hAnsi="Arial Narrow" w:cs="Arial"/>
          <w:sz w:val="24"/>
          <w:szCs w:val="24"/>
        </w:rPr>
        <w:t xml:space="preserve">prema </w:t>
      </w:r>
      <w:r w:rsidRPr="000807BB" w:rsidR="00CE73CE">
        <w:rPr>
          <w:rFonts w:ascii="Arial Narrow" w:hAnsi="Arial Narrow" w:cs="Arial"/>
          <w:sz w:val="24"/>
          <w:szCs w:val="24"/>
        </w:rPr>
        <w:t>Ste</w:t>
      </w:r>
      <w:r w:rsidRPr="000807BB" w:rsidR="00CE73CE">
        <w:rPr>
          <w:rFonts w:ascii="Arial Narrow" w:hAnsi="Arial Narrow" w:cs="Calibri"/>
          <w:sz w:val="24"/>
          <w:szCs w:val="24"/>
        </w:rPr>
        <w:t>č</w:t>
      </w:r>
      <w:r w:rsidRPr="000807BB" w:rsidR="00CE73CE">
        <w:rPr>
          <w:rFonts w:ascii="Arial Narrow" w:hAnsi="Arial Narrow" w:cs="Arial"/>
          <w:sz w:val="24"/>
          <w:szCs w:val="24"/>
        </w:rPr>
        <w:t xml:space="preserve">ajnom </w:t>
      </w:r>
      <w:r w:rsidRPr="000807BB" w:rsidR="001704CA">
        <w:rPr>
          <w:rFonts w:ascii="Arial Narrow" w:hAnsi="Arial Narrow" w:cs="Arial"/>
          <w:sz w:val="24"/>
          <w:szCs w:val="24"/>
        </w:rPr>
        <w:t xml:space="preserve">Zakonu </w:t>
      </w:r>
      <w:r w:rsidRPr="000807BB" w:rsidR="001C3471">
        <w:rPr>
          <w:rFonts w:ascii="Arial Narrow" w:hAnsi="Arial Narrow" w:cs="Arial"/>
          <w:sz w:val="24"/>
          <w:szCs w:val="24"/>
        </w:rPr>
        <w:t>(NN 71/15</w:t>
      </w:r>
      <w:r w:rsidRPr="000807BB" w:rsidR="00A93976">
        <w:rPr>
          <w:rFonts w:ascii="Arial Narrow" w:hAnsi="Arial Narrow" w:cs="Arial"/>
          <w:sz w:val="24"/>
          <w:szCs w:val="24"/>
        </w:rPr>
        <w:t>, 104/17</w:t>
      </w:r>
      <w:r w:rsidRPr="000807BB" w:rsidR="00D47F44">
        <w:rPr>
          <w:rFonts w:ascii="Arial Narrow" w:hAnsi="Arial Narrow" w:cs="Arial"/>
          <w:sz w:val="24"/>
          <w:szCs w:val="24"/>
        </w:rPr>
        <w:t xml:space="preserve">) </w:t>
      </w:r>
      <w:r w:rsidRPr="000807BB" w:rsidR="0006044F">
        <w:rPr>
          <w:rFonts w:ascii="Arial Narrow" w:hAnsi="Arial Narrow" w:cs="Arial"/>
          <w:sz w:val="24"/>
          <w:szCs w:val="24"/>
        </w:rPr>
        <w:t xml:space="preserve">deblokirati </w:t>
      </w:r>
      <w:r w:rsidRPr="000807BB" w:rsidR="00DB2F44">
        <w:rPr>
          <w:rFonts w:ascii="Arial Narrow" w:hAnsi="Arial Narrow" w:cs="Arial"/>
          <w:sz w:val="24"/>
          <w:szCs w:val="24"/>
        </w:rPr>
        <w:t xml:space="preserve">svoj </w:t>
      </w:r>
      <w:r w:rsidRPr="000807BB" w:rsidR="0006044F">
        <w:rPr>
          <w:rFonts w:ascii="Arial Narrow" w:hAnsi="Arial Narrow" w:cs="Arial"/>
          <w:sz w:val="24"/>
          <w:szCs w:val="24"/>
        </w:rPr>
        <w:t>poslovni ra</w:t>
      </w:r>
      <w:r w:rsidRPr="000807BB" w:rsidR="0006044F">
        <w:rPr>
          <w:rFonts w:ascii="Arial Narrow" w:hAnsi="Arial Narrow" w:cs="Calibri"/>
          <w:sz w:val="24"/>
          <w:szCs w:val="24"/>
        </w:rPr>
        <w:t>č</w:t>
      </w:r>
      <w:r w:rsidRPr="000807BB" w:rsidR="0006044F">
        <w:rPr>
          <w:rFonts w:ascii="Arial Narrow" w:hAnsi="Arial Narrow" w:cs="Arial"/>
          <w:sz w:val="24"/>
          <w:szCs w:val="24"/>
        </w:rPr>
        <w:t>un</w:t>
      </w:r>
      <w:r w:rsidRPr="000807BB" w:rsidR="00097D22">
        <w:rPr>
          <w:rFonts w:ascii="Arial Narrow" w:hAnsi="Arial Narrow" w:cs="Arial"/>
          <w:sz w:val="24"/>
          <w:szCs w:val="24"/>
        </w:rPr>
        <w:t>,</w:t>
      </w:r>
      <w:r w:rsidRPr="000807BB" w:rsidR="0006044F">
        <w:rPr>
          <w:rFonts w:ascii="Arial Narrow" w:hAnsi="Arial Narrow" w:cs="Arial"/>
          <w:sz w:val="24"/>
          <w:szCs w:val="24"/>
        </w:rPr>
        <w:t xml:space="preserve"> što je </w:t>
      </w:r>
      <w:r w:rsidRPr="000807BB" w:rsidR="005E3673">
        <w:rPr>
          <w:rFonts w:ascii="Arial Narrow" w:hAnsi="Arial Narrow" w:cs="Arial"/>
          <w:sz w:val="24"/>
          <w:szCs w:val="24"/>
        </w:rPr>
        <w:t xml:space="preserve">ujedno i </w:t>
      </w:r>
      <w:r w:rsidRPr="000807BB" w:rsidR="0006044F">
        <w:rPr>
          <w:rFonts w:ascii="Arial Narrow" w:hAnsi="Arial Narrow" w:cs="Arial"/>
          <w:sz w:val="24"/>
          <w:szCs w:val="24"/>
        </w:rPr>
        <w:t>preduvjet za nastavak redovnog poslov</w:t>
      </w:r>
      <w:r w:rsidRPr="000807BB" w:rsidR="002C3ED4">
        <w:rPr>
          <w:rFonts w:ascii="Arial Narrow" w:hAnsi="Arial Narrow" w:cs="Arial"/>
          <w:sz w:val="24"/>
          <w:szCs w:val="24"/>
        </w:rPr>
        <w:t>anja. Deblokada ra</w:t>
      </w:r>
      <w:r w:rsidRPr="00424754" w:rsidR="002C3ED4">
        <w:rPr>
          <w:rFonts w:ascii="Arial Narrow" w:hAnsi="Arial Narrow" w:cs="Arial"/>
          <w:sz w:val="24"/>
          <w:szCs w:val="24"/>
        </w:rPr>
        <w:t>č</w:t>
      </w:r>
      <w:r w:rsidRPr="000807BB" w:rsidR="002C3ED4">
        <w:rPr>
          <w:rFonts w:ascii="Arial Narrow" w:hAnsi="Arial Narrow" w:cs="Arial"/>
          <w:sz w:val="24"/>
          <w:szCs w:val="24"/>
        </w:rPr>
        <w:t>una omogu</w:t>
      </w:r>
      <w:r w:rsidRPr="00424754" w:rsidR="002C3ED4">
        <w:rPr>
          <w:rFonts w:ascii="Arial Narrow" w:hAnsi="Arial Narrow" w:cs="Arial"/>
          <w:sz w:val="24"/>
          <w:szCs w:val="24"/>
        </w:rPr>
        <w:t>ć</w:t>
      </w:r>
      <w:r w:rsidRPr="000807BB" w:rsidR="002C3ED4">
        <w:rPr>
          <w:rFonts w:ascii="Arial Narrow" w:hAnsi="Arial Narrow" w:cs="Arial"/>
          <w:sz w:val="24"/>
          <w:szCs w:val="24"/>
        </w:rPr>
        <w:t>it</w:t>
      </w:r>
      <w:r w:rsidRPr="000807BB" w:rsidR="0006044F">
        <w:rPr>
          <w:rFonts w:ascii="Arial Narrow" w:hAnsi="Arial Narrow" w:cs="Arial"/>
          <w:sz w:val="24"/>
          <w:szCs w:val="24"/>
        </w:rPr>
        <w:t xml:space="preserve"> </w:t>
      </w:r>
      <w:r w:rsidRPr="00424754" w:rsidR="00DB2F44">
        <w:rPr>
          <w:rFonts w:ascii="Arial Narrow" w:hAnsi="Arial Narrow" w:cs="Arial"/>
          <w:sz w:val="24"/>
          <w:szCs w:val="24"/>
        </w:rPr>
        <w:t>ć</w:t>
      </w:r>
      <w:r w:rsidRPr="000807BB" w:rsidR="00DB2F44">
        <w:rPr>
          <w:rFonts w:ascii="Arial Narrow" w:hAnsi="Arial Narrow" w:cs="Arial"/>
          <w:sz w:val="24"/>
          <w:szCs w:val="24"/>
        </w:rPr>
        <w:t>e n</w:t>
      </w:r>
      <w:r w:rsidRPr="000807BB" w:rsidR="009A7BC4">
        <w:rPr>
          <w:rFonts w:ascii="Arial Narrow" w:hAnsi="Arial Narrow" w:cs="Arial"/>
          <w:sz w:val="24"/>
          <w:szCs w:val="24"/>
        </w:rPr>
        <w:t xml:space="preserve">astavak </w:t>
      </w:r>
      <w:r w:rsidRPr="000807BB" w:rsidR="001C3471">
        <w:rPr>
          <w:rFonts w:ascii="Arial Narrow" w:hAnsi="Arial Narrow" w:cs="Arial"/>
          <w:sz w:val="24"/>
          <w:szCs w:val="24"/>
        </w:rPr>
        <w:t xml:space="preserve">dosadašnjeg poslovanja, </w:t>
      </w:r>
      <w:r w:rsidRPr="000807BB" w:rsidR="003A26D3">
        <w:rPr>
          <w:rFonts w:ascii="Arial Narrow" w:hAnsi="Arial Narrow" w:cs="Arial"/>
          <w:sz w:val="24"/>
          <w:szCs w:val="24"/>
        </w:rPr>
        <w:t xml:space="preserve">odnosno </w:t>
      </w:r>
      <w:r w:rsidRPr="00424754" w:rsidR="00424754">
        <w:rPr>
          <w:rFonts w:ascii="Arial Narrow" w:hAnsi="Arial Narrow" w:cs="Arial"/>
          <w:sz w:val="24"/>
          <w:szCs w:val="24"/>
        </w:rPr>
        <w:t xml:space="preserve">pružanje </w:t>
      </w:r>
      <w:r w:rsidR="00424754">
        <w:rPr>
          <w:rFonts w:ascii="Arial Narrow" w:hAnsi="Arial Narrow" w:cs="Arial"/>
          <w:sz w:val="24"/>
          <w:szCs w:val="24"/>
        </w:rPr>
        <w:t>savjetodavnih usluga</w:t>
      </w:r>
      <w:r w:rsidRPr="00424754" w:rsidR="00424754">
        <w:rPr>
          <w:rFonts w:ascii="Arial Narrow" w:hAnsi="Arial Narrow" w:cs="Arial"/>
          <w:sz w:val="24"/>
          <w:szCs w:val="24"/>
        </w:rPr>
        <w:t xml:space="preserve"> u svrhu korištenja programa za potpore iz EU fondova.</w:t>
      </w:r>
    </w:p>
    <w:p w:rsidRPr="000807BB" w:rsidR="00F605C4" w:rsidP="000807BB" w:rsidRDefault="00F605C4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Pr="000807BB" w:rsidR="00D83863" w:rsidP="000807BB" w:rsidRDefault="00D83863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Deblokada ra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una i odgoda pla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anja starih obaveza za vrijeme trajanja</w:t>
      </w:r>
      <w:r w:rsidRPr="000807BB" w:rsidR="009A7BC4">
        <w:rPr>
          <w:rFonts w:ascii="Arial Narrow" w:hAnsi="Arial Narrow" w:cs="Arial"/>
          <w:sz w:val="24"/>
          <w:szCs w:val="24"/>
        </w:rPr>
        <w:t xml:space="preserve"> postupka te</w:t>
      </w:r>
      <w:r w:rsidRPr="000807BB" w:rsidR="00920CB1">
        <w:rPr>
          <w:rFonts w:ascii="Arial Narrow" w:hAnsi="Arial Narrow" w:cs="Arial"/>
          <w:sz w:val="24"/>
          <w:szCs w:val="24"/>
        </w:rPr>
        <w:t xml:space="preserve"> reprogram istih, </w:t>
      </w:r>
      <w:r w:rsidRPr="000807BB" w:rsidR="00097D22">
        <w:rPr>
          <w:rFonts w:ascii="Arial Narrow" w:hAnsi="Arial Narrow" w:cs="Arial"/>
          <w:sz w:val="24"/>
          <w:szCs w:val="24"/>
        </w:rPr>
        <w:t xml:space="preserve">vratit </w:t>
      </w:r>
      <w:r w:rsidRPr="000807BB" w:rsidR="00097D22">
        <w:rPr>
          <w:rFonts w:ascii="Arial Narrow" w:hAnsi="Arial Narrow" w:cs="Calibri"/>
          <w:sz w:val="24"/>
          <w:szCs w:val="24"/>
        </w:rPr>
        <w:t>ć</w:t>
      </w:r>
      <w:r w:rsidRPr="000807BB" w:rsidR="00097D22">
        <w:rPr>
          <w:rFonts w:ascii="Arial Narrow" w:hAnsi="Arial Narrow" w:cs="Arial"/>
          <w:sz w:val="24"/>
          <w:szCs w:val="24"/>
        </w:rPr>
        <w:t>e tvrtku u</w:t>
      </w:r>
      <w:r w:rsidRPr="000807BB">
        <w:rPr>
          <w:rFonts w:ascii="Arial Narrow" w:hAnsi="Arial Narrow" w:cs="Arial"/>
          <w:sz w:val="24"/>
          <w:szCs w:val="24"/>
        </w:rPr>
        <w:t xml:space="preserve"> stanje likvidnosti, a kroz program operativnog i financ</w:t>
      </w:r>
      <w:r w:rsidRPr="000807BB" w:rsidR="00097D22">
        <w:rPr>
          <w:rFonts w:ascii="Arial Narrow" w:hAnsi="Arial Narrow" w:cs="Arial"/>
          <w:sz w:val="24"/>
          <w:szCs w:val="24"/>
        </w:rPr>
        <w:t>ijskog restrukturiranja stvorit</w:t>
      </w:r>
      <w:r w:rsidRPr="000807BB">
        <w:rPr>
          <w:rFonts w:ascii="Arial Narrow" w:hAnsi="Arial Narrow" w:cs="Arial"/>
          <w:sz w:val="24"/>
          <w:szCs w:val="24"/>
        </w:rPr>
        <w:t xml:space="preserve"> 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 xml:space="preserve">e se preduvjeti za </w:t>
      </w:r>
      <w:r w:rsidRPr="000807BB" w:rsidR="00FE0222">
        <w:rPr>
          <w:rFonts w:ascii="Arial Narrow" w:hAnsi="Arial Narrow" w:cs="Arial"/>
          <w:sz w:val="24"/>
          <w:szCs w:val="24"/>
        </w:rPr>
        <w:t>daljni odr</w:t>
      </w:r>
      <w:r w:rsidRPr="000807BB" w:rsidR="00FE0222">
        <w:rPr>
          <w:rFonts w:ascii="Arial Narrow" w:hAnsi="Arial Narrow" w:cs="Calibri"/>
          <w:sz w:val="24"/>
          <w:szCs w:val="24"/>
        </w:rPr>
        <w:t>ž</w:t>
      </w:r>
      <w:r w:rsidRPr="000807BB" w:rsidR="00FE0222">
        <w:rPr>
          <w:rFonts w:ascii="Arial Narrow" w:hAnsi="Arial Narrow" w:cs="Arial"/>
          <w:sz w:val="24"/>
          <w:szCs w:val="24"/>
        </w:rPr>
        <w:t xml:space="preserve">ivi </w:t>
      </w:r>
      <w:r w:rsidRPr="000807BB">
        <w:rPr>
          <w:rFonts w:ascii="Arial Narrow" w:hAnsi="Arial Narrow" w:cs="Arial"/>
          <w:sz w:val="24"/>
          <w:szCs w:val="24"/>
        </w:rPr>
        <w:t xml:space="preserve">nastavak poslovanja i nakon završetka </w:t>
      </w:r>
      <w:r w:rsidRPr="000807BB" w:rsidR="003B7812">
        <w:rPr>
          <w:rFonts w:ascii="Arial Narrow" w:hAnsi="Arial Narrow" w:cs="Arial"/>
          <w:sz w:val="24"/>
          <w:szCs w:val="24"/>
        </w:rPr>
        <w:t>predste</w:t>
      </w:r>
      <w:r w:rsidRPr="000807BB" w:rsidR="003B7812">
        <w:rPr>
          <w:rFonts w:ascii="Arial Narrow" w:hAnsi="Arial Narrow" w:cs="Calibri"/>
          <w:sz w:val="24"/>
          <w:szCs w:val="24"/>
        </w:rPr>
        <w:t>č</w:t>
      </w:r>
      <w:r w:rsidRPr="000807BB" w:rsidR="003B7812">
        <w:rPr>
          <w:rFonts w:ascii="Arial Narrow" w:hAnsi="Arial Narrow" w:cs="Arial"/>
          <w:sz w:val="24"/>
          <w:szCs w:val="24"/>
        </w:rPr>
        <w:t xml:space="preserve">ajnog postupka. </w:t>
      </w:r>
    </w:p>
    <w:p w:rsidRPr="000807BB" w:rsidR="00DD7808" w:rsidP="000807BB" w:rsidRDefault="00DD7808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Pr="000807BB" w:rsidR="00DD7808" w:rsidP="000807BB" w:rsidRDefault="00DD7808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 xml:space="preserve">Glavni cilj </w:t>
      </w:r>
      <w:r w:rsidRPr="000807BB" w:rsidR="00960606">
        <w:rPr>
          <w:rFonts w:ascii="Arial Narrow" w:hAnsi="Arial Narrow" w:cs="Arial"/>
          <w:sz w:val="24"/>
          <w:szCs w:val="24"/>
        </w:rPr>
        <w:t xml:space="preserve">za </w:t>
      </w:r>
      <w:r w:rsidRPr="000807BB">
        <w:rPr>
          <w:rFonts w:ascii="Arial Narrow" w:hAnsi="Arial Narrow" w:cs="Arial"/>
          <w:sz w:val="24"/>
          <w:szCs w:val="24"/>
        </w:rPr>
        <w:t>pokretanja postupka je nastavak poslovanja i p</w:t>
      </w:r>
      <w:r w:rsidRPr="000807BB" w:rsidR="00C44664">
        <w:rPr>
          <w:rFonts w:ascii="Arial Narrow" w:hAnsi="Arial Narrow" w:cs="Arial"/>
          <w:sz w:val="24"/>
          <w:szCs w:val="24"/>
        </w:rPr>
        <w:t>odmirenje dugovanja prema</w:t>
      </w:r>
      <w:r w:rsidRPr="000807BB">
        <w:rPr>
          <w:rFonts w:ascii="Arial Narrow" w:hAnsi="Arial Narrow" w:cs="Arial"/>
          <w:sz w:val="24"/>
          <w:szCs w:val="24"/>
        </w:rPr>
        <w:t xml:space="preserve"> vjero</w:t>
      </w:r>
      <w:r w:rsidRPr="000807BB" w:rsidR="0003088D">
        <w:rPr>
          <w:rFonts w:ascii="Arial Narrow" w:hAnsi="Arial Narrow" w:cs="Arial"/>
          <w:sz w:val="24"/>
          <w:szCs w:val="24"/>
        </w:rPr>
        <w:t>vnicima u najve</w:t>
      </w:r>
      <w:r w:rsidRPr="000807BB" w:rsidR="0003088D">
        <w:rPr>
          <w:rFonts w:ascii="Arial Narrow" w:hAnsi="Arial Narrow" w:cs="Calibri"/>
          <w:sz w:val="24"/>
          <w:szCs w:val="24"/>
        </w:rPr>
        <w:t>ć</w:t>
      </w:r>
      <w:r w:rsidRPr="000807BB" w:rsidR="0003088D">
        <w:rPr>
          <w:rFonts w:ascii="Arial Narrow" w:hAnsi="Arial Narrow" w:cs="Arial"/>
          <w:sz w:val="24"/>
          <w:szCs w:val="24"/>
        </w:rPr>
        <w:t>oj mogu</w:t>
      </w:r>
      <w:r w:rsidRPr="000807BB" w:rsidR="0003088D">
        <w:rPr>
          <w:rFonts w:ascii="Arial Narrow" w:hAnsi="Arial Narrow" w:cs="Calibri"/>
          <w:sz w:val="24"/>
          <w:szCs w:val="24"/>
        </w:rPr>
        <w:t>ć</w:t>
      </w:r>
      <w:r w:rsidRPr="000807BB" w:rsidR="0003088D">
        <w:rPr>
          <w:rFonts w:ascii="Arial Narrow" w:hAnsi="Arial Narrow" w:cs="Arial"/>
          <w:sz w:val="24"/>
          <w:szCs w:val="24"/>
        </w:rPr>
        <w:t xml:space="preserve">oj mjeri. </w:t>
      </w:r>
      <w:r w:rsidRPr="000807BB">
        <w:rPr>
          <w:rFonts w:ascii="Arial Narrow" w:hAnsi="Arial Narrow" w:cs="Arial"/>
          <w:sz w:val="24"/>
          <w:szCs w:val="24"/>
        </w:rPr>
        <w:t xml:space="preserve"> </w:t>
      </w:r>
    </w:p>
    <w:p w:rsidRPr="000807BB" w:rsidR="00023594" w:rsidP="000807BB" w:rsidRDefault="00413897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  <w:r w:rsidRPr="000807BB">
        <w:rPr>
          <w:rFonts w:ascii="Arial Narrow" w:hAnsi="Arial Narrow" w:cs="Arial"/>
          <w:color w:val="000000" w:themeColor="text1"/>
          <w:sz w:val="24"/>
          <w:szCs w:val="24"/>
        </w:rPr>
        <w:t xml:space="preserve">Dodatni argument za donošenje </w:t>
      </w:r>
      <w:r w:rsidRPr="000807BB" w:rsidR="00CC1B9A">
        <w:rPr>
          <w:rFonts w:ascii="Arial Narrow" w:hAnsi="Arial Narrow" w:cs="Arial"/>
          <w:color w:val="000000" w:themeColor="text1"/>
          <w:sz w:val="24"/>
          <w:szCs w:val="24"/>
        </w:rPr>
        <w:t>Rješenja o otvaranju</w:t>
      </w:r>
      <w:r w:rsidRPr="000807BB">
        <w:rPr>
          <w:rFonts w:ascii="Arial Narrow" w:hAnsi="Arial Narrow" w:cs="Arial"/>
          <w:color w:val="000000" w:themeColor="text1"/>
          <w:sz w:val="24"/>
          <w:szCs w:val="24"/>
        </w:rPr>
        <w:t xml:space="preserve"> </w:t>
      </w:r>
      <w:r w:rsidRPr="000807BB" w:rsidR="003B7812">
        <w:rPr>
          <w:rFonts w:ascii="Arial Narrow" w:hAnsi="Arial Narrow" w:cs="Arial"/>
          <w:color w:val="000000" w:themeColor="text1"/>
          <w:sz w:val="24"/>
          <w:szCs w:val="24"/>
        </w:rPr>
        <w:t>predste</w:t>
      </w:r>
      <w:r w:rsidRPr="000807BB" w:rsidR="003B7812">
        <w:rPr>
          <w:rFonts w:ascii="Arial Narrow" w:hAnsi="Arial Narrow" w:cs="Calibri"/>
          <w:color w:val="000000" w:themeColor="text1"/>
          <w:sz w:val="24"/>
          <w:szCs w:val="24"/>
        </w:rPr>
        <w:t>č</w:t>
      </w:r>
      <w:r w:rsidRPr="000807BB" w:rsidR="003B7812">
        <w:rPr>
          <w:rFonts w:ascii="Arial Narrow" w:hAnsi="Arial Narrow" w:cs="Arial"/>
          <w:color w:val="000000" w:themeColor="text1"/>
          <w:sz w:val="24"/>
          <w:szCs w:val="24"/>
        </w:rPr>
        <w:t xml:space="preserve">ajnog </w:t>
      </w:r>
      <w:r w:rsidRPr="000807BB">
        <w:rPr>
          <w:rFonts w:ascii="Arial Narrow" w:hAnsi="Arial Narrow" w:cs="Arial"/>
          <w:color w:val="000000" w:themeColor="text1"/>
          <w:sz w:val="24"/>
          <w:szCs w:val="24"/>
        </w:rPr>
        <w:t xml:space="preserve">postupka </w:t>
      </w:r>
      <w:r w:rsidRPr="000807BB" w:rsidR="00042C1B">
        <w:rPr>
          <w:rFonts w:ascii="Arial Narrow" w:hAnsi="Arial Narrow" w:cs="Arial"/>
          <w:color w:val="000000" w:themeColor="text1"/>
          <w:sz w:val="24"/>
          <w:szCs w:val="24"/>
        </w:rPr>
        <w:t>kao preduv</w:t>
      </w:r>
      <w:r w:rsidRPr="000807BB" w:rsidR="003B7812">
        <w:rPr>
          <w:rFonts w:ascii="Arial Narrow" w:hAnsi="Arial Narrow" w:cs="Arial"/>
          <w:color w:val="000000" w:themeColor="text1"/>
          <w:sz w:val="24"/>
          <w:szCs w:val="24"/>
        </w:rPr>
        <w:t>jeta</w:t>
      </w:r>
      <w:r w:rsidRPr="000807BB" w:rsidR="000C15F2">
        <w:rPr>
          <w:rFonts w:ascii="Arial Narrow" w:hAnsi="Arial Narrow" w:cs="Arial"/>
          <w:color w:val="000000" w:themeColor="text1"/>
          <w:sz w:val="24"/>
          <w:szCs w:val="24"/>
        </w:rPr>
        <w:t xml:space="preserve"> za nastavak poslovanja </w:t>
      </w:r>
      <w:r w:rsidRPr="000807BB">
        <w:rPr>
          <w:rFonts w:ascii="Arial Narrow" w:hAnsi="Arial Narrow" w:cs="Arial"/>
          <w:color w:val="000000" w:themeColor="text1"/>
          <w:sz w:val="24"/>
          <w:szCs w:val="24"/>
        </w:rPr>
        <w:t xml:space="preserve">je i </w:t>
      </w:r>
      <w:r w:rsidRPr="000807BB">
        <w:rPr>
          <w:rFonts w:ascii="Arial Narrow" w:hAnsi="Arial Narrow" w:cs="Calibri"/>
          <w:color w:val="000000" w:themeColor="text1"/>
          <w:sz w:val="24"/>
          <w:szCs w:val="24"/>
        </w:rPr>
        <w:t>č</w:t>
      </w:r>
      <w:r w:rsidRPr="000807BB">
        <w:rPr>
          <w:rFonts w:ascii="Arial Narrow" w:hAnsi="Arial Narrow" w:cs="Arial"/>
          <w:color w:val="000000" w:themeColor="text1"/>
          <w:sz w:val="24"/>
          <w:szCs w:val="24"/>
        </w:rPr>
        <w:t>injenica da je du</w:t>
      </w:r>
      <w:r w:rsidRPr="000807BB">
        <w:rPr>
          <w:rFonts w:ascii="Arial Narrow" w:hAnsi="Arial Narrow" w:cs="Calibri"/>
          <w:color w:val="000000" w:themeColor="text1"/>
          <w:sz w:val="24"/>
          <w:szCs w:val="24"/>
        </w:rPr>
        <w:t>ž</w:t>
      </w:r>
      <w:r w:rsidRPr="000807BB">
        <w:rPr>
          <w:rFonts w:ascii="Arial Narrow" w:hAnsi="Arial Narrow" w:cs="Arial"/>
          <w:color w:val="000000" w:themeColor="text1"/>
          <w:sz w:val="24"/>
          <w:szCs w:val="24"/>
        </w:rPr>
        <w:t xml:space="preserve">nik </w:t>
      </w:r>
      <w:r w:rsidR="009C4A19">
        <w:rPr>
          <w:rFonts w:ascii="Arial Narrow" w:hAnsi="Arial Narrow" w:cs="Arial"/>
          <w:color w:val="000000" w:themeColor="text1"/>
          <w:sz w:val="24"/>
          <w:szCs w:val="24"/>
        </w:rPr>
        <w:t>ITALINA</w:t>
      </w:r>
      <w:r w:rsidRPr="000807BB" w:rsidR="007217AD">
        <w:rPr>
          <w:rFonts w:ascii="Arial Narrow" w:hAnsi="Arial Narrow" w:cs="Arial"/>
          <w:color w:val="000000" w:themeColor="text1"/>
          <w:sz w:val="24"/>
          <w:szCs w:val="24"/>
        </w:rPr>
        <w:t xml:space="preserve"> d.o.o.</w:t>
      </w:r>
      <w:r w:rsidRPr="000807BB" w:rsidR="005A770B">
        <w:rPr>
          <w:rFonts w:ascii="Arial Narrow" w:hAnsi="Arial Narrow" w:cs="Arial"/>
          <w:color w:val="003366"/>
          <w:sz w:val="24"/>
          <w:szCs w:val="24"/>
        </w:rPr>
        <w:t xml:space="preserve"> </w:t>
      </w:r>
      <w:r w:rsidRPr="000807BB" w:rsidR="00023594">
        <w:rPr>
          <w:rFonts w:ascii="Arial Narrow" w:hAnsi="Arial Narrow" w:cs="Arial"/>
          <w:color w:val="000000" w:themeColor="text1"/>
          <w:sz w:val="24"/>
          <w:szCs w:val="24"/>
        </w:rPr>
        <w:t>i u blokadi nastavio poslovati te i u blokadi svak</w:t>
      </w:r>
      <w:r w:rsidRPr="000807BB" w:rsidR="0003088D">
        <w:rPr>
          <w:rFonts w:ascii="Arial Narrow" w:hAnsi="Arial Narrow" w:cs="Arial"/>
          <w:color w:val="000000" w:themeColor="text1"/>
          <w:sz w:val="24"/>
          <w:szCs w:val="24"/>
        </w:rPr>
        <w:t xml:space="preserve">im danom smanjuje svoje obaveze. </w:t>
      </w:r>
      <w:r w:rsidRPr="000807BB" w:rsidR="00097D22">
        <w:rPr>
          <w:rFonts w:ascii="Arial Narrow" w:hAnsi="Arial Narrow" w:cs="Arial"/>
          <w:color w:val="000000" w:themeColor="text1"/>
          <w:sz w:val="24"/>
          <w:szCs w:val="24"/>
        </w:rPr>
        <w:t>No,</w:t>
      </w:r>
      <w:r w:rsidRPr="000807BB" w:rsidR="003B7812">
        <w:rPr>
          <w:rFonts w:ascii="Arial Narrow" w:hAnsi="Arial Narrow" w:cs="Arial"/>
          <w:color w:val="000000" w:themeColor="text1"/>
          <w:sz w:val="24"/>
          <w:szCs w:val="24"/>
        </w:rPr>
        <w:t xml:space="preserve"> bez provo</w:t>
      </w:r>
      <w:r w:rsidRPr="000807BB" w:rsidR="003B7812">
        <w:rPr>
          <w:rFonts w:ascii="Arial Narrow" w:hAnsi="Arial Narrow" w:cs="Calibri"/>
          <w:color w:val="000000" w:themeColor="text1"/>
          <w:sz w:val="24"/>
          <w:szCs w:val="24"/>
        </w:rPr>
        <w:t>đ</w:t>
      </w:r>
      <w:r w:rsidRPr="000807BB" w:rsidR="003B7812">
        <w:rPr>
          <w:rFonts w:ascii="Arial Narrow" w:hAnsi="Arial Narrow" w:cs="Arial"/>
          <w:color w:val="000000" w:themeColor="text1"/>
          <w:sz w:val="24"/>
          <w:szCs w:val="24"/>
        </w:rPr>
        <w:t>enja predste</w:t>
      </w:r>
      <w:r w:rsidRPr="000807BB" w:rsidR="003B7812">
        <w:rPr>
          <w:rFonts w:ascii="Arial Narrow" w:hAnsi="Arial Narrow" w:cs="Calibri"/>
          <w:color w:val="000000" w:themeColor="text1"/>
          <w:sz w:val="24"/>
          <w:szCs w:val="24"/>
        </w:rPr>
        <w:t>č</w:t>
      </w:r>
      <w:r w:rsidRPr="000807BB" w:rsidR="003B7812">
        <w:rPr>
          <w:rFonts w:ascii="Arial Narrow" w:hAnsi="Arial Narrow" w:cs="Arial"/>
          <w:color w:val="000000" w:themeColor="text1"/>
          <w:sz w:val="24"/>
          <w:szCs w:val="24"/>
        </w:rPr>
        <w:t>ajnog postupka</w:t>
      </w:r>
      <w:r w:rsidRPr="000807BB" w:rsidR="008455B5">
        <w:rPr>
          <w:rFonts w:ascii="Arial Narrow" w:hAnsi="Arial Narrow" w:cs="Arial"/>
          <w:color w:val="000000" w:themeColor="text1"/>
          <w:sz w:val="24"/>
          <w:szCs w:val="24"/>
        </w:rPr>
        <w:t>,</w:t>
      </w:r>
      <w:r w:rsidRPr="000807BB" w:rsidR="003B7812">
        <w:rPr>
          <w:rFonts w:ascii="Arial Narrow" w:hAnsi="Arial Narrow" w:cs="Arial"/>
          <w:color w:val="000000" w:themeColor="text1"/>
          <w:sz w:val="24"/>
          <w:szCs w:val="24"/>
        </w:rPr>
        <w:t xml:space="preserve"> </w:t>
      </w:r>
      <w:r w:rsidRPr="000807BB" w:rsidR="00B47CCF">
        <w:rPr>
          <w:rFonts w:ascii="Arial Narrow" w:hAnsi="Arial Narrow" w:cs="Arial"/>
          <w:color w:val="000000" w:themeColor="text1"/>
          <w:sz w:val="24"/>
          <w:szCs w:val="24"/>
        </w:rPr>
        <w:t>du</w:t>
      </w:r>
      <w:r w:rsidRPr="000807BB" w:rsidR="00B47CCF">
        <w:rPr>
          <w:rFonts w:ascii="Arial Narrow" w:hAnsi="Arial Narrow" w:cs="Calibri"/>
          <w:color w:val="000000" w:themeColor="text1"/>
          <w:sz w:val="24"/>
          <w:szCs w:val="24"/>
        </w:rPr>
        <w:t>ž</w:t>
      </w:r>
      <w:r w:rsidRPr="000807BB" w:rsidR="00B47CCF">
        <w:rPr>
          <w:rFonts w:ascii="Arial Narrow" w:hAnsi="Arial Narrow" w:cs="Arial"/>
          <w:color w:val="000000" w:themeColor="text1"/>
          <w:sz w:val="24"/>
          <w:szCs w:val="24"/>
        </w:rPr>
        <w:t>nik nije u mogu</w:t>
      </w:r>
      <w:r w:rsidRPr="000807BB" w:rsidR="00B47CCF">
        <w:rPr>
          <w:rFonts w:ascii="Arial Narrow" w:hAnsi="Arial Narrow" w:cs="Calibri"/>
          <w:color w:val="000000" w:themeColor="text1"/>
          <w:sz w:val="24"/>
          <w:szCs w:val="24"/>
        </w:rPr>
        <w:t>ć</w:t>
      </w:r>
      <w:r w:rsidRPr="000807BB" w:rsidR="00B47CCF">
        <w:rPr>
          <w:rFonts w:ascii="Arial Narrow" w:hAnsi="Arial Narrow" w:cs="Arial"/>
          <w:color w:val="000000" w:themeColor="text1"/>
          <w:sz w:val="24"/>
          <w:szCs w:val="24"/>
        </w:rPr>
        <w:t xml:space="preserve">nosti restrukturirati tvrtku i podmiriti obaveze vjerovnicima. </w:t>
      </w:r>
    </w:p>
    <w:p w:rsidRPr="00CA0BBF" w:rsidR="00FE0222" w:rsidP="000807BB" w:rsidRDefault="00FE0222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</w:p>
    <w:p w:rsidRPr="00CA0BBF" w:rsidR="00CA0BBF" w:rsidP="00CA0BBF" w:rsidRDefault="00CA0BBF">
      <w:pPr>
        <w:spacing w:line="360" w:lineRule="auto"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  <w:r w:rsidRPr="00CA0BBF">
        <w:rPr>
          <w:rFonts w:ascii="Arial Narrow" w:hAnsi="Arial Narrow" w:cs="Arial"/>
          <w:color w:val="000000" w:themeColor="text1"/>
          <w:sz w:val="24"/>
          <w:szCs w:val="24"/>
        </w:rPr>
        <w:t>Procjenjuje se da bi društvo kroz predstečajni postupak podmirilo velik dio svojih obaveza te stvorilo povoljne predu</w:t>
      </w:r>
      <w:r>
        <w:rPr>
          <w:rFonts w:ascii="Arial Narrow" w:hAnsi="Arial Narrow" w:cs="Arial"/>
          <w:color w:val="000000" w:themeColor="text1"/>
          <w:sz w:val="24"/>
          <w:szCs w:val="24"/>
        </w:rPr>
        <w:t>vijete za pozitivno poslovanje i</w:t>
      </w:r>
      <w:r w:rsidRPr="00CA0BBF">
        <w:rPr>
          <w:rFonts w:ascii="Arial Narrow" w:hAnsi="Arial Narrow" w:cs="Arial"/>
          <w:color w:val="000000" w:themeColor="text1"/>
          <w:sz w:val="24"/>
          <w:szCs w:val="24"/>
        </w:rPr>
        <w:t xml:space="preserve"> očuvanje što većeg broja radnih mjesta. </w:t>
      </w:r>
    </w:p>
    <w:p w:rsidRPr="00F66F6B" w:rsidR="00CA0BBF" w:rsidP="00CA0BBF" w:rsidRDefault="00CA0BBF">
      <w:pPr>
        <w:spacing w:line="360" w:lineRule="auto"/>
        <w:jc w:val="both"/>
        <w:rPr>
          <w:rFonts w:ascii="Arial Narrow" w:hAnsi="Arial Narrow" w:cs="Arial"/>
          <w:color w:val="FF0000"/>
          <w:sz w:val="24"/>
          <w:szCs w:val="24"/>
        </w:rPr>
      </w:pPr>
      <w:r w:rsidRPr="00CA0BBF">
        <w:rPr>
          <w:rFonts w:ascii="Arial Narrow" w:hAnsi="Arial Narrow" w:cs="Arial"/>
          <w:color w:val="000000" w:themeColor="text1"/>
          <w:sz w:val="24"/>
          <w:szCs w:val="24"/>
        </w:rPr>
        <w:t>U slučaju stečaja koji će neminovno nastupiti neprovođenja predstečajnog postupka realni izgledi za daljnje poslovanje i podmirenje vjerovnika ne postoje.</w:t>
      </w:r>
      <w:r>
        <w:rPr>
          <w:rFonts w:ascii="Arial Narrow" w:hAnsi="Arial Narrow" w:cs="Arial"/>
          <w:color w:val="FF0000"/>
          <w:sz w:val="24"/>
          <w:szCs w:val="24"/>
        </w:rPr>
        <w:t xml:space="preserve">  </w:t>
      </w:r>
      <w:r w:rsidRPr="000807BB">
        <w:rPr>
          <w:rFonts w:ascii="Arial Narrow" w:hAnsi="Arial Narrow" w:cs="Arial"/>
          <w:sz w:val="24"/>
          <w:szCs w:val="24"/>
        </w:rPr>
        <w:br w:type="page"/>
      </w:r>
    </w:p>
    <w:p w:rsidRPr="000807BB" w:rsidR="00FE0222" w:rsidP="000807BB" w:rsidRDefault="00FE0222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lastRenderedPageBreak/>
        <w:t xml:space="preserve">U nastavku je Plan financijskog i operativnog restrukturiranja, 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iju polaznu to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 xml:space="preserve">ku 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ini analiza aktualnog stanja i analiza povijesnih podataka te organizacija poslovanja. Na bazi provedenih analiza utvr</w:t>
      </w:r>
      <w:r w:rsidRPr="000807BB">
        <w:rPr>
          <w:rFonts w:ascii="Arial Narrow" w:hAnsi="Arial Narrow" w:cs="Calibri"/>
          <w:sz w:val="24"/>
          <w:szCs w:val="24"/>
        </w:rPr>
        <w:t>đ</w:t>
      </w:r>
      <w:r w:rsidRPr="000807BB">
        <w:rPr>
          <w:rFonts w:ascii="Arial Narrow" w:hAnsi="Arial Narrow" w:cs="Arial"/>
          <w:sz w:val="24"/>
          <w:szCs w:val="24"/>
        </w:rPr>
        <w:t>en je plan budu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eg poslovanja. Isti obuhva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a elemente financijskog i operativnog restrukturiranja, koji su nu</w:t>
      </w:r>
      <w:r w:rsidRPr="000807BB">
        <w:rPr>
          <w:rFonts w:ascii="Arial Narrow" w:hAnsi="Arial Narrow" w:cs="Calibri"/>
          <w:sz w:val="24"/>
          <w:szCs w:val="24"/>
        </w:rPr>
        <w:t>ž</w:t>
      </w:r>
      <w:r w:rsidRPr="000807BB">
        <w:rPr>
          <w:rFonts w:ascii="Arial Narrow" w:hAnsi="Arial Narrow" w:cs="Arial"/>
          <w:sz w:val="24"/>
          <w:szCs w:val="24"/>
        </w:rPr>
        <w:t>ni za stabilizaciju nov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anih tijekova, uspostavljanje nesmetanog poslovanja, redovito podmirenje obveza, uspostavljanje ve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 xml:space="preserve">e razine produktivnosti </w:t>
      </w:r>
      <w:r w:rsidRPr="000807BB" w:rsidR="00960606">
        <w:rPr>
          <w:rFonts w:ascii="Arial Narrow" w:hAnsi="Arial Narrow" w:cs="Arial"/>
          <w:sz w:val="24"/>
          <w:szCs w:val="24"/>
        </w:rPr>
        <w:t>i</w:t>
      </w:r>
      <w:r w:rsidRPr="000807BB">
        <w:rPr>
          <w:rFonts w:ascii="Arial Narrow" w:hAnsi="Arial Narrow" w:cs="Arial"/>
          <w:sz w:val="24"/>
          <w:szCs w:val="24"/>
        </w:rPr>
        <w:t xml:space="preserve"> profitabilnosti poslovanja </w:t>
      </w:r>
      <w:r w:rsidRPr="000807BB" w:rsidR="00960606">
        <w:rPr>
          <w:rFonts w:ascii="Arial Narrow" w:hAnsi="Arial Narrow" w:cs="Arial"/>
          <w:sz w:val="24"/>
          <w:szCs w:val="24"/>
        </w:rPr>
        <w:t>i</w:t>
      </w:r>
      <w:r w:rsidRPr="000807BB">
        <w:rPr>
          <w:rFonts w:ascii="Arial Narrow" w:hAnsi="Arial Narrow" w:cs="Arial"/>
          <w:sz w:val="24"/>
          <w:szCs w:val="24"/>
        </w:rPr>
        <w:t xml:space="preserve"> racionalnijeg korištenja resursa. </w:t>
      </w:r>
    </w:p>
    <w:p w:rsidRPr="000807BB" w:rsidR="00960606" w:rsidP="000807BB" w:rsidRDefault="00960606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Pr="000807BB" w:rsidR="00DA440C" w:rsidP="000807BB" w:rsidRDefault="001704CA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Svi podaci u daljnjem tekstu uskla</w:t>
      </w:r>
      <w:r w:rsidRPr="000807BB">
        <w:rPr>
          <w:rFonts w:ascii="Arial Narrow" w:hAnsi="Arial Narrow" w:cs="Calibri"/>
          <w:sz w:val="24"/>
          <w:szCs w:val="24"/>
        </w:rPr>
        <w:t>đ</w:t>
      </w:r>
      <w:r w:rsidRPr="000807BB">
        <w:rPr>
          <w:rFonts w:ascii="Arial Narrow" w:hAnsi="Arial Narrow" w:cs="Arial"/>
          <w:sz w:val="24"/>
          <w:szCs w:val="24"/>
        </w:rPr>
        <w:t>eni su s financijskim izvje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 xml:space="preserve">ima na dan </w:t>
      </w:r>
      <w:r w:rsidR="009C4A19">
        <w:rPr>
          <w:rFonts w:ascii="Arial Narrow" w:hAnsi="Arial Narrow" w:cs="Arial"/>
          <w:sz w:val="24"/>
          <w:szCs w:val="24"/>
        </w:rPr>
        <w:t>28.02</w:t>
      </w:r>
      <w:r w:rsidRPr="000807BB" w:rsidR="0067493D">
        <w:rPr>
          <w:rFonts w:ascii="Arial Narrow" w:hAnsi="Arial Narrow" w:cs="Arial"/>
          <w:sz w:val="24"/>
          <w:szCs w:val="24"/>
        </w:rPr>
        <w:t>.2018</w:t>
      </w:r>
      <w:r w:rsidRPr="000807BB" w:rsidR="00E14896">
        <w:rPr>
          <w:rFonts w:ascii="Arial Narrow" w:hAnsi="Arial Narrow" w:cs="Arial"/>
          <w:sz w:val="24"/>
          <w:szCs w:val="24"/>
        </w:rPr>
        <w:t>. godine.</w:t>
      </w:r>
    </w:p>
    <w:p w:rsidRPr="000807BB" w:rsidR="009A7BC4" w:rsidP="000807BB" w:rsidRDefault="009A7BC4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Pr="000807BB" w:rsidR="00E37FB3" w:rsidP="000807BB" w:rsidRDefault="00E37FB3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Pr="003F2A8E" w:rsidR="00D026A1" w:rsidP="00991960" w:rsidRDefault="0095362B">
      <w:pPr>
        <w:pStyle w:val="Naslov2"/>
        <w:rPr>
          <w:color w:val="E99C92" w:themeColor="accent2" w:themeTint="66"/>
        </w:rPr>
      </w:pPr>
      <w:bookmarkStart w:name="_Toc451235616" w:id="10"/>
      <w:bookmarkStart w:name="_Toc472012444" w:id="11"/>
      <w:bookmarkStart w:name="_Toc477898293" w:id="12"/>
      <w:bookmarkStart w:name="_Toc522797237" w:id="13"/>
      <w:bookmarkStart w:name="_Toc526407774" w:id="14"/>
      <w:r w:rsidRPr="003F2A8E">
        <w:rPr>
          <w:color w:val="E99C92" w:themeColor="accent2" w:themeTint="66"/>
        </w:rPr>
        <w:t xml:space="preserve">1.1. </w:t>
      </w:r>
      <w:r w:rsidRPr="003F2A8E" w:rsidR="00067966">
        <w:rPr>
          <w:color w:val="E99C92" w:themeColor="accent2" w:themeTint="66"/>
        </w:rPr>
        <w:t>Op</w:t>
      </w:r>
      <w:r w:rsidRPr="003F2A8E" w:rsidR="00067966">
        <w:rPr>
          <w:rFonts w:cs="Calibri"/>
          <w:color w:val="E99C92" w:themeColor="accent2" w:themeTint="66"/>
        </w:rPr>
        <w:t>ć</w:t>
      </w:r>
      <w:r w:rsidRPr="003F2A8E" w:rsidR="00067966">
        <w:rPr>
          <w:color w:val="E99C92" w:themeColor="accent2" w:themeTint="66"/>
        </w:rPr>
        <w:t>i podaci</w:t>
      </w:r>
      <w:bookmarkEnd w:id="10"/>
      <w:bookmarkEnd w:id="11"/>
      <w:bookmarkEnd w:id="12"/>
      <w:bookmarkEnd w:id="13"/>
      <w:bookmarkEnd w:id="14"/>
    </w:p>
    <w:p w:rsidRPr="000807BB" w:rsidR="00225B41" w:rsidP="000807BB" w:rsidRDefault="00225B41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Pr="009C4A19" w:rsidR="009C4A19" w:rsidP="009C4A19" w:rsidRDefault="009C4A19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bookmarkStart w:name="_Toc386092473" w:id="15"/>
      <w:bookmarkStart w:name="_Toc472012445" w:id="16"/>
      <w:bookmarkStart w:name="_Toc477898294" w:id="17"/>
      <w:bookmarkStart w:name="_Toc131189722" w:id="18"/>
      <w:r w:rsidRPr="009C4A19">
        <w:rPr>
          <w:rFonts w:ascii="Arial Narrow" w:hAnsi="Arial Narrow" w:cs="Arial"/>
          <w:sz w:val="24"/>
          <w:szCs w:val="24"/>
        </w:rPr>
        <w:t>ITALINA D.O.O. poduzeće je sa sjedištem na adresi B.J. Jelačića 77, Zaprešić (Grad Zaprešić), OIB: 00549245280, MB: 02565447</w:t>
      </w:r>
    </w:p>
    <w:p w:rsidRPr="009C4A19" w:rsidR="009C4A19" w:rsidP="009C4A19" w:rsidRDefault="009C4A19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bookmarkStart w:name="_Toc451235617" w:id="19"/>
      <w:r w:rsidRPr="009C4A19">
        <w:rPr>
          <w:rFonts w:ascii="Arial Narrow" w:hAnsi="Arial Narrow" w:cs="Arial"/>
          <w:sz w:val="24"/>
          <w:szCs w:val="24"/>
        </w:rPr>
        <w:t>Naziv: ITALINA D.O.O.  turistička agencija, za usluge i trgovinu</w:t>
      </w:r>
    </w:p>
    <w:p w:rsidRPr="009C4A19" w:rsidR="009C4A19" w:rsidP="009C4A19" w:rsidRDefault="009C4A19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9C4A19">
        <w:rPr>
          <w:rFonts w:ascii="Arial Narrow" w:hAnsi="Arial Narrow" w:cs="Arial"/>
          <w:sz w:val="24"/>
          <w:szCs w:val="24"/>
        </w:rPr>
        <w:t>Sjedište: B.J. Jelačića 77, Zaprešić (Grad Zaprešić)</w:t>
      </w:r>
    </w:p>
    <w:p w:rsidRPr="009C4A19" w:rsidR="009C4A19" w:rsidP="009C4A19" w:rsidRDefault="009C4A19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9C4A19">
        <w:rPr>
          <w:rFonts w:ascii="Arial Narrow" w:hAnsi="Arial Narrow" w:cs="Arial"/>
          <w:sz w:val="24"/>
          <w:szCs w:val="24"/>
        </w:rPr>
        <w:t>MBS: 080708337</w:t>
      </w:r>
    </w:p>
    <w:p w:rsidRPr="009C4A19" w:rsidR="009C4A19" w:rsidP="009C4A19" w:rsidRDefault="009C4A19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9C4A19">
        <w:rPr>
          <w:rFonts w:ascii="Arial Narrow" w:hAnsi="Arial Narrow" w:cs="Arial"/>
          <w:sz w:val="24"/>
          <w:szCs w:val="24"/>
        </w:rPr>
        <w:t>OIB: 00549245280</w:t>
      </w:r>
    </w:p>
    <w:p w:rsidRPr="009C4A19" w:rsidR="009C4A19" w:rsidP="009C4A19" w:rsidRDefault="009C4A19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9C4A19">
        <w:rPr>
          <w:rFonts w:ascii="Arial Narrow" w:hAnsi="Arial Narrow" w:cs="Arial"/>
          <w:sz w:val="24"/>
          <w:szCs w:val="24"/>
        </w:rPr>
        <w:t>Godina osnivanja: 2009.</w:t>
      </w:r>
    </w:p>
    <w:p w:rsidRPr="009C4A19" w:rsidR="009C4A19" w:rsidP="009C4A19" w:rsidRDefault="009C4A19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9C4A19">
        <w:rPr>
          <w:rFonts w:ascii="Arial Narrow" w:hAnsi="Arial Narrow" w:cs="Arial"/>
          <w:sz w:val="24"/>
          <w:szCs w:val="24"/>
        </w:rPr>
        <w:t>Temeljni kapital: 20.000,00 kuna</w:t>
      </w:r>
    </w:p>
    <w:p w:rsidRPr="009C4A19" w:rsidR="009C4A19" w:rsidP="009C4A19" w:rsidRDefault="009C4A19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9C4A19">
        <w:rPr>
          <w:rFonts w:ascii="Arial Narrow" w:hAnsi="Arial Narrow" w:cs="Arial"/>
          <w:sz w:val="24"/>
          <w:szCs w:val="24"/>
        </w:rPr>
        <w:t>Osoba ovlaštena za zastupanje: Lovro Benčević, OIB: 28080635282, Zaprešić, Josipa Kosića 11, direktor, zastupa pojedinačno i samostalno</w:t>
      </w:r>
    </w:p>
    <w:p w:rsidRPr="009C4A19" w:rsidR="009C4A19" w:rsidP="009C4A19" w:rsidRDefault="009C4A19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9C4A19">
        <w:rPr>
          <w:rFonts w:ascii="Arial Narrow" w:hAnsi="Arial Narrow" w:cs="Arial"/>
          <w:sz w:val="24"/>
          <w:szCs w:val="24"/>
        </w:rPr>
        <w:t>Broj zaposlenih na dan 28.02.2018. godine:</w:t>
      </w:r>
      <w:bookmarkEnd w:id="19"/>
      <w:r w:rsidRPr="009C4A19">
        <w:rPr>
          <w:rFonts w:ascii="Arial Narrow" w:hAnsi="Arial Narrow" w:cs="Arial"/>
          <w:sz w:val="24"/>
          <w:szCs w:val="24"/>
        </w:rPr>
        <w:t xml:space="preserve"> 2 zaposlena</w:t>
      </w:r>
    </w:p>
    <w:p w:rsidR="00E37FB3" w:rsidRDefault="00E37FB3">
      <w:pPr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br w:type="page"/>
      </w:r>
    </w:p>
    <w:p w:rsidRPr="003F2A8E" w:rsidR="00454A00" w:rsidP="00991960" w:rsidRDefault="004A6A83">
      <w:pPr>
        <w:pStyle w:val="Naslov2"/>
        <w:rPr>
          <w:color w:val="E99C92" w:themeColor="accent2" w:themeTint="66"/>
        </w:rPr>
      </w:pPr>
      <w:bookmarkStart w:name="_Toc526407775" w:id="20"/>
      <w:bookmarkEnd w:id="15"/>
      <w:bookmarkEnd w:id="16"/>
      <w:bookmarkEnd w:id="17"/>
      <w:r w:rsidRPr="003F2A8E">
        <w:rPr>
          <w:color w:val="E99C92" w:themeColor="accent2" w:themeTint="66"/>
        </w:rPr>
        <w:lastRenderedPageBreak/>
        <w:t>1.2. Predmet poslovanja</w:t>
      </w:r>
      <w:bookmarkEnd w:id="20"/>
      <w:r w:rsidRPr="003F2A8E">
        <w:rPr>
          <w:color w:val="E99C92" w:themeColor="accent2" w:themeTint="66"/>
        </w:rPr>
        <w:t xml:space="preserve"> </w:t>
      </w:r>
    </w:p>
    <w:p w:rsidRPr="00763B8C" w:rsidR="00D82E07" w:rsidP="00D82E07" w:rsidRDefault="00D82E07">
      <w:pPr>
        <w:rPr>
          <w:rFonts w:ascii="Arial Narrow" w:hAnsi="Arial Narrow"/>
          <w:sz w:val="20"/>
          <w:szCs w:val="20"/>
        </w:rPr>
      </w:pPr>
      <w:r w:rsidRPr="00763B8C">
        <w:rPr>
          <w:rFonts w:ascii="Arial Narrow" w:hAnsi="Arial Narrow"/>
          <w:sz w:val="20"/>
          <w:szCs w:val="20"/>
        </w:rPr>
        <w:t xml:space="preserve"> </w:t>
      </w:r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73"/>
        <w:gridCol w:w="8860"/>
      </w:tblGrid>
      <w:tr w:rsidRPr="00763B8C" w:rsidR="00763B8C" w:rsidTr="0042475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bookmarkStart w:name="_Toc472012446" w:id="21"/>
            <w:bookmarkStart w:name="_Toc477898295" w:id="22"/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 xml:space="preserve">obavljanje trgovačkog posredovanja na domaćem i inozemnom tržištu </w:t>
            </w:r>
          </w:p>
        </w:tc>
      </w:tr>
      <w:tr w:rsidRPr="00763B8C" w:rsidR="00763B8C" w:rsidTr="0042475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 xml:space="preserve">zastupanje stranih tvrtki </w:t>
            </w:r>
          </w:p>
        </w:tc>
      </w:tr>
      <w:tr w:rsidRPr="00763B8C" w:rsidR="00763B8C" w:rsidTr="0042475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 xml:space="preserve">poslovanje nekretninama </w:t>
            </w:r>
          </w:p>
        </w:tc>
      </w:tr>
      <w:tr w:rsidRPr="00763B8C" w:rsidR="00763B8C" w:rsidTr="0042475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 xml:space="preserve">poslovi upravljanja nekretninama i održavanje nekretnina </w:t>
            </w:r>
          </w:p>
        </w:tc>
      </w:tr>
      <w:tr w:rsidRPr="00763B8C" w:rsidR="00763B8C" w:rsidTr="0042475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 xml:space="preserve">djelatnost turističke agencije </w:t>
            </w:r>
          </w:p>
        </w:tc>
      </w:tr>
      <w:tr w:rsidRPr="00763B8C" w:rsidR="00763B8C" w:rsidTr="0042475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 xml:space="preserve">turističke usluge u nautičkom turizmu </w:t>
            </w:r>
          </w:p>
        </w:tc>
      </w:tr>
      <w:tr w:rsidRPr="00763B8C" w:rsidR="00763B8C" w:rsidTr="0042475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 xml:space="preserve">turističke usluge u ostalim oblicima turističke ponude </w:t>
            </w:r>
          </w:p>
        </w:tc>
      </w:tr>
      <w:tr w:rsidRPr="00763B8C" w:rsidR="00763B8C" w:rsidTr="0042475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 xml:space="preserve">ostale turističke usluge </w:t>
            </w:r>
          </w:p>
        </w:tc>
      </w:tr>
      <w:tr w:rsidRPr="00763B8C" w:rsidR="00763B8C" w:rsidTr="0042475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 xml:space="preserve">turističke usluge koje uključuju sportske, rekreativne ili pustolovne aktivnosti </w:t>
            </w:r>
          </w:p>
        </w:tc>
      </w:tr>
      <w:tr w:rsidRPr="00763B8C" w:rsidR="00763B8C" w:rsidTr="0042475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 xml:space="preserve">pripremanje hrane i pružanje usluga prehrane </w:t>
            </w:r>
          </w:p>
        </w:tc>
      </w:tr>
      <w:tr w:rsidRPr="00763B8C" w:rsidR="00763B8C" w:rsidTr="0042475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 xml:space="preserve">pripremanje i usluživanje pića i napitaka </w:t>
            </w:r>
          </w:p>
        </w:tc>
      </w:tr>
      <w:tr w:rsidRPr="00763B8C" w:rsidR="00763B8C" w:rsidTr="0042475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 xml:space="preserve">pružanje usluga smještaja </w:t>
            </w:r>
          </w:p>
        </w:tc>
      </w:tr>
      <w:tr w:rsidRPr="00763B8C" w:rsidR="00763B8C" w:rsidTr="0042475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 xml:space="preserve">pripremanje hrane za potrošnju na drugom mjestu sa ili bez usluživanja (u prijevoznom sredstvu, na priredbama i sl.) i opskrba tom hranom (catering) </w:t>
            </w:r>
          </w:p>
        </w:tc>
      </w:tr>
      <w:tr w:rsidRPr="00763B8C" w:rsidR="00763B8C" w:rsidTr="0042475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 xml:space="preserve">savjetovanje u vezi s poslovanjem i upravljanjem </w:t>
            </w:r>
          </w:p>
        </w:tc>
      </w:tr>
      <w:tr w:rsidRPr="00763B8C" w:rsidR="00763B8C" w:rsidTr="0042475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 xml:space="preserve">organiziranje seminara, izložbi, kongresa, tečajeva, poduka, revija te zabavnih i promotivnih događanja </w:t>
            </w:r>
          </w:p>
        </w:tc>
      </w:tr>
      <w:tr w:rsidRPr="00763B8C" w:rsidR="00763B8C" w:rsidTr="0042475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 xml:space="preserve">skupljanja otpada za potrebe drugih </w:t>
            </w:r>
          </w:p>
        </w:tc>
      </w:tr>
      <w:tr w:rsidRPr="00763B8C" w:rsidR="00763B8C" w:rsidTr="0042475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 xml:space="preserve">prijevoza otpada za potrebe drugih </w:t>
            </w:r>
          </w:p>
        </w:tc>
      </w:tr>
      <w:tr w:rsidRPr="00763B8C" w:rsidR="00763B8C" w:rsidTr="0042475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 xml:space="preserve">posredovanje u organiziranju oporabe i/ili zbrinjavanja otpada u ime drugih </w:t>
            </w:r>
          </w:p>
        </w:tc>
      </w:tr>
      <w:tr w:rsidRPr="00763B8C" w:rsidR="00763B8C" w:rsidTr="0042475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 xml:space="preserve">skupljanja, oporabe i/ili zbrinjavanja (obrada, odlaganje, spaljivanje i drugi načini zbrinjavanja otpada), odnosno djelatnost gospodarenja posebnim kategorijama otpada </w:t>
            </w:r>
          </w:p>
        </w:tc>
      </w:tr>
      <w:tr w:rsidRPr="00763B8C" w:rsidR="00763B8C" w:rsidTr="0042475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 xml:space="preserve">djelatnost za njegu i održavanje tijela </w:t>
            </w:r>
          </w:p>
        </w:tc>
      </w:tr>
      <w:tr w:rsidRPr="00763B8C" w:rsidR="00763B8C" w:rsidTr="0042475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 xml:space="preserve">proizvodnja nakita i bižuterije </w:t>
            </w:r>
          </w:p>
        </w:tc>
      </w:tr>
      <w:tr w:rsidRPr="00763B8C" w:rsidR="00763B8C" w:rsidTr="0042475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 xml:space="preserve">proizvodnja hrane i pića </w:t>
            </w:r>
          </w:p>
        </w:tc>
      </w:tr>
      <w:tr w:rsidRPr="00763B8C" w:rsidR="00763B8C" w:rsidTr="0042475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 xml:space="preserve">poljoprivredna djelatnost </w:t>
            </w:r>
          </w:p>
        </w:tc>
      </w:tr>
      <w:tr w:rsidRPr="00763B8C" w:rsidR="00763B8C" w:rsidTr="0042475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 xml:space="preserve">privremeni smještaj kućnih ljubimaca </w:t>
            </w:r>
          </w:p>
        </w:tc>
      </w:tr>
      <w:tr w:rsidRPr="00763B8C" w:rsidR="00763B8C" w:rsidTr="00424754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763B8C" w:rsidR="00424754" w:rsidP="00424754" w:rsidRDefault="00424754">
            <w:pPr>
              <w:spacing w:after="0" w:line="240" w:lineRule="auto"/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color w:val="A6A6A6" w:themeColor="background1" w:themeShade="A6"/>
                <w:sz w:val="20"/>
                <w:szCs w:val="20"/>
                <w:lang w:val="hr-HR" w:eastAsia="hr-HR"/>
              </w:rPr>
              <w:t xml:space="preserve">računovodstveni poslovi </w:t>
            </w:r>
          </w:p>
        </w:tc>
      </w:tr>
    </w:tbl>
    <w:p w:rsidRPr="00763B8C" w:rsidR="006A54CF" w:rsidP="00D82E07" w:rsidRDefault="006A54CF">
      <w:pPr>
        <w:spacing w:line="240" w:lineRule="auto"/>
        <w:jc w:val="both"/>
        <w:rPr>
          <w:rFonts w:ascii="Arial Narrow" w:hAnsi="Arial Narrow"/>
          <w:i/>
          <w:color w:val="A6A6A6" w:themeColor="background1" w:themeShade="A6"/>
          <w:sz w:val="20"/>
          <w:szCs w:val="20"/>
        </w:rPr>
      </w:pPr>
    </w:p>
    <w:p w:rsidRPr="000807BB" w:rsidR="00960606" w:rsidP="000807BB" w:rsidRDefault="006A54CF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0807BB">
        <w:rPr>
          <w:rFonts w:ascii="Arial Narrow" w:hAnsi="Arial Narrow"/>
          <w:sz w:val="24"/>
          <w:szCs w:val="24"/>
        </w:rPr>
        <w:br w:type="page"/>
      </w:r>
    </w:p>
    <w:p w:rsidRPr="003F2A8E" w:rsidR="00FF7F00" w:rsidP="00991960" w:rsidRDefault="004A6A83">
      <w:pPr>
        <w:pStyle w:val="Naslov2"/>
        <w:rPr>
          <w:color w:val="E99C92" w:themeColor="accent2" w:themeTint="66"/>
        </w:rPr>
      </w:pPr>
      <w:bookmarkStart w:name="_Toc522797239" w:id="23"/>
      <w:bookmarkStart w:name="_Toc526407776" w:id="24"/>
      <w:r w:rsidRPr="003F2A8E">
        <w:rPr>
          <w:color w:val="E99C92" w:themeColor="accent2" w:themeTint="66"/>
        </w:rPr>
        <w:lastRenderedPageBreak/>
        <w:t xml:space="preserve">1.3. </w:t>
      </w:r>
      <w:r w:rsidRPr="003F2A8E" w:rsidR="00C057A8">
        <w:rPr>
          <w:color w:val="E99C92" w:themeColor="accent2" w:themeTint="66"/>
        </w:rPr>
        <w:t>Uprava tvrtke</w:t>
      </w:r>
      <w:bookmarkEnd w:id="21"/>
      <w:bookmarkEnd w:id="22"/>
      <w:bookmarkEnd w:id="23"/>
      <w:r w:rsidRPr="003F2A8E" w:rsidR="00C057A8">
        <w:rPr>
          <w:color w:val="E99C92" w:themeColor="accent2" w:themeTint="66"/>
        </w:rPr>
        <w:t xml:space="preserve"> </w:t>
      </w:r>
      <w:r w:rsidRPr="003F2A8E" w:rsidR="00FF7F00">
        <w:rPr>
          <w:color w:val="E99C92" w:themeColor="accent2" w:themeTint="66"/>
        </w:rPr>
        <w:t xml:space="preserve"> </w:t>
      </w:r>
      <w:r w:rsidRPr="003F2A8E" w:rsidR="00521277">
        <w:rPr>
          <w:color w:val="E99C92" w:themeColor="accent2" w:themeTint="66"/>
        </w:rPr>
        <w:t>i vlasnička struktura</w:t>
      </w:r>
      <w:bookmarkEnd w:id="24"/>
      <w:r w:rsidRPr="003F2A8E" w:rsidR="00521277">
        <w:rPr>
          <w:color w:val="E99C92" w:themeColor="accent2" w:themeTint="66"/>
        </w:rPr>
        <w:t xml:space="preserve"> </w:t>
      </w:r>
    </w:p>
    <w:p w:rsidRPr="000807BB" w:rsidR="007B052D" w:rsidP="000807BB" w:rsidRDefault="007B052D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bookmarkStart w:name="_Toc451235619" w:id="25"/>
    </w:p>
    <w:p w:rsidRPr="000807BB" w:rsidR="00E44805" w:rsidP="000807BB" w:rsidRDefault="00306D99">
      <w:pPr>
        <w:pStyle w:val="Opisslike"/>
        <w:spacing w:after="0" w:line="360" w:lineRule="auto"/>
        <w:contextualSpacing/>
        <w:jc w:val="both"/>
        <w:rPr>
          <w:rFonts w:ascii="Arial Narrow" w:hAnsi="Arial Narrow" w:cs="Arial"/>
          <w:b w:val="false"/>
          <w:bCs w:val="false"/>
          <w:color w:val="auto"/>
          <w:sz w:val="24"/>
          <w:szCs w:val="24"/>
        </w:rPr>
      </w:pPr>
      <w:r w:rsidRPr="000807BB">
        <w:rPr>
          <w:rFonts w:ascii="Arial Narrow" w:hAnsi="Arial Narrow" w:cs="Arial"/>
          <w:b w:val="false"/>
          <w:bCs w:val="false"/>
          <w:color w:val="auto"/>
          <w:sz w:val="24"/>
          <w:szCs w:val="24"/>
        </w:rPr>
        <w:t>Osoba ovlaštena</w:t>
      </w:r>
      <w:r w:rsidRPr="000807BB" w:rsidR="00AC7C14">
        <w:rPr>
          <w:rFonts w:ascii="Arial Narrow" w:hAnsi="Arial Narrow" w:cs="Arial"/>
          <w:b w:val="false"/>
          <w:bCs w:val="false"/>
          <w:color w:val="auto"/>
          <w:sz w:val="24"/>
          <w:szCs w:val="24"/>
        </w:rPr>
        <w:t xml:space="preserve"> za zastupanje</w:t>
      </w:r>
      <w:r w:rsidRPr="000807BB" w:rsidR="007B052D">
        <w:rPr>
          <w:rFonts w:ascii="Arial Narrow" w:hAnsi="Arial Narrow" w:cs="Arial"/>
          <w:b w:val="false"/>
          <w:bCs w:val="false"/>
          <w:color w:val="auto"/>
          <w:sz w:val="24"/>
          <w:szCs w:val="24"/>
        </w:rPr>
        <w:t xml:space="preserve"> </w:t>
      </w:r>
      <w:r w:rsidRPr="000807BB">
        <w:rPr>
          <w:rFonts w:ascii="Arial Narrow" w:hAnsi="Arial Narrow" w:cs="Arial"/>
          <w:b w:val="false"/>
          <w:bCs w:val="false"/>
          <w:color w:val="auto"/>
          <w:sz w:val="24"/>
          <w:szCs w:val="24"/>
        </w:rPr>
        <w:t>je</w:t>
      </w:r>
      <w:r w:rsidRPr="000807BB" w:rsidR="00AC7C14">
        <w:rPr>
          <w:rFonts w:ascii="Arial Narrow" w:hAnsi="Arial Narrow" w:cs="Arial"/>
          <w:b w:val="false"/>
          <w:bCs w:val="false"/>
          <w:color w:val="auto"/>
          <w:sz w:val="24"/>
          <w:szCs w:val="24"/>
        </w:rPr>
        <w:t xml:space="preserve"> </w:t>
      </w:r>
      <w:r w:rsidRPr="000807BB" w:rsidR="00DA777A">
        <w:rPr>
          <w:rFonts w:ascii="Arial Narrow" w:hAnsi="Arial Narrow" w:cs="Arial"/>
          <w:b w:val="false"/>
          <w:bCs w:val="false"/>
          <w:color w:val="auto"/>
          <w:sz w:val="24"/>
          <w:szCs w:val="24"/>
        </w:rPr>
        <w:t xml:space="preserve"> </w:t>
      </w:r>
      <w:r w:rsidR="009C4A19">
        <w:rPr>
          <w:rFonts w:ascii="Arial Narrow" w:hAnsi="Arial Narrow" w:cs="Arial"/>
          <w:b w:val="false"/>
          <w:bCs w:val="false"/>
          <w:color w:val="auto"/>
          <w:sz w:val="24"/>
          <w:szCs w:val="24"/>
        </w:rPr>
        <w:t>Lovro Benčević</w:t>
      </w:r>
      <w:r w:rsidRPr="000807BB" w:rsidR="00AC7C14">
        <w:rPr>
          <w:rFonts w:ascii="Arial Narrow" w:hAnsi="Arial Narrow" w:cs="Arial"/>
          <w:b w:val="false"/>
          <w:bCs w:val="false"/>
          <w:color w:val="auto"/>
          <w:sz w:val="24"/>
          <w:szCs w:val="24"/>
        </w:rPr>
        <w:t xml:space="preserve">, </w:t>
      </w:r>
      <w:r w:rsidR="008D7009">
        <w:rPr>
          <w:rFonts w:ascii="Arial Narrow" w:hAnsi="Arial Narrow" w:cs="Arial"/>
          <w:b w:val="false"/>
          <w:bCs w:val="false"/>
          <w:color w:val="auto"/>
          <w:sz w:val="24"/>
          <w:szCs w:val="24"/>
        </w:rPr>
        <w:t>direk</w:t>
      </w:r>
      <w:r w:rsidR="006F171D">
        <w:rPr>
          <w:rFonts w:ascii="Arial Narrow" w:hAnsi="Arial Narrow" w:cs="Arial"/>
          <w:b w:val="false"/>
          <w:bCs w:val="false"/>
          <w:color w:val="auto"/>
          <w:sz w:val="24"/>
          <w:szCs w:val="24"/>
        </w:rPr>
        <w:t>tor koji tvrtku</w:t>
      </w:r>
      <w:r w:rsidRPr="000807BB" w:rsidR="00AC7C14">
        <w:rPr>
          <w:rFonts w:ascii="Arial Narrow" w:hAnsi="Arial Narrow" w:cs="Arial"/>
          <w:b w:val="false"/>
          <w:bCs w:val="false"/>
          <w:color w:val="auto"/>
          <w:sz w:val="24"/>
          <w:szCs w:val="24"/>
        </w:rPr>
        <w:t xml:space="preserve"> zastupa pojedina</w:t>
      </w:r>
      <w:r w:rsidRPr="000807BB" w:rsidR="00AC7C14">
        <w:rPr>
          <w:rFonts w:ascii="Arial Narrow" w:hAnsi="Arial Narrow" w:cs="Calibri"/>
          <w:b w:val="false"/>
          <w:bCs w:val="false"/>
          <w:color w:val="auto"/>
          <w:sz w:val="24"/>
          <w:szCs w:val="24"/>
        </w:rPr>
        <w:t>č</w:t>
      </w:r>
      <w:r w:rsidRPr="000807BB" w:rsidR="00AC7C14">
        <w:rPr>
          <w:rFonts w:ascii="Arial Narrow" w:hAnsi="Arial Narrow" w:cs="Arial"/>
          <w:b w:val="false"/>
          <w:bCs w:val="false"/>
          <w:color w:val="auto"/>
          <w:sz w:val="24"/>
          <w:szCs w:val="24"/>
        </w:rPr>
        <w:t>no i samostalno</w:t>
      </w:r>
      <w:r w:rsidRPr="000807BB" w:rsidR="00B22A1F">
        <w:rPr>
          <w:rFonts w:ascii="Arial Narrow" w:hAnsi="Arial Narrow" w:cs="Arial"/>
          <w:b w:val="false"/>
          <w:bCs w:val="false"/>
          <w:color w:val="auto"/>
          <w:sz w:val="24"/>
          <w:szCs w:val="24"/>
        </w:rPr>
        <w:t xml:space="preserve">. </w:t>
      </w:r>
      <w:r w:rsidRPr="000807BB" w:rsidR="007B052D">
        <w:rPr>
          <w:rFonts w:ascii="Arial Narrow" w:hAnsi="Arial Narrow" w:cs="Arial"/>
          <w:b w:val="false"/>
          <w:bCs w:val="false"/>
          <w:color w:val="auto"/>
          <w:sz w:val="24"/>
          <w:szCs w:val="24"/>
        </w:rPr>
        <w:t>Nakon restrukturiranja uprava tvrtke ne</w:t>
      </w:r>
      <w:r w:rsidRPr="000807BB" w:rsidR="007B052D">
        <w:rPr>
          <w:rFonts w:ascii="Arial Narrow" w:hAnsi="Arial Narrow" w:cs="Calibri"/>
          <w:b w:val="false"/>
          <w:bCs w:val="false"/>
          <w:color w:val="auto"/>
          <w:sz w:val="24"/>
          <w:szCs w:val="24"/>
        </w:rPr>
        <w:t>ć</w:t>
      </w:r>
      <w:r w:rsidRPr="000807BB" w:rsidR="007B052D">
        <w:rPr>
          <w:rFonts w:ascii="Arial Narrow" w:hAnsi="Arial Narrow" w:cs="Arial"/>
          <w:b w:val="false"/>
          <w:bCs w:val="false"/>
          <w:color w:val="auto"/>
          <w:sz w:val="24"/>
          <w:szCs w:val="24"/>
        </w:rPr>
        <w:t xml:space="preserve">e se mijenjati. </w:t>
      </w:r>
      <w:r w:rsidRPr="000807BB" w:rsidR="004D5A5B">
        <w:rPr>
          <w:rFonts w:ascii="Arial Narrow" w:hAnsi="Arial Narrow" w:cs="Arial"/>
          <w:b w:val="false"/>
          <w:bCs w:val="false"/>
          <w:color w:val="auto"/>
          <w:sz w:val="24"/>
          <w:szCs w:val="24"/>
        </w:rPr>
        <w:t xml:space="preserve"> </w:t>
      </w:r>
    </w:p>
    <w:p w:rsidRPr="000807BB" w:rsidR="007B052D" w:rsidP="000807BB" w:rsidRDefault="007B052D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bookmarkStart w:name="_Toc451235620" w:id="26"/>
      <w:bookmarkEnd w:id="25"/>
    </w:p>
    <w:p w:rsidRPr="000807BB" w:rsidR="00521277" w:rsidP="000807BB" w:rsidRDefault="007B052D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 xml:space="preserve">Tvrtka </w:t>
      </w:r>
      <w:r w:rsidR="009C4A19">
        <w:rPr>
          <w:rFonts w:ascii="Arial Narrow" w:hAnsi="Arial Narrow" w:cs="Arial"/>
          <w:sz w:val="24"/>
          <w:szCs w:val="24"/>
        </w:rPr>
        <w:t>ITALINA</w:t>
      </w:r>
      <w:r w:rsidRPr="000807BB" w:rsidR="007217AD">
        <w:rPr>
          <w:rFonts w:ascii="Arial Narrow" w:hAnsi="Arial Narrow" w:cs="Arial"/>
          <w:sz w:val="24"/>
          <w:szCs w:val="24"/>
        </w:rPr>
        <w:t xml:space="preserve"> d.o.o.</w:t>
      </w:r>
      <w:r w:rsidRPr="000807BB" w:rsidR="005A770B">
        <w:rPr>
          <w:rFonts w:ascii="Arial Narrow" w:hAnsi="Arial Narrow" w:cs="Arial"/>
          <w:sz w:val="24"/>
          <w:szCs w:val="24"/>
        </w:rPr>
        <w:t xml:space="preserve"> </w:t>
      </w:r>
      <w:r w:rsidRPr="000807BB" w:rsidR="00175CE7">
        <w:rPr>
          <w:rFonts w:ascii="Arial Narrow" w:hAnsi="Arial Narrow" w:cs="Arial"/>
          <w:sz w:val="24"/>
          <w:szCs w:val="24"/>
        </w:rPr>
        <w:t xml:space="preserve"> </w:t>
      </w:r>
      <w:r w:rsidRPr="000807BB" w:rsidR="00E46B9A">
        <w:rPr>
          <w:rFonts w:ascii="Arial Narrow" w:hAnsi="Arial Narrow" w:cs="Arial"/>
          <w:sz w:val="24"/>
          <w:szCs w:val="24"/>
        </w:rPr>
        <w:t>je 100</w:t>
      </w:r>
      <w:r w:rsidRPr="000807BB" w:rsidR="00F673F9">
        <w:rPr>
          <w:rFonts w:ascii="Arial Narrow" w:hAnsi="Arial Narrow" w:cs="Arial"/>
          <w:sz w:val="24"/>
          <w:szCs w:val="24"/>
        </w:rPr>
        <w:t xml:space="preserve"> % u vla</w:t>
      </w:r>
      <w:r w:rsidR="00424754">
        <w:rPr>
          <w:rFonts w:ascii="Arial Narrow" w:hAnsi="Arial Narrow" w:cs="Arial"/>
          <w:sz w:val="24"/>
          <w:szCs w:val="24"/>
        </w:rPr>
        <w:t>sništvu Lovre</w:t>
      </w:r>
      <w:r w:rsidR="009C4A19">
        <w:rPr>
          <w:rFonts w:ascii="Arial Narrow" w:hAnsi="Arial Narrow" w:cs="Arial"/>
          <w:sz w:val="24"/>
          <w:szCs w:val="24"/>
        </w:rPr>
        <w:t xml:space="preserve"> Benčević</w:t>
      </w:r>
      <w:r w:rsidR="006F171D">
        <w:rPr>
          <w:rFonts w:ascii="Arial Narrow" w:hAnsi="Arial Narrow" w:cs="Arial"/>
          <w:sz w:val="24"/>
          <w:szCs w:val="24"/>
        </w:rPr>
        <w:t xml:space="preserve"> i nakon</w:t>
      </w:r>
      <w:r w:rsidRPr="000807BB">
        <w:rPr>
          <w:rFonts w:ascii="Arial Narrow" w:hAnsi="Arial Narrow" w:cs="Arial"/>
          <w:sz w:val="24"/>
          <w:szCs w:val="24"/>
        </w:rPr>
        <w:t xml:space="preserve"> restrukturiranja ne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e se mijenjati</w:t>
      </w:r>
      <w:r w:rsidRPr="000807BB" w:rsidR="00D73FFA">
        <w:rPr>
          <w:rFonts w:ascii="Arial Narrow" w:hAnsi="Arial Narrow" w:cs="Arial"/>
          <w:sz w:val="24"/>
          <w:szCs w:val="24"/>
        </w:rPr>
        <w:t>.</w:t>
      </w:r>
      <w:r w:rsidRPr="000807BB" w:rsidR="001E0C6C">
        <w:rPr>
          <w:rFonts w:ascii="Arial Narrow" w:hAnsi="Arial Narrow" w:cs="Arial"/>
          <w:sz w:val="24"/>
          <w:szCs w:val="24"/>
        </w:rPr>
        <w:t xml:space="preserve"> </w:t>
      </w:r>
    </w:p>
    <w:p w:rsidRPr="0056198D" w:rsidR="00023BAE" w:rsidP="0056198D" w:rsidRDefault="008A0C5A">
      <w:pPr>
        <w:spacing w:after="0" w:line="360" w:lineRule="auto"/>
        <w:contextualSpacing/>
        <w:jc w:val="both"/>
        <w:rPr>
          <w:rFonts w:ascii="Arial Narrow" w:hAnsi="Arial Narrow" w:cs="Arial"/>
          <w:color w:val="6D6262" w:themeColor="accent5" w:themeShade="BF"/>
          <w:sz w:val="24"/>
          <w:szCs w:val="24"/>
        </w:rPr>
      </w:pPr>
      <w:r w:rsidRPr="00C42DA5">
        <w:rPr>
          <w:rFonts w:ascii="Arial Narrow" w:hAnsi="Arial Narrow" w:cs="Arial"/>
          <w:i/>
          <w:color w:val="6D6262" w:themeColor="accent5" w:themeShade="BF"/>
          <w:sz w:val="24"/>
          <w:szCs w:val="24"/>
        </w:rPr>
        <w:t xml:space="preserve">                                                </w:t>
      </w:r>
      <w:bookmarkEnd w:id="26"/>
    </w:p>
    <w:p w:rsidRPr="00583D19" w:rsidR="000250EA" w:rsidP="000807BB" w:rsidRDefault="000250EA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color w:val="6D6262" w:themeColor="accent5" w:themeShade="BF"/>
          <w:sz w:val="24"/>
          <w:szCs w:val="24"/>
        </w:rPr>
      </w:pPr>
    </w:p>
    <w:p w:rsidRPr="003F2A8E" w:rsidR="004C0E13" w:rsidP="00991960" w:rsidRDefault="008023A1">
      <w:pPr>
        <w:pStyle w:val="Naslov2"/>
        <w:rPr>
          <w:color w:val="E99C92" w:themeColor="accent2" w:themeTint="66"/>
        </w:rPr>
      </w:pPr>
      <w:bookmarkStart w:name="_Toc462747743" w:id="27"/>
      <w:bookmarkStart w:name="_Toc472012449" w:id="28"/>
      <w:bookmarkStart w:name="_Toc477898298" w:id="29"/>
      <w:bookmarkStart w:name="_Toc522797242" w:id="30"/>
      <w:bookmarkStart w:name="_Toc526407777" w:id="31"/>
      <w:r w:rsidRPr="003F2A8E">
        <w:rPr>
          <w:color w:val="E99C92" w:themeColor="accent2" w:themeTint="66"/>
        </w:rPr>
        <w:t>1.4</w:t>
      </w:r>
      <w:r w:rsidRPr="003F2A8E" w:rsidR="00583D19">
        <w:rPr>
          <w:color w:val="E99C92" w:themeColor="accent2" w:themeTint="66"/>
        </w:rPr>
        <w:t xml:space="preserve">. </w:t>
      </w:r>
      <w:r w:rsidRPr="003F2A8E" w:rsidR="00C057A8">
        <w:rPr>
          <w:color w:val="E99C92" w:themeColor="accent2" w:themeTint="66"/>
        </w:rPr>
        <w:t>Analiza zaposlenih</w:t>
      </w:r>
      <w:bookmarkEnd w:id="27"/>
      <w:bookmarkEnd w:id="28"/>
      <w:bookmarkEnd w:id="29"/>
      <w:bookmarkEnd w:id="30"/>
      <w:bookmarkEnd w:id="31"/>
      <w:r w:rsidRPr="003F2A8E" w:rsidR="00C057A8">
        <w:rPr>
          <w:color w:val="E99C92" w:themeColor="accent2" w:themeTint="66"/>
        </w:rPr>
        <w:t xml:space="preserve">  </w:t>
      </w:r>
      <w:r w:rsidRPr="003F2A8E" w:rsidR="00C057A8">
        <w:rPr>
          <w:i/>
          <w:color w:val="E99C92" w:themeColor="accent2" w:themeTint="66"/>
        </w:rPr>
        <w:t xml:space="preserve"> </w:t>
      </w:r>
    </w:p>
    <w:p w:rsidRPr="000807BB" w:rsidR="00C057A8" w:rsidP="000807BB" w:rsidRDefault="00C057A8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</w:p>
    <w:p w:rsidRPr="000807BB" w:rsidR="00C057A8" w:rsidP="000807BB" w:rsidRDefault="00E0312E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  <w:r w:rsidRPr="000807BB">
        <w:rPr>
          <w:rFonts w:ascii="Arial Narrow" w:hAnsi="Arial Narrow" w:cs="Arial"/>
          <w:color w:val="000000" w:themeColor="text1"/>
          <w:sz w:val="24"/>
          <w:szCs w:val="24"/>
        </w:rPr>
        <w:t>Tvrtka</w:t>
      </w:r>
      <w:r w:rsidRPr="000807BB" w:rsidR="00BC3DF7">
        <w:rPr>
          <w:rFonts w:ascii="Arial Narrow" w:hAnsi="Arial Narrow" w:cs="Arial"/>
          <w:color w:val="000000" w:themeColor="text1"/>
          <w:sz w:val="24"/>
          <w:szCs w:val="24"/>
        </w:rPr>
        <w:t xml:space="preserve"> </w:t>
      </w:r>
      <w:r w:rsidRPr="000807BB" w:rsidR="00C057A8">
        <w:rPr>
          <w:rFonts w:ascii="Arial Narrow" w:hAnsi="Arial Narrow" w:cs="Arial"/>
          <w:color w:val="000000" w:themeColor="text1"/>
          <w:sz w:val="24"/>
          <w:szCs w:val="24"/>
        </w:rPr>
        <w:t xml:space="preserve">prije pokretanja </w:t>
      </w:r>
      <w:r w:rsidRPr="000807BB" w:rsidR="00DD3B54">
        <w:rPr>
          <w:rFonts w:ascii="Arial Narrow" w:hAnsi="Arial Narrow" w:cs="Arial"/>
          <w:color w:val="000000" w:themeColor="text1"/>
          <w:sz w:val="24"/>
          <w:szCs w:val="24"/>
        </w:rPr>
        <w:t>predste</w:t>
      </w:r>
      <w:r w:rsidRPr="000807BB" w:rsidR="00DD3B54">
        <w:rPr>
          <w:rFonts w:ascii="Arial Narrow" w:hAnsi="Arial Narrow" w:cs="Calibri"/>
          <w:color w:val="000000" w:themeColor="text1"/>
          <w:sz w:val="24"/>
          <w:szCs w:val="24"/>
        </w:rPr>
        <w:t>č</w:t>
      </w:r>
      <w:r w:rsidRPr="000807BB" w:rsidR="00DD3B54">
        <w:rPr>
          <w:rFonts w:ascii="Arial Narrow" w:hAnsi="Arial Narrow" w:cs="Arial"/>
          <w:color w:val="000000" w:themeColor="text1"/>
          <w:sz w:val="24"/>
          <w:szCs w:val="24"/>
        </w:rPr>
        <w:t>ajnog postupka</w:t>
      </w:r>
      <w:r w:rsidRPr="000807BB" w:rsidR="008A0C5A">
        <w:rPr>
          <w:rFonts w:ascii="Arial Narrow" w:hAnsi="Arial Narrow" w:cs="Arial"/>
          <w:color w:val="FF0000"/>
          <w:sz w:val="24"/>
          <w:szCs w:val="24"/>
        </w:rPr>
        <w:t xml:space="preserve"> </w:t>
      </w:r>
      <w:r w:rsidR="009C4A19">
        <w:rPr>
          <w:rFonts w:ascii="Arial Narrow" w:hAnsi="Arial Narrow" w:cs="Arial"/>
          <w:color w:val="000000" w:themeColor="text1"/>
          <w:sz w:val="24"/>
          <w:szCs w:val="24"/>
        </w:rPr>
        <w:t>ima 2 zaposlena</w:t>
      </w:r>
      <w:r w:rsidRPr="000807BB" w:rsidR="000979DE">
        <w:rPr>
          <w:rFonts w:ascii="Arial Narrow" w:hAnsi="Arial Narrow" w:cs="Arial"/>
          <w:color w:val="000000" w:themeColor="text1"/>
          <w:sz w:val="24"/>
          <w:szCs w:val="24"/>
        </w:rPr>
        <w:t>.</w:t>
      </w:r>
      <w:r w:rsidRPr="000807BB" w:rsidR="00907CCE">
        <w:rPr>
          <w:rFonts w:ascii="Arial Narrow" w:hAnsi="Arial Narrow" w:cs="Arial"/>
          <w:color w:val="000000" w:themeColor="text1"/>
          <w:sz w:val="24"/>
          <w:szCs w:val="24"/>
        </w:rPr>
        <w:t xml:space="preserve"> </w:t>
      </w:r>
      <w:r w:rsidRPr="000807BB" w:rsidR="000C4B92">
        <w:rPr>
          <w:rFonts w:ascii="Arial Narrow" w:hAnsi="Arial Narrow" w:cs="Arial"/>
          <w:color w:val="000000" w:themeColor="text1"/>
          <w:sz w:val="24"/>
          <w:szCs w:val="24"/>
        </w:rPr>
        <w:t>Nakon restrukturiranja</w:t>
      </w:r>
      <w:r w:rsidRPr="000807BB" w:rsidR="00176223">
        <w:rPr>
          <w:rFonts w:ascii="Arial Narrow" w:hAnsi="Arial Narrow" w:cs="Arial"/>
          <w:color w:val="000000" w:themeColor="text1"/>
          <w:sz w:val="24"/>
          <w:szCs w:val="24"/>
        </w:rPr>
        <w:t xml:space="preserve"> </w:t>
      </w:r>
      <w:r w:rsidRPr="000807BB" w:rsidR="007D5A8A">
        <w:rPr>
          <w:rFonts w:ascii="Arial Narrow" w:hAnsi="Arial Narrow" w:cs="Arial"/>
          <w:color w:val="000000" w:themeColor="text1"/>
          <w:sz w:val="24"/>
          <w:szCs w:val="24"/>
        </w:rPr>
        <w:t xml:space="preserve">planiraju </w:t>
      </w:r>
      <w:r w:rsidRPr="000807BB" w:rsidR="000979DE">
        <w:rPr>
          <w:rFonts w:ascii="Arial Narrow" w:hAnsi="Arial Narrow" w:cs="Arial"/>
          <w:color w:val="000000" w:themeColor="text1"/>
          <w:sz w:val="24"/>
          <w:szCs w:val="24"/>
        </w:rPr>
        <w:t xml:space="preserve">zaposliti </w:t>
      </w:r>
      <w:r w:rsidR="009C4A19">
        <w:rPr>
          <w:rFonts w:ascii="Arial Narrow" w:hAnsi="Arial Narrow" w:cs="Arial"/>
          <w:color w:val="000000" w:themeColor="text1"/>
          <w:sz w:val="24"/>
          <w:szCs w:val="24"/>
        </w:rPr>
        <w:t>4</w:t>
      </w:r>
      <w:r w:rsidRPr="000807BB" w:rsidR="00684CF2">
        <w:rPr>
          <w:rFonts w:ascii="Arial Narrow" w:hAnsi="Arial Narrow" w:cs="Arial"/>
          <w:color w:val="000000" w:themeColor="text1"/>
          <w:sz w:val="24"/>
          <w:szCs w:val="24"/>
        </w:rPr>
        <w:t xml:space="preserve"> nova djelatnika</w:t>
      </w:r>
      <w:r w:rsidRPr="000807BB" w:rsidR="000F563D">
        <w:rPr>
          <w:rFonts w:ascii="Arial Narrow" w:hAnsi="Arial Narrow" w:cs="Arial"/>
          <w:color w:val="000000" w:themeColor="text1"/>
          <w:sz w:val="24"/>
          <w:szCs w:val="24"/>
        </w:rPr>
        <w:t xml:space="preserve"> u naredne </w:t>
      </w:r>
      <w:r w:rsidRPr="000807BB" w:rsidR="000F563D">
        <w:rPr>
          <w:rFonts w:ascii="Arial Narrow" w:hAnsi="Arial Narrow" w:cs="Calibri"/>
          <w:color w:val="000000" w:themeColor="text1"/>
          <w:sz w:val="24"/>
          <w:szCs w:val="24"/>
        </w:rPr>
        <w:t>č</w:t>
      </w:r>
      <w:r w:rsidRPr="000807BB" w:rsidR="000F563D">
        <w:rPr>
          <w:rFonts w:ascii="Arial Narrow" w:hAnsi="Arial Narrow" w:cs="Arial"/>
          <w:color w:val="000000" w:themeColor="text1"/>
          <w:sz w:val="24"/>
          <w:szCs w:val="24"/>
        </w:rPr>
        <w:t>etiri godine.</w:t>
      </w:r>
      <w:r w:rsidR="009C4A19">
        <w:rPr>
          <w:rFonts w:ascii="Arial Narrow" w:hAnsi="Arial Narrow" w:cs="Arial"/>
          <w:color w:val="000000" w:themeColor="text1"/>
          <w:sz w:val="24"/>
          <w:szCs w:val="24"/>
        </w:rPr>
        <w:t xml:space="preserve"> </w:t>
      </w:r>
    </w:p>
    <w:p w:rsidRPr="000807BB" w:rsidR="00A66DDE" w:rsidP="000807BB" w:rsidRDefault="00A66DDE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</w:p>
    <w:p w:rsidRPr="000807BB" w:rsidR="00C057A8" w:rsidP="000807BB" w:rsidRDefault="00C057A8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  <w:r w:rsidRPr="000807BB">
        <w:rPr>
          <w:rFonts w:ascii="Arial Narrow" w:hAnsi="Arial Narrow" w:cs="Arial"/>
          <w:color w:val="000000" w:themeColor="text1"/>
          <w:sz w:val="24"/>
          <w:szCs w:val="24"/>
        </w:rPr>
        <w:t>Planirano kretanje broja zaposlenih prikazano je grafi</w:t>
      </w:r>
      <w:r w:rsidRPr="000807BB">
        <w:rPr>
          <w:rFonts w:ascii="Arial Narrow" w:hAnsi="Arial Narrow" w:cs="Calibri"/>
          <w:color w:val="000000" w:themeColor="text1"/>
          <w:sz w:val="24"/>
          <w:szCs w:val="24"/>
        </w:rPr>
        <w:t>č</w:t>
      </w:r>
      <w:r w:rsidRPr="000807BB">
        <w:rPr>
          <w:rFonts w:ascii="Arial Narrow" w:hAnsi="Arial Narrow" w:cs="Arial"/>
          <w:color w:val="000000" w:themeColor="text1"/>
          <w:sz w:val="24"/>
          <w:szCs w:val="24"/>
        </w:rPr>
        <w:t>kim prikazom u nastavk</w:t>
      </w:r>
      <w:r w:rsidRPr="000807BB" w:rsidR="0067493D">
        <w:rPr>
          <w:rFonts w:ascii="Arial Narrow" w:hAnsi="Arial Narrow" w:cs="Arial"/>
          <w:color w:val="000000" w:themeColor="text1"/>
          <w:sz w:val="24"/>
          <w:szCs w:val="24"/>
        </w:rPr>
        <w:t>u, a odnosi se na period od 2018. g. - 2023</w:t>
      </w:r>
      <w:r w:rsidRPr="000807BB">
        <w:rPr>
          <w:rFonts w:ascii="Arial Narrow" w:hAnsi="Arial Narrow" w:cs="Arial"/>
          <w:color w:val="000000" w:themeColor="text1"/>
          <w:sz w:val="24"/>
          <w:szCs w:val="24"/>
        </w:rPr>
        <w:t>. g. Grafi</w:t>
      </w:r>
      <w:r w:rsidRPr="000807BB">
        <w:rPr>
          <w:rFonts w:ascii="Arial Narrow" w:hAnsi="Arial Narrow" w:cs="Calibri"/>
          <w:color w:val="000000" w:themeColor="text1"/>
          <w:sz w:val="24"/>
          <w:szCs w:val="24"/>
        </w:rPr>
        <w:t>č</w:t>
      </w:r>
      <w:r w:rsidRPr="000807BB">
        <w:rPr>
          <w:rFonts w:ascii="Arial Narrow" w:hAnsi="Arial Narrow" w:cs="Arial"/>
          <w:color w:val="000000" w:themeColor="text1"/>
          <w:sz w:val="24"/>
          <w:szCs w:val="24"/>
        </w:rPr>
        <w:t>ki prikaz prikazuje pove</w:t>
      </w:r>
      <w:r w:rsidRPr="000807BB">
        <w:rPr>
          <w:rFonts w:ascii="Arial Narrow" w:hAnsi="Arial Narrow" w:cs="Calibri"/>
          <w:color w:val="000000" w:themeColor="text1"/>
          <w:sz w:val="24"/>
          <w:szCs w:val="24"/>
        </w:rPr>
        <w:t>ć</w:t>
      </w:r>
      <w:r w:rsidRPr="000807BB">
        <w:rPr>
          <w:rFonts w:ascii="Arial Narrow" w:hAnsi="Arial Narrow" w:cs="Arial"/>
          <w:color w:val="000000" w:themeColor="text1"/>
          <w:sz w:val="24"/>
          <w:szCs w:val="24"/>
        </w:rPr>
        <w:t>anje broja zaposlenih u odnosu na prethodne godine (prosje</w:t>
      </w:r>
      <w:r w:rsidRPr="000807BB">
        <w:rPr>
          <w:rFonts w:ascii="Arial Narrow" w:hAnsi="Arial Narrow" w:cs="Calibri"/>
          <w:color w:val="000000" w:themeColor="text1"/>
          <w:sz w:val="24"/>
          <w:szCs w:val="24"/>
        </w:rPr>
        <w:t>č</w:t>
      </w:r>
      <w:r w:rsidRPr="000807BB">
        <w:rPr>
          <w:rFonts w:ascii="Arial Narrow" w:hAnsi="Arial Narrow" w:cs="Arial"/>
          <w:color w:val="000000" w:themeColor="text1"/>
          <w:sz w:val="24"/>
          <w:szCs w:val="24"/>
        </w:rPr>
        <w:t xml:space="preserve">an broj zaposlenih) </w:t>
      </w:r>
      <w:r w:rsidRPr="000807BB">
        <w:rPr>
          <w:rFonts w:ascii="Arial Narrow" w:hAnsi="Arial Narrow" w:cs="Lucida Sans"/>
          <w:color w:val="000000" w:themeColor="text1"/>
          <w:sz w:val="24"/>
          <w:szCs w:val="24"/>
        </w:rPr>
        <w:t>š</w:t>
      </w:r>
      <w:r w:rsidRPr="000807BB">
        <w:rPr>
          <w:rFonts w:ascii="Arial Narrow" w:hAnsi="Arial Narrow" w:cs="Arial"/>
          <w:color w:val="000000" w:themeColor="text1"/>
          <w:sz w:val="24"/>
          <w:szCs w:val="24"/>
        </w:rPr>
        <w:t xml:space="preserve">to je rezultat restrukturiranja </w:t>
      </w:r>
      <w:r w:rsidRPr="000807BB" w:rsidR="00DC6D00">
        <w:rPr>
          <w:rFonts w:ascii="Arial Narrow" w:hAnsi="Arial Narrow" w:cs="Arial"/>
          <w:color w:val="000000" w:themeColor="text1"/>
          <w:sz w:val="24"/>
          <w:szCs w:val="24"/>
        </w:rPr>
        <w:t>tvrtke</w:t>
      </w:r>
      <w:r w:rsidRPr="000807BB" w:rsidR="00746E7C">
        <w:rPr>
          <w:rFonts w:ascii="Arial Narrow" w:hAnsi="Arial Narrow" w:cs="Arial"/>
          <w:color w:val="000000" w:themeColor="text1"/>
          <w:sz w:val="24"/>
          <w:szCs w:val="24"/>
        </w:rPr>
        <w:t xml:space="preserve"> i pove</w:t>
      </w:r>
      <w:r w:rsidRPr="000807BB" w:rsidR="00746E7C">
        <w:rPr>
          <w:rFonts w:ascii="Arial Narrow" w:hAnsi="Arial Narrow" w:cs="Calibri"/>
          <w:color w:val="000000" w:themeColor="text1"/>
          <w:sz w:val="24"/>
          <w:szCs w:val="24"/>
        </w:rPr>
        <w:t>ć</w:t>
      </w:r>
      <w:r w:rsidRPr="000807BB" w:rsidR="00746E7C">
        <w:rPr>
          <w:rFonts w:ascii="Arial Narrow" w:hAnsi="Arial Narrow" w:cs="Arial"/>
          <w:color w:val="000000" w:themeColor="text1"/>
          <w:sz w:val="24"/>
          <w:szCs w:val="24"/>
        </w:rPr>
        <w:t xml:space="preserve">anja prodaje </w:t>
      </w:r>
      <w:r w:rsidRPr="000807BB" w:rsidR="00C36E55">
        <w:rPr>
          <w:rFonts w:ascii="Arial Narrow" w:hAnsi="Arial Narrow" w:cs="Arial"/>
          <w:color w:val="000000" w:themeColor="text1"/>
          <w:sz w:val="24"/>
          <w:szCs w:val="24"/>
        </w:rPr>
        <w:t>do kojeg j</w:t>
      </w:r>
      <w:r w:rsidRPr="000807BB">
        <w:rPr>
          <w:rFonts w:ascii="Arial Narrow" w:hAnsi="Arial Narrow" w:cs="Arial"/>
          <w:color w:val="000000" w:themeColor="text1"/>
          <w:sz w:val="24"/>
          <w:szCs w:val="24"/>
        </w:rPr>
        <w:t>e došlo kroz projekciju budu</w:t>
      </w:r>
      <w:r w:rsidRPr="000807BB">
        <w:rPr>
          <w:rFonts w:ascii="Arial Narrow" w:hAnsi="Arial Narrow" w:cs="Calibri"/>
          <w:color w:val="000000" w:themeColor="text1"/>
          <w:sz w:val="24"/>
          <w:szCs w:val="24"/>
        </w:rPr>
        <w:t>ć</w:t>
      </w:r>
      <w:r w:rsidRPr="000807BB">
        <w:rPr>
          <w:rFonts w:ascii="Arial Narrow" w:hAnsi="Arial Narrow" w:cs="Arial"/>
          <w:color w:val="000000" w:themeColor="text1"/>
          <w:sz w:val="24"/>
          <w:szCs w:val="24"/>
        </w:rPr>
        <w:t xml:space="preserve">eg poslovanja </w:t>
      </w:r>
      <w:r w:rsidRPr="000807BB" w:rsidR="00DC6D00">
        <w:rPr>
          <w:rFonts w:ascii="Arial Narrow" w:hAnsi="Arial Narrow" w:cs="Arial"/>
          <w:color w:val="000000" w:themeColor="text1"/>
          <w:sz w:val="24"/>
          <w:szCs w:val="24"/>
        </w:rPr>
        <w:t>tvrtke</w:t>
      </w:r>
      <w:r w:rsidRPr="000807BB">
        <w:rPr>
          <w:rFonts w:ascii="Arial Narrow" w:hAnsi="Arial Narrow" w:cs="Arial"/>
          <w:color w:val="000000" w:themeColor="text1"/>
          <w:sz w:val="24"/>
          <w:szCs w:val="24"/>
        </w:rPr>
        <w:t>.</w:t>
      </w:r>
    </w:p>
    <w:p w:rsidR="00C057A8" w:rsidP="000807BB" w:rsidRDefault="00C057A8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</w:rPr>
      </w:pPr>
    </w:p>
    <w:p w:rsidRPr="000807BB" w:rsidR="00846D26" w:rsidP="009C4A19" w:rsidRDefault="00EA5FD2">
      <w:pPr>
        <w:tabs>
          <w:tab w:val="left" w:pos="1026"/>
        </w:tabs>
        <w:spacing w:after="0" w:line="360" w:lineRule="auto"/>
        <w:contextualSpacing/>
        <w:jc w:val="center"/>
        <w:rPr>
          <w:rFonts w:ascii="Arial Narrow" w:hAnsi="Arial Narrow" w:cs="Arial"/>
          <w:i/>
          <w:color w:val="000000" w:themeColor="text1"/>
          <w:sz w:val="24"/>
          <w:szCs w:val="24"/>
        </w:rPr>
      </w:pPr>
      <w:r>
        <w:rPr>
          <w:noProof/>
          <w:lang w:val="hr-HR" w:eastAsia="hr-HR"/>
        </w:rPr>
        <w:drawing>
          <wp:inline distT="0" distB="0" distL="0" distR="0">
            <wp:extent cx="4572000" cy="2743200"/>
            <wp:effectExtent l="0" t="0" r="0" b="0"/>
            <wp:docPr id="1" name="Chart 1"/>
            <wp:cNvGraphicFramePr/>
            <a:graphic>
              <a:graphicData uri="http://schemas.openxmlformats.org/drawingml/2006/chart">
                <c:chart r:id="rId12"/>
              </a:graphicData>
            </a:graphic>
          </wp:inline>
        </w:drawing>
      </w:r>
    </w:p>
    <w:p w:rsidR="00846D26" w:rsidP="000A56CD" w:rsidRDefault="00846D26">
      <w:pPr>
        <w:tabs>
          <w:tab w:val="left" w:pos="1026"/>
        </w:tabs>
        <w:spacing w:after="0" w:line="360" w:lineRule="auto"/>
        <w:contextualSpacing/>
        <w:jc w:val="center"/>
        <w:rPr>
          <w:rFonts w:ascii="Arial Narrow" w:hAnsi="Arial Narrow" w:cs="Arial"/>
          <w:i/>
          <w:color w:val="000000" w:themeColor="text1"/>
          <w:sz w:val="24"/>
          <w:szCs w:val="24"/>
        </w:rPr>
      </w:pPr>
    </w:p>
    <w:p w:rsidR="00AF4F7E" w:rsidP="000A56CD" w:rsidRDefault="00A66DDE">
      <w:pPr>
        <w:tabs>
          <w:tab w:val="left" w:pos="1026"/>
        </w:tabs>
        <w:spacing w:after="0" w:line="360" w:lineRule="auto"/>
        <w:contextualSpacing/>
        <w:jc w:val="center"/>
        <w:rPr>
          <w:rFonts w:ascii="Arial Narrow" w:hAnsi="Arial Narrow" w:cs="Arial"/>
          <w:i/>
          <w:color w:val="000000" w:themeColor="text1"/>
          <w:sz w:val="24"/>
          <w:szCs w:val="24"/>
        </w:rPr>
      </w:pPr>
      <w:r w:rsidRPr="000807BB">
        <w:rPr>
          <w:rFonts w:ascii="Arial Narrow" w:hAnsi="Arial Narrow" w:cs="Arial"/>
          <w:i/>
          <w:color w:val="000000" w:themeColor="text1"/>
          <w:sz w:val="24"/>
          <w:szCs w:val="24"/>
        </w:rPr>
        <w:t>Grafi</w:t>
      </w:r>
      <w:r w:rsidRPr="000807BB">
        <w:rPr>
          <w:rFonts w:ascii="Arial Narrow" w:hAnsi="Arial Narrow" w:cs="Calibri"/>
          <w:i/>
          <w:color w:val="000000" w:themeColor="text1"/>
          <w:sz w:val="24"/>
          <w:szCs w:val="24"/>
        </w:rPr>
        <w:t>č</w:t>
      </w:r>
      <w:r w:rsidRPr="000807BB">
        <w:rPr>
          <w:rFonts w:ascii="Arial Narrow" w:hAnsi="Arial Narrow" w:cs="Arial"/>
          <w:i/>
          <w:color w:val="000000" w:themeColor="text1"/>
          <w:sz w:val="24"/>
          <w:szCs w:val="24"/>
        </w:rPr>
        <w:t xml:space="preserve">ki prikaz: </w:t>
      </w:r>
      <w:r w:rsidRPr="000807BB" w:rsidR="00C057A8">
        <w:rPr>
          <w:rFonts w:ascii="Arial Narrow" w:hAnsi="Arial Narrow" w:cs="Arial"/>
          <w:i/>
          <w:color w:val="000000" w:themeColor="text1"/>
          <w:sz w:val="24"/>
          <w:szCs w:val="24"/>
        </w:rPr>
        <w:t>Plan kretanja broja zaposlenih  po godinama</w:t>
      </w:r>
      <w:bookmarkStart w:name="_Toc451235621" w:id="32"/>
      <w:bookmarkStart w:name="_Toc472012450" w:id="33"/>
      <w:bookmarkStart w:name="_Toc477898299" w:id="34"/>
    </w:p>
    <w:p w:rsidRPr="008B3F04" w:rsidR="008B3F04" w:rsidP="000807BB" w:rsidRDefault="008B3F04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FF0000"/>
          <w:sz w:val="24"/>
          <w:szCs w:val="24"/>
        </w:rPr>
      </w:pPr>
    </w:p>
    <w:p w:rsidRPr="000807BB" w:rsidR="00AC7C14" w:rsidP="000807BB" w:rsidRDefault="00AC7C14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</w:rPr>
      </w:pPr>
    </w:p>
    <w:p w:rsidRPr="003F2A8E" w:rsidR="00971E7F" w:rsidP="00991960" w:rsidRDefault="008023A1">
      <w:pPr>
        <w:pStyle w:val="Naslov2"/>
        <w:rPr>
          <w:i/>
          <w:color w:val="E99C92" w:themeColor="accent2" w:themeTint="66"/>
        </w:rPr>
      </w:pPr>
      <w:bookmarkStart w:name="_Toc522797243" w:id="35"/>
      <w:bookmarkStart w:name="_Toc526407778" w:id="36"/>
      <w:r w:rsidRPr="003F2A8E">
        <w:rPr>
          <w:color w:val="E99C92" w:themeColor="accent2" w:themeTint="66"/>
        </w:rPr>
        <w:lastRenderedPageBreak/>
        <w:t>1.5</w:t>
      </w:r>
      <w:r w:rsidRPr="003F2A8E" w:rsidR="00FB0040">
        <w:rPr>
          <w:color w:val="E99C92" w:themeColor="accent2" w:themeTint="66"/>
        </w:rPr>
        <w:t xml:space="preserve">. </w:t>
      </w:r>
      <w:r w:rsidRPr="003F2A8E" w:rsidR="004003EE">
        <w:rPr>
          <w:color w:val="E99C92" w:themeColor="accent2" w:themeTint="66"/>
        </w:rPr>
        <w:t xml:space="preserve">Financijsko </w:t>
      </w:r>
      <w:r w:rsidRPr="003F2A8E" w:rsidR="00971E7F">
        <w:rPr>
          <w:color w:val="E99C92" w:themeColor="accent2" w:themeTint="66"/>
        </w:rPr>
        <w:t>izvješ</w:t>
      </w:r>
      <w:r w:rsidRPr="003F2A8E" w:rsidR="00971E7F">
        <w:rPr>
          <w:rFonts w:cs="Calibri"/>
          <w:color w:val="E99C92" w:themeColor="accent2" w:themeTint="66"/>
        </w:rPr>
        <w:t>ć</w:t>
      </w:r>
      <w:r w:rsidRPr="003F2A8E" w:rsidR="00971E7F">
        <w:rPr>
          <w:color w:val="E99C92" w:themeColor="accent2" w:themeTint="66"/>
        </w:rPr>
        <w:t xml:space="preserve">e na </w:t>
      </w:r>
      <w:r w:rsidR="002E4718">
        <w:rPr>
          <w:color w:val="E99C92" w:themeColor="accent2" w:themeTint="66"/>
        </w:rPr>
        <w:t>28.02</w:t>
      </w:r>
      <w:r w:rsidRPr="003F2A8E" w:rsidR="0067493D">
        <w:rPr>
          <w:color w:val="E99C92" w:themeColor="accent2" w:themeTint="66"/>
        </w:rPr>
        <w:t>.2018</w:t>
      </w:r>
      <w:r w:rsidRPr="003F2A8E" w:rsidR="00B02432">
        <w:rPr>
          <w:color w:val="E99C92" w:themeColor="accent2" w:themeTint="66"/>
        </w:rPr>
        <w:t xml:space="preserve">. </w:t>
      </w:r>
      <w:r w:rsidRPr="003F2A8E" w:rsidR="00971E7F">
        <w:rPr>
          <w:color w:val="E99C92" w:themeColor="accent2" w:themeTint="66"/>
        </w:rPr>
        <w:t>godine</w:t>
      </w:r>
      <w:bookmarkEnd w:id="32"/>
      <w:bookmarkEnd w:id="33"/>
      <w:bookmarkEnd w:id="34"/>
      <w:bookmarkEnd w:id="35"/>
      <w:bookmarkEnd w:id="36"/>
      <w:r w:rsidRPr="003F2A8E" w:rsidR="005A487C">
        <w:rPr>
          <w:color w:val="E99C92" w:themeColor="accent2" w:themeTint="66"/>
        </w:rPr>
        <w:t xml:space="preserve"> </w:t>
      </w:r>
    </w:p>
    <w:p w:rsidRPr="000807BB" w:rsidR="00F46057" w:rsidP="000807BB" w:rsidRDefault="00F46057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Pr="009C4A19" w:rsidR="009C4A19" w:rsidP="009C4A19" w:rsidRDefault="009C4A19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</w:p>
    <w:p w:rsidRPr="009C4A19" w:rsidR="009C4A19" w:rsidP="009C4A19" w:rsidRDefault="009C4A19">
      <w:pPr>
        <w:spacing w:line="360" w:lineRule="auto"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  <w:r w:rsidRPr="009C4A19">
        <w:rPr>
          <w:rFonts w:ascii="Arial Narrow" w:hAnsi="Arial Narrow" w:cs="Arial"/>
          <w:color w:val="000000" w:themeColor="text1"/>
          <w:sz w:val="24"/>
          <w:szCs w:val="24"/>
        </w:rPr>
        <w:t>Bilanca na dan 28.02.2018. pokazuje da je potraživanje tvrtke ukupno 46.370</w:t>
      </w:r>
      <w:r w:rsidR="00EA5FD2">
        <w:rPr>
          <w:rFonts w:ascii="Arial Narrow" w:hAnsi="Arial Narrow" w:cs="Arial"/>
          <w:color w:val="000000" w:themeColor="text1"/>
          <w:sz w:val="24"/>
          <w:szCs w:val="24"/>
        </w:rPr>
        <w:t xml:space="preserve"> </w:t>
      </w:r>
      <w:r w:rsidRPr="009C4A19">
        <w:rPr>
          <w:rFonts w:ascii="Arial Narrow" w:hAnsi="Arial Narrow" w:cs="Arial"/>
          <w:color w:val="000000" w:themeColor="text1"/>
          <w:sz w:val="24"/>
          <w:szCs w:val="24"/>
        </w:rPr>
        <w:t xml:space="preserve">kn, dok obveze iznose 419.054,25 kn, i prioritetne tražbine u iznosu od 142.317,15 kn. Istovremeno tvrtka ima dugotrajnu imovinu u vrijednosti 23.857,00 kn, što je dobra osnova za nastavak uspješnog poslovanja. </w:t>
      </w:r>
    </w:p>
    <w:p w:rsidRPr="009C4A19" w:rsidR="009C4A19" w:rsidP="009C4A19" w:rsidRDefault="009C4A19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</w:p>
    <w:p w:rsidR="009C4A19" w:rsidP="009C4A19" w:rsidRDefault="009C4A19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  <w:r w:rsidRPr="009C4A19">
        <w:rPr>
          <w:rFonts w:ascii="Arial Narrow" w:hAnsi="Arial Narrow" w:cs="Arial"/>
          <w:color w:val="000000" w:themeColor="text1"/>
          <w:sz w:val="24"/>
          <w:szCs w:val="24"/>
        </w:rPr>
        <w:t>Rezultati poslovanja dati su u računu dobiti i gubitka (28.02.2018.) u nastavku, dok grafički prikazi pokazuju komparaciju prihoda i rashoda, potraživanja i obaveza.</w:t>
      </w:r>
    </w:p>
    <w:p w:rsidRPr="009C4A19" w:rsidR="00DF19B9" w:rsidP="009C4A19" w:rsidRDefault="00DF19B9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</w:p>
    <w:tbl>
      <w:tblPr>
        <w:tblW w:w="8922" w:type="dxa"/>
        <w:jc w:val="center"/>
        <w:tblLook w:firstRow="1" w:lastRow="0" w:firstColumn="1" w:lastColumn="0" w:noHBand="0" w:noVBand="1" w:val="04A0"/>
      </w:tblPr>
      <w:tblGrid>
        <w:gridCol w:w="6205"/>
        <w:gridCol w:w="1491"/>
        <w:gridCol w:w="1226"/>
      </w:tblGrid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nil"/>
              <w:bottom w:val="nil"/>
              <w:right w:val="nil"/>
            </w:tcBorders>
            <w:shd w:val="clear" w:color="000000" w:fill="003366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FFFFFF"/>
                <w:sz w:val="14"/>
                <w:szCs w:val="16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b/>
                <w:bCs/>
                <w:color w:val="FFFFFF"/>
                <w:sz w:val="14"/>
                <w:szCs w:val="16"/>
                <w:lang w:val="hr-HR" w:eastAsia="hr-HR"/>
              </w:rPr>
              <w:t>Navigacija</w:t>
            </w:r>
          </w:p>
        </w:tc>
        <w:tc>
          <w:tcPr>
            <w:tcW w:w="1490" w:type="dxa"/>
            <w:tcBorders>
              <w:top w:val="nil"/>
              <w:left w:val="single" w:color="FFFFFF" w:sz="4" w:space="0"/>
              <w:bottom w:val="nil"/>
              <w:right w:val="single" w:color="FFFFFF" w:sz="4" w:space="0"/>
            </w:tcBorders>
            <w:shd w:val="clear" w:color="000000" w:fill="003366"/>
            <w:noWrap/>
            <w:vAlign w:val="center"/>
            <w:hideMark/>
          </w:tcPr>
          <w:p w:rsidRPr="00763B8C" w:rsidR="009C4A19" w:rsidP="009C4A19" w:rsidRDefault="00333C33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FCF305"/>
                <w:sz w:val="14"/>
                <w:szCs w:val="16"/>
                <w:lang w:val="hr-HR" w:eastAsia="hr-HR"/>
              </w:rPr>
            </w:pPr>
            <w:hyperlink w:tooltip="Unos podataka u obrazac Promjene kapitala" w:history="true" w:anchor="RANGE!A1" r:id="rId13">
              <w:r w:rsidRPr="00763B8C" w:rsidR="009C4A19">
                <w:rPr>
                  <w:rFonts w:ascii="Arial" w:hAnsi="Arial" w:eastAsia="Times New Roman" w:cs="Arial"/>
                  <w:b/>
                  <w:bCs/>
                  <w:color w:val="FCF305"/>
                  <w:sz w:val="14"/>
                  <w:szCs w:val="16"/>
                  <w:lang w:val="hr-HR" w:eastAsia="hr-HR"/>
                </w:rPr>
                <w:t>PK</w:t>
              </w:r>
            </w:hyperlink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000000" w:fill="003366"/>
            <w:noWrap/>
            <w:vAlign w:val="center"/>
            <w:hideMark/>
          </w:tcPr>
          <w:p w:rsidRPr="00763B8C" w:rsidR="009C4A19" w:rsidP="009C4A19" w:rsidRDefault="00333C33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FCF305"/>
                <w:sz w:val="14"/>
                <w:szCs w:val="16"/>
                <w:lang w:val="hr-HR" w:eastAsia="hr-HR"/>
              </w:rPr>
            </w:pPr>
            <w:hyperlink w:tooltip="Provjera pogrešaka i upozorenja na radnom listu Kontrole" w:history="true" w:anchor="RANGE!A1" r:id="rId14">
              <w:r w:rsidRPr="00763B8C" w:rsidR="009C4A19">
                <w:rPr>
                  <w:rFonts w:ascii="Arial" w:hAnsi="Arial" w:eastAsia="Times New Roman" w:cs="Arial"/>
                  <w:b/>
                  <w:bCs/>
                  <w:color w:val="FCF305"/>
                  <w:sz w:val="14"/>
                  <w:szCs w:val="16"/>
                  <w:lang w:val="hr-HR" w:eastAsia="hr-HR"/>
                </w:rPr>
                <w:t>Kont</w:t>
              </w:r>
            </w:hyperlink>
          </w:p>
        </w:tc>
      </w:tr>
      <w:tr w:rsidRPr="00763B8C" w:rsidR="009C4A19" w:rsidTr="00521B8F">
        <w:trPr>
          <w:trHeight w:val="240"/>
          <w:jc w:val="center"/>
        </w:trPr>
        <w:tc>
          <w:tcPr>
            <w:tcW w:w="7696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24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24"/>
                <w:lang w:val="hr-HR" w:eastAsia="hr-HR"/>
              </w:rPr>
              <w:t>RAČUN DOBITI I GUBITKA</w:t>
            </w:r>
          </w:p>
        </w:tc>
        <w:tc>
          <w:tcPr>
            <w:tcW w:w="1226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pct25" w:color="CCCCFF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20"/>
                <w:lang w:val="hr-HR" w:eastAsia="hr-HR"/>
              </w:rPr>
              <w:t>Obrazac</w:t>
            </w:r>
            <w:r w:rsidRPr="00763B8C"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20"/>
                <w:lang w:val="hr-HR" w:eastAsia="hr-HR"/>
              </w:rPr>
              <w:br/>
              <w:t>POD-RDG</w:t>
            </w:r>
          </w:p>
        </w:tc>
      </w:tr>
      <w:tr w:rsidRPr="00763B8C" w:rsidR="009C4A19" w:rsidTr="00521B8F">
        <w:trPr>
          <w:trHeight w:val="216"/>
          <w:jc w:val="center"/>
        </w:trPr>
        <w:tc>
          <w:tcPr>
            <w:tcW w:w="7696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hideMark/>
          </w:tcPr>
          <w:p w:rsidRPr="00763B8C" w:rsidR="009C4A19" w:rsidP="009C4A19" w:rsidRDefault="009C4A19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20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20"/>
                <w:lang w:val="hr-HR" w:eastAsia="hr-HR"/>
              </w:rPr>
              <w:t>za razdoblje 01.01.2018. do 28.02.2018.</w:t>
            </w:r>
          </w:p>
        </w:tc>
        <w:tc>
          <w:tcPr>
            <w:tcW w:w="1226" w:type="dxa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20"/>
                <w:lang w:val="hr-HR" w:eastAsia="hr-HR"/>
              </w:rPr>
            </w:pP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763B8C" w:rsidR="009C4A19" w:rsidP="009C4A19" w:rsidRDefault="009C4A19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20"/>
                <w:lang w:val="hr-HR" w:eastAsia="hr-HR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763B8C" w:rsidR="009C4A19" w:rsidP="009C4A19" w:rsidRDefault="009C4A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4"/>
                <w:szCs w:val="20"/>
                <w:lang w:val="hr-HR" w:eastAsia="hr-HR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4"/>
                <w:szCs w:val="20"/>
                <w:lang w:val="hr-HR" w:eastAsia="hr-HR"/>
              </w:rPr>
            </w:pP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89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pct12" w:color="C0C0C0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18"/>
                <w:lang w:val="hr-HR" w:eastAsia="hr-HR"/>
              </w:rPr>
              <w:t>Obveznik: 00549245280; ITALINA d.o.o.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8" w:space="0"/>
              <w:right w:val="single" w:color="FFFFFF" w:sz="4" w:space="0"/>
            </w:tcBorders>
            <w:shd w:val="clear" w:color="000000" w:fill="969696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FFFFFF"/>
                <w:sz w:val="14"/>
                <w:szCs w:val="16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b/>
                <w:bCs/>
                <w:color w:val="FFFFFF"/>
                <w:sz w:val="14"/>
                <w:szCs w:val="16"/>
                <w:lang w:val="hr-HR" w:eastAsia="hr-HR"/>
              </w:rPr>
              <w:t>Naziv pozicije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8" w:space="0"/>
              <w:right w:val="single" w:color="FFFFFF" w:sz="4" w:space="0"/>
            </w:tcBorders>
            <w:shd w:val="clear" w:color="000000" w:fill="969696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FFFFFF"/>
                <w:sz w:val="14"/>
                <w:szCs w:val="16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b/>
                <w:bCs/>
                <w:color w:val="FFFFFF"/>
                <w:sz w:val="14"/>
                <w:szCs w:val="16"/>
                <w:lang w:val="hr-HR" w:eastAsia="hr-HR"/>
              </w:rPr>
              <w:t>Prethodna godina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8" w:space="0"/>
              <w:right w:val="single" w:color="auto" w:sz="4" w:space="0"/>
            </w:tcBorders>
            <w:shd w:val="clear" w:color="000000" w:fill="969696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FFFFFF"/>
                <w:sz w:val="14"/>
                <w:szCs w:val="16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b/>
                <w:bCs/>
                <w:color w:val="FFFFFF"/>
                <w:sz w:val="14"/>
                <w:szCs w:val="16"/>
                <w:lang w:val="hr-HR" w:eastAsia="hr-HR"/>
              </w:rPr>
              <w:t>Tekuća godina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single" w:color="auto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I. POSLOVNI PRIHODI </w:t>
            </w:r>
            <w:r w:rsidRPr="00763B8C">
              <w:rPr>
                <w:rFonts w:ascii="Arial" w:hAnsi="Arial" w:eastAsia="Times New Roman" w:cs="Arial"/>
                <w:color w:val="333399"/>
                <w:sz w:val="14"/>
                <w:szCs w:val="18"/>
                <w:lang w:val="hr-HR" w:eastAsia="hr-HR"/>
              </w:rPr>
              <w:t>(AOP 126 do 130)</w:t>
            </w:r>
          </w:p>
        </w:tc>
        <w:tc>
          <w:tcPr>
            <w:tcW w:w="1490" w:type="dxa"/>
            <w:tcBorders>
              <w:top w:val="single" w:color="auto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726.000</w:t>
            </w:r>
          </w:p>
        </w:tc>
        <w:tc>
          <w:tcPr>
            <w:tcW w:w="1226" w:type="dxa"/>
            <w:tcBorders>
              <w:top w:val="single" w:color="auto" w:sz="4" w:space="0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49.000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1. Prihodi od prodaje s poduzetnicima unutar grupe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2. Prihodi od prodaje (izvan grupe)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726.000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49.000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3. Prihodi na temelju upotrebe vlastitih proizvoda, robe i usluga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4. Ostali poslovni prihodi s poduzetnicima unutar grupe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5. Ostali poslovni prihodi (izvan grupe)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II. POSLOVNI RASHODI </w:t>
            </w:r>
            <w:r w:rsidRPr="00763B8C">
              <w:rPr>
                <w:rFonts w:ascii="Arial" w:hAnsi="Arial" w:eastAsia="Times New Roman" w:cs="Arial"/>
                <w:color w:val="333399"/>
                <w:sz w:val="14"/>
                <w:szCs w:val="18"/>
                <w:lang w:val="hr-HR" w:eastAsia="hr-HR"/>
              </w:rPr>
              <w:t>(AOP 132+133+137+141+142+143+146+153)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219.871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45.234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1. Promjene vrijednosti zaliha proizvodnje u tijeku i gotovih proizvoda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2. Materijalni troškovi (AOP 134 do 136)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68.932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5.759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  <w:t xml:space="preserve">        a) Troškovi sirovina i materijala 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18.366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3.596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  <w:t xml:space="preserve">        b) Troškovi prodane robe 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  <w:t xml:space="preserve">        c) Ostali vanjski troškovi 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50.566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2.163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3. Troškovi osoblja (AOP 138 do 140)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98.455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36.837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  <w:t xml:space="preserve">        a) Neto plaće i nadnice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67.205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25.145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  <w:t xml:space="preserve">        b) Troškovi poreza i doprinosa iz plaća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16.801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6.286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  <w:t xml:space="preserve">        c) Doprinosi na plaće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14.449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5.406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4. Amortizacija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9.235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1.539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5. Ostali troškovi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30.151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318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6. Vrijednosna usklađenja (AOP 144+145)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  <w:t xml:space="preserve">       a) dugotrajne imovine osim financijske imovine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  <w:t xml:space="preserve">       b) kratkotrajne imovine osim financijske imovine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7. Rezerviranja (AOP 147 do 152)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  <w:t xml:space="preserve">       a) Rezerviranja za mirovine, otpremnine i slične obveze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  <w:t xml:space="preserve">       b) Rezerviranja za porezne obveze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  <w:t xml:space="preserve">       c) Rezerviranja za započete sudske sporove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  <w:t xml:space="preserve">       d) Rezerviranja za troškove obnavljanja prirodnih bogatstava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  <w:t xml:space="preserve">       e) Rezerviranja za troškove u jamstvenim rokovima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i/>
                <w:iCs/>
                <w:sz w:val="14"/>
                <w:szCs w:val="18"/>
                <w:lang w:val="hr-HR" w:eastAsia="hr-HR"/>
              </w:rPr>
              <w:t xml:space="preserve">       f) Druga rezerviranja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8. Ostali poslovni rashodi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13.098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781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III. FINANCIJSKI PRIHODI </w:t>
            </w:r>
            <w:r w:rsidRPr="00763B8C">
              <w:rPr>
                <w:rFonts w:ascii="Arial" w:hAnsi="Arial" w:eastAsia="Times New Roman" w:cs="Arial"/>
                <w:color w:val="333399"/>
                <w:sz w:val="14"/>
                <w:szCs w:val="18"/>
                <w:lang w:val="hr-HR" w:eastAsia="hr-HR"/>
              </w:rPr>
              <w:t>(AOP 155 do 164)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62.800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12.613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1. Prihodi od ulaganja u udjele (dionice) poduzetnika unutar grupe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385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2. Prihodi od ulaganja u udjele (dionice) društava povezanih</w:t>
            </w: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br/>
              <w:t xml:space="preserve">         sudjelujućim interesima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385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3. Prihodi od ostalih dugotrajnih financijskih ulaganja i zajmova</w:t>
            </w: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br/>
              <w:t xml:space="preserve">         poduzetnicima unutar grupe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385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4. Ostali prihodi s osnove kamata iz odnosa s poduzetnicima unutar grupe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385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5. Tečajne razlike i ostali financijski prihodi iz odnosa s</w:t>
            </w: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br/>
              <w:t xml:space="preserve">         poduzetnicima unutar grupe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6. Prihodi od ostalih dugotrajnih financijskih ulaganja i zajmova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7. Ostali prihodi s osnove kamata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62.800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12.613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lastRenderedPageBreak/>
              <w:t xml:space="preserve">     8. Tečajne razlike i ostali financijski prihodi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9. Nerealizirani dobici (prihodi) od financijske imovine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10. Ostali financijski prihodi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IV. FINANCIJSKI RASHODI </w:t>
            </w:r>
            <w:r w:rsidRPr="00763B8C">
              <w:rPr>
                <w:rFonts w:ascii="Arial" w:hAnsi="Arial" w:eastAsia="Times New Roman" w:cs="Arial"/>
                <w:color w:val="333399"/>
                <w:sz w:val="14"/>
                <w:szCs w:val="18"/>
                <w:lang w:val="hr-HR" w:eastAsia="hr-HR"/>
              </w:rPr>
              <w:t>(AOP 166 do 172)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4.070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1. Rashodi s osnove kamata i slični rashodi s poduzetnicima unutar grupe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ind w:firstLine="140" w:firstLineChars="100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2. Tečajne razlike i drugi rashodi s poduzetnicima unutar grupe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ind w:firstLine="140" w:firstLineChars="100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3. Rashodi s osnove kamata i slični rashodi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3.858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ind w:firstLine="140" w:firstLineChars="100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4. Tečajne razlike i drugi rashodi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212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ind w:firstLine="140" w:firstLineChars="100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5. Nerealizirani gubici (rashodi) od financijske imovine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ind w:firstLine="140" w:firstLineChars="100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6. Vrijednosna usklađenja financijske imovine (neto)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ind w:firstLine="140" w:firstLineChars="100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7. Ostali financijski rashodi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385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t>V.    UDIO U DOBITI OD DRUŠTAVA POVEZANIH SUDJELUJUĆIM</w:t>
            </w:r>
            <w:r w:rsidRPr="00763B8C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br/>
              <w:t xml:space="preserve">        INTERESOM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t>VI.   UDIO U DOBITI OD  ZAJEDNIČKIH POTHVATA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385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t>VII.  UDIO U GUBITKU OD DRUŠTAVA POVEZANIH SUDJELUJUĆIM</w:t>
            </w:r>
            <w:r w:rsidRPr="00763B8C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br/>
              <w:t xml:space="preserve">        INTERESOM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t>VIII. UDIO U GUBITKU OD ZAJEDNIČKIH POTHVATA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IX.   UKUPNI PRIHODI </w:t>
            </w:r>
            <w:r w:rsidRPr="00763B8C">
              <w:rPr>
                <w:rFonts w:ascii="Arial" w:hAnsi="Arial" w:eastAsia="Times New Roman" w:cs="Arial"/>
                <w:color w:val="333399"/>
                <w:sz w:val="14"/>
                <w:szCs w:val="18"/>
                <w:lang w:val="hr-HR" w:eastAsia="hr-HR"/>
              </w:rPr>
              <w:t>(AOP 125+154+173 + 174)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788.800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61.613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X.    UKUPNI RASHODI </w:t>
            </w:r>
            <w:r w:rsidRPr="00763B8C">
              <w:rPr>
                <w:rFonts w:ascii="Arial" w:hAnsi="Arial" w:eastAsia="Times New Roman" w:cs="Arial"/>
                <w:color w:val="333399"/>
                <w:sz w:val="14"/>
                <w:szCs w:val="18"/>
                <w:lang w:val="hr-HR" w:eastAsia="hr-HR"/>
              </w:rPr>
              <w:t>(AOP 131+165+175 + 176)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223.941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45.234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XI.   DOBIT ILI GUBITAK PRIJE OPOREZIVANJA </w:t>
            </w:r>
            <w:r w:rsidRPr="00763B8C">
              <w:rPr>
                <w:rFonts w:ascii="Arial" w:hAnsi="Arial" w:eastAsia="Times New Roman" w:cs="Arial"/>
                <w:color w:val="333399"/>
                <w:sz w:val="14"/>
                <w:szCs w:val="18"/>
                <w:lang w:val="hr-HR" w:eastAsia="hr-HR"/>
              </w:rPr>
              <w:t>(AOP 177-178)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564.859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16.379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ind w:firstLine="140" w:firstLineChars="100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1. Dobit prije oporezivanja (AOP 177-178)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564.859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16.379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ind w:firstLine="140" w:firstLineChars="100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2. Gubitak prije oporezivanja (AOP 178-177)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t>XII.  POREZ NA DOBIT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69.588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2.374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XIII. DOBIT ILI GUBITAK RAZDOBLJA </w:t>
            </w:r>
            <w:r w:rsidRPr="00763B8C">
              <w:rPr>
                <w:rFonts w:ascii="Arial" w:hAnsi="Arial" w:eastAsia="Times New Roman" w:cs="Arial"/>
                <w:color w:val="333399"/>
                <w:sz w:val="14"/>
                <w:szCs w:val="18"/>
                <w:lang w:val="hr-HR" w:eastAsia="hr-HR"/>
              </w:rPr>
              <w:t>(AOP 179-182)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495.271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14.005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ind w:firstLine="140" w:firstLineChars="100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1. Dobit razdoblja (AOP 179-182)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495.271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14.005</w:t>
            </w:r>
          </w:p>
        </w:tc>
      </w:tr>
      <w:tr w:rsidRPr="00763B8C" w:rsidR="009C4A19" w:rsidTr="00521B8F">
        <w:trPr>
          <w:trHeight w:val="192"/>
          <w:jc w:val="center"/>
        </w:trPr>
        <w:tc>
          <w:tcPr>
            <w:tcW w:w="62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ind w:firstLine="140" w:firstLineChars="100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2. Gubitak razdoblja (AOP 182-179)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763B8C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763B8C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</w:tr>
    </w:tbl>
    <w:p w:rsidRPr="00B971C1" w:rsidR="009C4A19" w:rsidP="009C4A19" w:rsidRDefault="009C4A19">
      <w:pPr>
        <w:pStyle w:val="Tijeloteksta"/>
        <w:spacing w:after="0" w:line="360" w:lineRule="auto"/>
        <w:contextualSpacing/>
        <w:rPr>
          <w:rFonts w:cs="Arial"/>
          <w:sz w:val="24"/>
          <w:szCs w:val="24"/>
          <w:lang w:val="hr-HR"/>
        </w:rPr>
      </w:pPr>
    </w:p>
    <w:p w:rsidRPr="00B971C1" w:rsidR="009C4A19" w:rsidP="009C4A19" w:rsidRDefault="009C4A19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  <w:r w:rsidRPr="00B971C1">
        <w:rPr>
          <w:rFonts w:ascii="Arial" w:hAnsi="Arial" w:cs="Arial"/>
          <w:sz w:val="24"/>
          <w:szCs w:val="24"/>
        </w:rPr>
        <w:br w:type="page"/>
      </w:r>
      <w:r w:rsidRPr="00B971C1">
        <w:rPr>
          <w:rFonts w:ascii="Arial" w:hAnsi="Arial" w:cs="Arial"/>
          <w:sz w:val="24"/>
          <w:szCs w:val="24"/>
        </w:rPr>
        <w:lastRenderedPageBreak/>
        <w:t xml:space="preserve">U nastavku slijedi bilanca tvrtke na </w:t>
      </w:r>
      <w:r w:rsidRPr="004F59E8">
        <w:rPr>
          <w:rFonts w:ascii="Arial" w:hAnsi="Arial" w:cs="Arial"/>
          <w:sz w:val="24"/>
          <w:szCs w:val="24"/>
        </w:rPr>
        <w:t>dan 28.02.2018.</w:t>
      </w:r>
    </w:p>
    <w:p w:rsidRPr="00B971C1" w:rsidR="009C4A19" w:rsidP="009C4A19" w:rsidRDefault="009C4A19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tbl>
      <w:tblPr>
        <w:tblW w:w="8842" w:type="dxa"/>
        <w:jc w:val="center"/>
        <w:tblLook w:firstRow="1" w:lastRow="0" w:firstColumn="1" w:lastColumn="0" w:noHBand="0" w:noVBand="1" w:val="04A0"/>
      </w:tblPr>
      <w:tblGrid>
        <w:gridCol w:w="5868"/>
        <w:gridCol w:w="1631"/>
        <w:gridCol w:w="1343"/>
      </w:tblGrid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shd w:val="clear" w:color="000000" w:fill="003366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FFFFFF"/>
                <w:sz w:val="14"/>
                <w:szCs w:val="16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b/>
                <w:bCs/>
                <w:color w:val="FFFFFF"/>
                <w:sz w:val="14"/>
                <w:szCs w:val="16"/>
                <w:lang w:val="hr-HR" w:eastAsia="hr-HR"/>
              </w:rPr>
              <w:t>Navigacija</w:t>
            </w:r>
          </w:p>
        </w:tc>
        <w:tc>
          <w:tcPr>
            <w:tcW w:w="1631" w:type="dxa"/>
            <w:tcBorders>
              <w:top w:val="nil"/>
              <w:left w:val="single" w:color="FFFFFF" w:sz="4" w:space="0"/>
              <w:bottom w:val="nil"/>
              <w:right w:val="single" w:color="FFFFFF" w:sz="4" w:space="0"/>
            </w:tcBorders>
            <w:shd w:val="clear" w:color="000000" w:fill="003366"/>
            <w:noWrap/>
            <w:vAlign w:val="center"/>
            <w:hideMark/>
          </w:tcPr>
          <w:p w:rsidRPr="003E2F9D" w:rsidR="009C4A19" w:rsidP="009C4A19" w:rsidRDefault="00333C33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FCF305"/>
                <w:sz w:val="14"/>
                <w:szCs w:val="16"/>
                <w:lang w:val="hr-HR" w:eastAsia="hr-HR"/>
              </w:rPr>
            </w:pPr>
            <w:hyperlink w:tooltip="Unos podataka u obrazac Promjene kapitala" w:history="true" w:anchor="RANGE!A1" r:id="rId15">
              <w:r w:rsidRPr="003E2F9D" w:rsidR="009C4A19">
                <w:rPr>
                  <w:rFonts w:ascii="Arial" w:hAnsi="Arial" w:eastAsia="Times New Roman" w:cs="Arial"/>
                  <w:b/>
                  <w:bCs/>
                  <w:color w:val="FCF305"/>
                  <w:sz w:val="14"/>
                  <w:szCs w:val="16"/>
                  <w:lang w:val="hr-HR" w:eastAsia="hr-HR"/>
                </w:rPr>
                <w:t>PK</w:t>
              </w:r>
            </w:hyperlink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000000" w:fill="003366"/>
            <w:noWrap/>
            <w:vAlign w:val="center"/>
            <w:hideMark/>
          </w:tcPr>
          <w:p w:rsidRPr="003E2F9D" w:rsidR="009C4A19" w:rsidP="009C4A19" w:rsidRDefault="00333C33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FCF305"/>
                <w:sz w:val="14"/>
                <w:szCs w:val="16"/>
                <w:lang w:val="hr-HR" w:eastAsia="hr-HR"/>
              </w:rPr>
            </w:pPr>
            <w:hyperlink w:tooltip="Provjera pogrešaka i upozorenja na radnom listu Kontrole" w:history="true" w:anchor="RANGE!A1" r:id="rId16">
              <w:r w:rsidRPr="003E2F9D" w:rsidR="009C4A19">
                <w:rPr>
                  <w:rFonts w:ascii="Arial" w:hAnsi="Arial" w:eastAsia="Times New Roman" w:cs="Arial"/>
                  <w:b/>
                  <w:bCs/>
                  <w:color w:val="FCF305"/>
                  <w:sz w:val="14"/>
                  <w:szCs w:val="16"/>
                  <w:lang w:val="hr-HR" w:eastAsia="hr-HR"/>
                </w:rPr>
                <w:t>Kont</w:t>
              </w:r>
            </w:hyperlink>
          </w:p>
        </w:tc>
      </w:tr>
      <w:tr w:rsidRPr="003E2F9D" w:rsidR="009C4A19" w:rsidTr="003E2F9D">
        <w:trPr>
          <w:trHeight w:val="276"/>
          <w:jc w:val="center"/>
        </w:trPr>
        <w:tc>
          <w:tcPr>
            <w:tcW w:w="7499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24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24"/>
                <w:lang w:val="hr-HR" w:eastAsia="hr-HR"/>
              </w:rPr>
              <w:t>BILANCA</w:t>
            </w:r>
          </w:p>
        </w:tc>
        <w:tc>
          <w:tcPr>
            <w:tcW w:w="134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pct25" w:color="CCCCFF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20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20"/>
                <w:lang w:val="hr-HR" w:eastAsia="hr-HR"/>
              </w:rPr>
              <w:t>Obrazac</w:t>
            </w:r>
            <w:r w:rsidRPr="003E2F9D"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20"/>
                <w:lang w:val="hr-HR" w:eastAsia="hr-HR"/>
              </w:rPr>
              <w:br/>
              <w:t>POD-BIL</w:t>
            </w:r>
          </w:p>
        </w:tc>
      </w:tr>
      <w:tr w:rsidRPr="003E2F9D" w:rsidR="009C4A19" w:rsidTr="003E2F9D">
        <w:trPr>
          <w:trHeight w:val="249"/>
          <w:jc w:val="center"/>
        </w:trPr>
        <w:tc>
          <w:tcPr>
            <w:tcW w:w="7499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hideMark/>
          </w:tcPr>
          <w:p w:rsidRPr="003E2F9D" w:rsidR="009C4A19" w:rsidP="009C4A19" w:rsidRDefault="009C4A19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20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20"/>
                <w:lang w:val="hr-HR" w:eastAsia="hr-HR"/>
              </w:rPr>
              <w:t>stanje na dan 28.02.2018.</w:t>
            </w:r>
          </w:p>
        </w:tc>
        <w:tc>
          <w:tcPr>
            <w:tcW w:w="1343" w:type="dxa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20"/>
                <w:lang w:val="hr-HR" w:eastAsia="hr-HR"/>
              </w:rPr>
            </w:pP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hideMark/>
          </w:tcPr>
          <w:p w:rsidRPr="003E2F9D" w:rsidR="009C4A19" w:rsidP="009C4A19" w:rsidRDefault="009C4A19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hideMark/>
          </w:tcPr>
          <w:p w:rsidRPr="003E2F9D" w:rsidR="009C4A19" w:rsidP="009C4A19" w:rsidRDefault="009C4A1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88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pct25" w:color="C0C0C0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18"/>
                <w:lang w:val="hr-HR" w:eastAsia="hr-HR"/>
              </w:rPr>
              <w:t>Obveznik: 00549245280; ITALINA d.o.o.</w:t>
            </w:r>
          </w:p>
        </w:tc>
      </w:tr>
      <w:tr w:rsidRPr="003E2F9D" w:rsidR="009C4A19" w:rsidTr="003E2F9D">
        <w:trPr>
          <w:trHeight w:val="429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8" w:space="0"/>
              <w:right w:val="single" w:color="FFFFFF" w:sz="4" w:space="0"/>
            </w:tcBorders>
            <w:shd w:val="clear" w:color="000000" w:fill="969696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FFFFFF"/>
                <w:sz w:val="14"/>
                <w:szCs w:val="16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b/>
                <w:bCs/>
                <w:color w:val="FFFFFF"/>
                <w:sz w:val="14"/>
                <w:szCs w:val="16"/>
                <w:lang w:val="hr-HR" w:eastAsia="hr-HR"/>
              </w:rPr>
              <w:t>Naziv pozicije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8" w:space="0"/>
              <w:right w:val="single" w:color="FFFFFF" w:sz="4" w:space="0"/>
            </w:tcBorders>
            <w:shd w:val="clear" w:color="000000" w:fill="969696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FFFFFF"/>
                <w:sz w:val="14"/>
                <w:szCs w:val="16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b/>
                <w:bCs/>
                <w:color w:val="FFFFFF"/>
                <w:sz w:val="14"/>
                <w:szCs w:val="16"/>
                <w:lang w:val="hr-HR" w:eastAsia="hr-HR"/>
              </w:rPr>
              <w:t>Prethodna godina</w:t>
            </w:r>
            <w:r w:rsidRPr="003E2F9D">
              <w:rPr>
                <w:rFonts w:ascii="Arial" w:hAnsi="Arial" w:eastAsia="Times New Roman" w:cs="Arial"/>
                <w:b/>
                <w:bCs/>
                <w:color w:val="FFFFFF"/>
                <w:sz w:val="14"/>
                <w:szCs w:val="16"/>
                <w:lang w:val="hr-HR" w:eastAsia="hr-HR"/>
              </w:rPr>
              <w:br/>
              <w:t>(neto)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8" w:space="0"/>
              <w:right w:val="single" w:color="auto" w:sz="4" w:space="0"/>
            </w:tcBorders>
            <w:shd w:val="clear" w:color="000000" w:fill="969696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FFFFFF"/>
                <w:sz w:val="14"/>
                <w:szCs w:val="16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b/>
                <w:bCs/>
                <w:color w:val="FFFFFF"/>
                <w:sz w:val="14"/>
                <w:szCs w:val="16"/>
                <w:lang w:val="hr-HR" w:eastAsia="hr-HR"/>
              </w:rPr>
              <w:t>Tekuća godina</w:t>
            </w:r>
            <w:r w:rsidRPr="003E2F9D">
              <w:rPr>
                <w:rFonts w:ascii="Arial" w:hAnsi="Arial" w:eastAsia="Times New Roman" w:cs="Arial"/>
                <w:b/>
                <w:bCs/>
                <w:color w:val="FFFFFF"/>
                <w:sz w:val="14"/>
                <w:szCs w:val="16"/>
                <w:lang w:val="hr-HR" w:eastAsia="hr-HR"/>
              </w:rPr>
              <w:br/>
              <w:t>(neto)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8842" w:type="dxa"/>
            <w:gridSpan w:val="3"/>
            <w:tcBorders>
              <w:top w:val="single" w:color="auto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000000" w:fill="C0C0C0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18"/>
                <w:lang w:val="hr-HR" w:eastAsia="hr-HR"/>
              </w:rPr>
              <w:t>AKTIVA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t>A)  POTRAŽIVANJA ZA UPISANI A NEUPLAĆENI KAPITAL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B)  DUGOTRAJNA IMOVINA </w:t>
            </w:r>
            <w:r w:rsidRPr="003E2F9D">
              <w:rPr>
                <w:rFonts w:ascii="Arial" w:hAnsi="Arial" w:eastAsia="Times New Roman" w:cs="Arial"/>
                <w:color w:val="333399"/>
                <w:sz w:val="14"/>
                <w:szCs w:val="18"/>
                <w:lang w:val="hr-HR" w:eastAsia="hr-HR"/>
              </w:rPr>
              <w:t>(AOP 003+010+020+031+036)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25.396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23.857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I. NEMATERIJALNA IMOVINA (AOP 004 do 009)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1. Izdaci za razvoj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443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2. Koncesije, patenti, licencije, robne i uslužne marke, softver</w:t>
            </w: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br/>
              <w:t xml:space="preserve">        i ostala prava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3. Goodwill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4. Predujmovi za nabavu nematerijalne imovine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5. Nematerijalna imovina u pripremi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6. Ostala nematerijalna imovina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II. MATERIJALNA IMOVINA (AOP 011 do 019)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25.396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23.857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1. Zemljište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2. Građevinski objekti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3. Postrojenja i oprema 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4. Alati, pogonski inventar i transportna imovina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25.396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23.857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5. Biološka imovina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6. Predujmovi za materijalnu imovinu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7. Materijalna imovina u pripremi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8. Ostala materijalna imovina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9. Ulaganje u nekretnine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III. DUGOTRAJNA FINANCIJSKA IMOVINA (AOP 021 do 030)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1. Ulaganja u udjele (dionice) poduzetnika unutar grupe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2. Ulaganja u ostale vrijednosne papire poduzetnika unutar grupe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3. Dani zajmovi, depoziti i slično poduzetnicima unutar grupe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443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4.Ulaganja u udjele (dionice) društava povezanih sudjelujućim</w:t>
            </w: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br/>
              <w:t xml:space="preserve">         interesom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443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5. Ulaganja u ostale vrijednosne papire društava povezanih</w:t>
            </w: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443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6. Dani zajmovi, depoziti i slično društvima povezanim</w:t>
            </w: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7. Ulaganja u vrijednosne papire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8. Dani zajmovi, depoziti i slično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9. Ostala ulaganja koja se obračunavaju metodom udjela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10.  Ostala dugotrajna financijska imovina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IV. POTRAŽIVANJA (AOP 032 do 035)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1. Potraživanja od poduzetnika unutar grupe 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2. Potraživanja od društava povezanih sudjelujućim interesom 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3. Potraživanja od kupaca 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4. Ostala potraživanja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V. ODGOĐENA POREZNA IMOVINA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C)  KRATKOTRAJNA IMOVINA </w:t>
            </w:r>
            <w:r w:rsidRPr="003E2F9D">
              <w:rPr>
                <w:rFonts w:ascii="Arial" w:hAnsi="Arial" w:eastAsia="Times New Roman" w:cs="Arial"/>
                <w:color w:val="333399"/>
                <w:sz w:val="14"/>
                <w:szCs w:val="18"/>
                <w:lang w:val="hr-HR" w:eastAsia="hr-HR"/>
              </w:rPr>
              <w:t>(AOP 038+046+053+063)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1.757.643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1.820.696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I. ZALIHE (AOP 039 do 045)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1. Sirovine i materijal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2. Proizvodnja u tijeku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3. Gotovi proizvodi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4. Trgovačka roba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5. Predujmovi za zalihe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6. Dugotrajna imovina namijenjena prodaji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lastRenderedPageBreak/>
              <w:t xml:space="preserve">    7. Biološka imovina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II. POTRAŽIVANJA (AOP 047 do 052)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16.068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46.370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1. Potraživanja od poduzetnika unutar grupe 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2. Potraživanja od društava povezanih sudjelujućim interesom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3. Potraživanja od kupaca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18.750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4. Potraživanja od zaposlenika i članova poduzetnika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0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5. Potraživanja od države i drugih institucija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16.068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27.620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6. Ostala potraživanja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III. KRATKOTRAJNA FINANCIJSKA IMOVINA (AOP 054 do 062)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1.741.536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1.774.326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1. Ulaganja u udjele (dionice) poduzetnika unutar grupe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2. Ulaganja u ostale vrijednosne papire poduzetnika unutar grupe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3. Dani zajmovi, depoziti i slično poduzetnicima unutar grupe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443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4. Ulaganja u udjele (dionice) društava povezanih</w:t>
            </w: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443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5. Ulaganja u ostale vrijednosne papire društava povezanih</w:t>
            </w: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443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6. Dani zajmovi, depoziti i slično društvima povezanim</w:t>
            </w: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7. Ulaganja u vrijednosne papire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8. Dani zajmovi, depoziti i slično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1.741.536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1.774.326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9. Ostala financijska imovina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IV. NOVAC U BANCI I BLAGAJNI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39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443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t>D)  PLAĆENI TROŠKOVI BUDUĆEG RAZDOBLJA I OBRAČUNATI</w:t>
            </w:r>
            <w:r w:rsidRPr="003E2F9D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br/>
              <w:t xml:space="preserve">      PRIHODI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E)  UKUPNO AKTIVA </w:t>
            </w:r>
            <w:r w:rsidRPr="003E2F9D">
              <w:rPr>
                <w:rFonts w:ascii="Arial" w:hAnsi="Arial" w:eastAsia="Times New Roman" w:cs="Arial"/>
                <w:color w:val="333399"/>
                <w:sz w:val="14"/>
                <w:szCs w:val="18"/>
                <w:lang w:val="hr-HR" w:eastAsia="hr-HR"/>
              </w:rPr>
              <w:t>(AOP 001+002+037+064)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1.783.039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1.844.553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t>F)  IZVANBILANČNI ZAPISI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8842" w:type="dxa"/>
            <w:gridSpan w:val="3"/>
            <w:tcBorders>
              <w:top w:val="single" w:color="auto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000000" w:fill="C0C0C0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b/>
                <w:bCs/>
                <w:color w:val="000090"/>
                <w:sz w:val="14"/>
                <w:szCs w:val="18"/>
                <w:lang w:val="hr-HR" w:eastAsia="hr-HR"/>
              </w:rPr>
              <w:t>PASIVA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A)  KAPITAL I REZERVE </w:t>
            </w:r>
            <w:r w:rsidRPr="003E2F9D">
              <w:rPr>
                <w:rFonts w:ascii="Arial" w:hAnsi="Arial" w:eastAsia="Times New Roman" w:cs="Arial"/>
                <w:color w:val="333399"/>
                <w:sz w:val="14"/>
                <w:szCs w:val="18"/>
                <w:lang w:val="hr-HR" w:eastAsia="hr-HR"/>
              </w:rPr>
              <w:t>(AOP 068 do 070+076+077+081+084+087)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1.270.734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1.284.738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I. TEMELJNI (UPISANI) KAPITAL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20.000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20.000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II. KAPITALNE REZERVE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III. REZERVE IZ DOBITI (AOP 071+072-073+074+075)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1. Zakonske rezerve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2. Rezerve za vlastite dionice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3. Vlastite dionice i udjeli (odbitna stavka)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4. Statutarne rezerve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5. Ostale rezerve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IV. REVALORIZACIJSKE REZERVE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V. REZERVE FER VRIJEDNOSTI (AOP 078 do 080)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1. Fer vrijednost financijske imovine raspoložive za prodaju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2. Učinkoviti dio zaštite novčanih tokova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3. Učinkoviti dio zaštite neto ulaganja u inozemstvu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VI. ZADRŽANA DOBIT ILI PRENESENI GUBITAK (AOP 082-083)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755.464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1.250.733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1. Zadržana dobit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755.464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1.250.733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2. Preneseni gubitak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VII. DOBIT ILI GUBITAK POSLOVNE GODINE (AOP 085-086)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495.270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14.005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1. Dobit poslovne godine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495.270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14.005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2. Gubitak poslovne godine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VIII. MANJINSKI (NEKONTROLIRAJUĆI) INTERES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B)  REZERVIRANJA </w:t>
            </w:r>
            <w:r w:rsidRPr="003E2F9D">
              <w:rPr>
                <w:rFonts w:ascii="Arial" w:hAnsi="Arial" w:eastAsia="Times New Roman" w:cs="Arial"/>
                <w:color w:val="333399"/>
                <w:sz w:val="14"/>
                <w:szCs w:val="18"/>
                <w:lang w:val="hr-HR" w:eastAsia="hr-HR"/>
              </w:rPr>
              <w:t>(AOP 089 do 094)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1. Rezerviranja za mirovine, otpremnine i slične obveze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2. Rezerviranja za porezne obveze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3. Rezerviranja za započete sudske sporove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4. Rezerviranja za troškove obnavljanja prirodnih bogatstava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5. Rezerviranja za troškove u jamstvenim rokovima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6. Druga rezerviranja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C)  DUGOROČNE OBVEZE </w:t>
            </w:r>
            <w:r w:rsidRPr="003E2F9D">
              <w:rPr>
                <w:rFonts w:ascii="Arial" w:hAnsi="Arial" w:eastAsia="Times New Roman" w:cs="Arial"/>
                <w:color w:val="333399"/>
                <w:sz w:val="14"/>
                <w:szCs w:val="18"/>
                <w:lang w:val="hr-HR" w:eastAsia="hr-HR"/>
              </w:rPr>
              <w:t>(AOP 096 do 106)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1. Obveze prema poduzetnicima unutar grupe 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2. Obveze za zajmove, depozite i slično poduzetnika unutar grupe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3. Obveze prema društvima povezanim sudjelujućim interesom 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443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lastRenderedPageBreak/>
              <w:t xml:space="preserve">     4. Obveze za zajmove, depozite i slično društava povezanih</w:t>
            </w: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5. Obveze za zajmove, depozite i slično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6. Obveze prema bankama i drugim financijskim institucijama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7. Obveze za predujmove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8. Obveze prema dobavljačima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9. Obveze po vrijednosnim papirima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10. Ostale dugoročne obveze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11. Odgođena porezna obveza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D)  KRATKOROČNE OBVEZE </w:t>
            </w:r>
            <w:r w:rsidRPr="003E2F9D">
              <w:rPr>
                <w:rFonts w:ascii="Arial" w:hAnsi="Arial" w:eastAsia="Times New Roman" w:cs="Arial"/>
                <w:color w:val="333399"/>
                <w:sz w:val="14"/>
                <w:szCs w:val="18"/>
                <w:lang w:val="hr-HR" w:eastAsia="hr-HR"/>
              </w:rPr>
              <w:t>(AOP 108 do 121)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512.305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559.815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1. Obveze prema poduzetnicima unutar grupe 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2. Obveze za zajmove, depozite i slično poduzetnika unutar grupe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3. Obveze prema društvima povezanim sudjelujućim interesom 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443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4. Obveze za zajmove, depozite i slično društava povezanih</w:t>
            </w: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5. Obveze za zajmove, depozite i slično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91.358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91.358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6. Obveze prema bankama i drugim financijskim institucijama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7. Obveze za predujmove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8. Obveze prema dobavljačima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  9. Obveze po vrijednosnim papirima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10. Obveze prema zaposlenicima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117.172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142.317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11. Obveze  za poreze, doprinose i sličana davanja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303.775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326.140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12. Obveze s osnove udjela u rezultatu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13. Obveze po osnovi dugotrajne imovine namijenjene prodaji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 xml:space="preserve">   14. Ostale kratkoročne obveze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443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t>E) ODGOĐENO PLAĆANJE TROŠKOVA I PRIHOD BUDUĆEGA</w:t>
            </w:r>
            <w:r w:rsidRPr="003E2F9D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br/>
              <w:t xml:space="preserve">     RAZDOBLJA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F) UKUPNO – PASIVA </w:t>
            </w:r>
            <w:r w:rsidRPr="003E2F9D">
              <w:rPr>
                <w:rFonts w:ascii="Arial" w:hAnsi="Arial" w:eastAsia="Times New Roman" w:cs="Arial"/>
                <w:color w:val="333399"/>
                <w:sz w:val="14"/>
                <w:szCs w:val="18"/>
                <w:lang w:val="hr-HR" w:eastAsia="hr-HR"/>
              </w:rPr>
              <w:t>(AOP 067+088+095+107+122)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1.783.039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color w:val="0000D4"/>
                <w:sz w:val="14"/>
                <w:szCs w:val="18"/>
                <w:lang w:val="hr-HR" w:eastAsia="hr-HR"/>
              </w:rPr>
              <w:t>1.844.553</w:t>
            </w:r>
          </w:p>
        </w:tc>
      </w:tr>
      <w:tr w:rsidRPr="003E2F9D" w:rsidR="009C4A19" w:rsidTr="003E2F9D">
        <w:trPr>
          <w:trHeight w:val="221"/>
          <w:jc w:val="center"/>
        </w:trPr>
        <w:tc>
          <w:tcPr>
            <w:tcW w:w="58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b/>
                <w:bCs/>
                <w:color w:val="333399"/>
                <w:sz w:val="14"/>
                <w:szCs w:val="18"/>
                <w:lang w:val="hr-HR" w:eastAsia="hr-HR"/>
              </w:rPr>
              <w:t>G)  IZVANBILANČNI ZAPISI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3E2F9D" w:rsidR="009C4A19" w:rsidP="009C4A19" w:rsidRDefault="009C4A1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</w:pPr>
            <w:r w:rsidRPr="003E2F9D">
              <w:rPr>
                <w:rFonts w:ascii="Arial" w:hAnsi="Arial" w:eastAsia="Times New Roman" w:cs="Arial"/>
                <w:sz w:val="14"/>
                <w:szCs w:val="18"/>
                <w:lang w:val="hr-HR" w:eastAsia="hr-HR"/>
              </w:rPr>
              <w:t> </w:t>
            </w:r>
          </w:p>
        </w:tc>
      </w:tr>
    </w:tbl>
    <w:p w:rsidR="009C4A19" w:rsidP="009C4A19" w:rsidRDefault="009C4A19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:rsidR="009C4A19" w:rsidP="009C4A19" w:rsidRDefault="009C4A19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:rsidRPr="00B971C1" w:rsidR="009C4A19" w:rsidP="009C4A19" w:rsidRDefault="009C4A19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:rsidR="00891FEC" w:rsidP="000807BB" w:rsidRDefault="00891FEC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="008023A1" w:rsidP="000807BB" w:rsidRDefault="008023A1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="008023A1" w:rsidP="000807BB" w:rsidRDefault="008023A1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="008023A1" w:rsidP="000807BB" w:rsidRDefault="008023A1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="008023A1" w:rsidP="000807BB" w:rsidRDefault="008023A1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="008023A1" w:rsidP="000807BB" w:rsidRDefault="008023A1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Pr="000807BB" w:rsidR="008023A1" w:rsidP="000807BB" w:rsidRDefault="008023A1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="00EA5FD2" w:rsidRDefault="00EA5FD2">
      <w:pPr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br w:type="page"/>
      </w:r>
    </w:p>
    <w:p w:rsidRPr="003F2A8E" w:rsidR="008023A1" w:rsidP="00991960" w:rsidRDefault="008023A1">
      <w:pPr>
        <w:pStyle w:val="Naslov2"/>
        <w:rPr>
          <w:color w:val="E99C92" w:themeColor="accent2" w:themeTint="66"/>
        </w:rPr>
      </w:pPr>
      <w:bookmarkStart w:name="_Toc472012452" w:id="37"/>
      <w:bookmarkStart w:name="_Toc477898301" w:id="38"/>
      <w:bookmarkStart w:name="_Toc522797245" w:id="39"/>
      <w:bookmarkStart w:name="_Toc526407779" w:id="40"/>
      <w:r w:rsidRPr="003F2A8E">
        <w:rPr>
          <w:color w:val="E99C92" w:themeColor="accent2" w:themeTint="66"/>
        </w:rPr>
        <w:lastRenderedPageBreak/>
        <w:t xml:space="preserve">1.6. Opis </w:t>
      </w:r>
      <w:r w:rsidRPr="003F2A8E">
        <w:rPr>
          <w:rFonts w:cs="Calibri"/>
          <w:color w:val="E99C92" w:themeColor="accent2" w:themeTint="66"/>
        </w:rPr>
        <w:t>č</w:t>
      </w:r>
      <w:r w:rsidRPr="003F2A8E">
        <w:rPr>
          <w:color w:val="E99C92" w:themeColor="accent2" w:themeTint="66"/>
        </w:rPr>
        <w:t>injenica i okolnosti iz kojih proizlazi postojanje uvjeta za otvaranje predste</w:t>
      </w:r>
      <w:r w:rsidRPr="003F2A8E">
        <w:rPr>
          <w:rFonts w:cs="Calibri"/>
          <w:color w:val="E99C92" w:themeColor="accent2" w:themeTint="66"/>
        </w:rPr>
        <w:t>č</w:t>
      </w:r>
      <w:r w:rsidRPr="003F2A8E">
        <w:rPr>
          <w:color w:val="E99C92" w:themeColor="accent2" w:themeTint="66"/>
        </w:rPr>
        <w:t>ajnog postupka</w:t>
      </w:r>
      <w:bookmarkEnd w:id="37"/>
      <w:bookmarkEnd w:id="38"/>
      <w:bookmarkEnd w:id="39"/>
      <w:bookmarkEnd w:id="40"/>
      <w:r w:rsidRPr="003F2A8E">
        <w:rPr>
          <w:color w:val="E99C92" w:themeColor="accent2" w:themeTint="66"/>
        </w:rPr>
        <w:t xml:space="preserve"> </w:t>
      </w:r>
    </w:p>
    <w:p w:rsidRPr="003F2A8E" w:rsidR="008023A1" w:rsidP="008023A1" w:rsidRDefault="008023A1">
      <w:pPr>
        <w:pStyle w:val="ColorfulShading-Accent31"/>
        <w:spacing w:line="360" w:lineRule="auto"/>
        <w:ind w:left="0" w:right="142"/>
        <w:jc w:val="both"/>
        <w:rPr>
          <w:rFonts w:ascii="Arial Narrow" w:hAnsi="Arial Narrow" w:cs="Arial" w:eastAsiaTheme="minorEastAsia"/>
          <w:color w:val="E99C92" w:themeColor="accent2" w:themeTint="66"/>
          <w:sz w:val="24"/>
          <w:szCs w:val="24"/>
          <w:lang w:val="en-US"/>
        </w:rPr>
      </w:pPr>
    </w:p>
    <w:p w:rsidRPr="000807BB" w:rsidR="008023A1" w:rsidP="00E82869" w:rsidRDefault="008023A1">
      <w:pPr>
        <w:pStyle w:val="ColorfulShading-Accent31"/>
        <w:spacing w:line="360" w:lineRule="auto"/>
        <w:ind w:left="0" w:right="142"/>
        <w:jc w:val="both"/>
        <w:rPr>
          <w:rFonts w:ascii="Arial Narrow" w:hAnsi="Arial Narrow" w:cs="Arial"/>
          <w:sz w:val="24"/>
          <w:szCs w:val="24"/>
        </w:rPr>
      </w:pPr>
      <w:r w:rsidRPr="00521B8F">
        <w:rPr>
          <w:rFonts w:ascii="Arial Narrow" w:hAnsi="Arial Narrow" w:cs="Arial" w:eastAsiaTheme="minorEastAsia"/>
          <w:sz w:val="24"/>
          <w:szCs w:val="24"/>
          <w:lang w:val="en-US"/>
        </w:rPr>
        <w:t xml:space="preserve">Tvrtka </w:t>
      </w:r>
      <w:r w:rsidRPr="00521B8F" w:rsidR="009C4A19">
        <w:rPr>
          <w:rFonts w:ascii="Arial Narrow" w:hAnsi="Arial Narrow" w:cs="Arial" w:eastAsiaTheme="minorEastAsia"/>
          <w:sz w:val="24"/>
          <w:szCs w:val="24"/>
          <w:lang w:val="en-US"/>
        </w:rPr>
        <w:t>ITALINA</w:t>
      </w:r>
      <w:r w:rsidRPr="00521B8F" w:rsidR="00521B8F">
        <w:rPr>
          <w:rFonts w:ascii="Arial Narrow" w:hAnsi="Arial Narrow" w:cs="Arial" w:eastAsiaTheme="minorEastAsia"/>
          <w:sz w:val="24"/>
          <w:szCs w:val="24"/>
          <w:lang w:val="en-US"/>
        </w:rPr>
        <w:t xml:space="preserve"> d.o.o. bavi se pružanje</w:t>
      </w:r>
      <w:r w:rsidR="00EA5FD2">
        <w:rPr>
          <w:rFonts w:ascii="Arial Narrow" w:hAnsi="Arial Narrow" w:cs="Arial" w:eastAsiaTheme="minorEastAsia"/>
          <w:sz w:val="24"/>
          <w:szCs w:val="24"/>
          <w:lang w:val="en-US"/>
        </w:rPr>
        <w:t>m</w:t>
      </w:r>
      <w:r w:rsidRPr="00521B8F" w:rsidR="00521B8F">
        <w:rPr>
          <w:rFonts w:ascii="Arial Narrow" w:hAnsi="Arial Narrow" w:cs="Arial" w:eastAsiaTheme="minorEastAsia"/>
          <w:sz w:val="24"/>
          <w:szCs w:val="24"/>
          <w:lang w:val="en-US"/>
        </w:rPr>
        <w:t xml:space="preserve"> savjetodavnih usluge u svrhu korištenja programa za potpore iz EU fondova</w:t>
      </w:r>
      <w:r w:rsidRPr="000807BB">
        <w:rPr>
          <w:rFonts w:ascii="Arial Narrow" w:hAnsi="Arial Narrow" w:cs="Arial" w:eastAsiaTheme="minorEastAsia"/>
          <w:sz w:val="24"/>
          <w:szCs w:val="24"/>
          <w:lang w:val="en-US"/>
        </w:rPr>
        <w:t>.</w:t>
      </w:r>
      <w:r>
        <w:rPr>
          <w:rFonts w:ascii="Arial Narrow" w:hAnsi="Arial Narrow" w:cs="Arial" w:eastAsiaTheme="minorEastAsia"/>
          <w:sz w:val="24"/>
          <w:szCs w:val="24"/>
          <w:lang w:val="en-US"/>
        </w:rPr>
        <w:t xml:space="preserve"> U višegodišnjem poslovanju, tvrtka je stekla brojne zadovoljne klijente</w:t>
      </w:r>
      <w:r w:rsidR="00A86D99">
        <w:rPr>
          <w:rFonts w:ascii="Arial Narrow" w:hAnsi="Arial Narrow" w:cs="Arial"/>
          <w:sz w:val="24"/>
          <w:szCs w:val="24"/>
        </w:rPr>
        <w:t xml:space="preserve">, no </w:t>
      </w:r>
      <w:r>
        <w:rPr>
          <w:rFonts w:ascii="Arial Narrow" w:hAnsi="Arial Narrow" w:cs="Arial"/>
          <w:sz w:val="24"/>
          <w:szCs w:val="24"/>
        </w:rPr>
        <w:t xml:space="preserve">nenaplata </w:t>
      </w:r>
      <w:r w:rsidR="00444547">
        <w:rPr>
          <w:rFonts w:ascii="Arial Narrow" w:hAnsi="Arial Narrow" w:cs="Arial"/>
          <w:sz w:val="24"/>
          <w:szCs w:val="24"/>
        </w:rPr>
        <w:t xml:space="preserve">potraživanja </w:t>
      </w:r>
      <w:r w:rsidR="00A86D99">
        <w:rPr>
          <w:rFonts w:ascii="Arial Narrow" w:hAnsi="Arial Narrow" w:cs="Arial"/>
          <w:sz w:val="24"/>
          <w:szCs w:val="24"/>
        </w:rPr>
        <w:t>uzrokovala je</w:t>
      </w:r>
      <w:r>
        <w:rPr>
          <w:rFonts w:ascii="Arial Narrow" w:hAnsi="Arial Narrow" w:cs="Arial"/>
          <w:sz w:val="24"/>
          <w:szCs w:val="24"/>
        </w:rPr>
        <w:t xml:space="preserve"> </w:t>
      </w:r>
      <w:r w:rsidRPr="000807BB">
        <w:rPr>
          <w:rFonts w:ascii="Arial Narrow" w:hAnsi="Arial Narrow" w:cs="Arial"/>
          <w:sz w:val="24"/>
          <w:szCs w:val="24"/>
        </w:rPr>
        <w:t>nemogu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 xml:space="preserve">nost podmirenja </w:t>
      </w:r>
      <w:r w:rsidR="00E82869">
        <w:rPr>
          <w:rFonts w:ascii="Arial Narrow" w:hAnsi="Arial Narrow" w:cs="Arial"/>
          <w:sz w:val="24"/>
          <w:szCs w:val="24"/>
        </w:rPr>
        <w:t xml:space="preserve">vlastitih obveza, a naposlijetku je </w:t>
      </w:r>
      <w:r w:rsidRPr="000807BB">
        <w:rPr>
          <w:rFonts w:ascii="Arial Narrow" w:hAnsi="Arial Narrow" w:cs="Arial"/>
          <w:sz w:val="24"/>
          <w:szCs w:val="24"/>
        </w:rPr>
        <w:t xml:space="preserve"> blokada ra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="00321916">
        <w:rPr>
          <w:rFonts w:ascii="Arial Narrow" w:hAnsi="Arial Narrow" w:cs="Arial"/>
          <w:sz w:val="24"/>
          <w:szCs w:val="24"/>
        </w:rPr>
        <w:t>una</w:t>
      </w:r>
      <w:r w:rsidRPr="000807BB">
        <w:rPr>
          <w:rFonts w:ascii="Arial Narrow" w:hAnsi="Arial Narrow" w:cs="Arial"/>
          <w:sz w:val="24"/>
          <w:szCs w:val="24"/>
        </w:rPr>
        <w:t xml:space="preserve"> potpuno onemogu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ila redovno poslovanje.</w:t>
      </w:r>
    </w:p>
    <w:p w:rsidRPr="000807BB" w:rsidR="008023A1" w:rsidP="008023A1" w:rsidRDefault="008023A1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Tvrtka u uvjetima nelikvidnosti, nesolventnosti i u kona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nici s blokadom ra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una, nije u mogu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nosti poslovati i podmirivati dugove. Svejedno, tvrtka uvijek nastoji i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i u korak s vremenom i oslu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 xml:space="preserve">kivati </w:t>
      </w:r>
      <w:r w:rsidRPr="000807BB">
        <w:rPr>
          <w:rFonts w:ascii="Arial Narrow" w:hAnsi="Arial Narrow" w:cs="Calibri"/>
          <w:sz w:val="24"/>
          <w:szCs w:val="24"/>
        </w:rPr>
        <w:t>ž</w:t>
      </w:r>
      <w:r w:rsidRPr="000807BB">
        <w:rPr>
          <w:rFonts w:ascii="Arial Narrow" w:hAnsi="Arial Narrow" w:cs="Arial"/>
          <w:sz w:val="24"/>
          <w:szCs w:val="24"/>
        </w:rPr>
        <w:t>elje i potrebe tr</w:t>
      </w:r>
      <w:r w:rsidRPr="000807BB">
        <w:rPr>
          <w:rFonts w:ascii="Arial Narrow" w:hAnsi="Arial Narrow" w:cs="Calibri"/>
          <w:sz w:val="24"/>
          <w:szCs w:val="24"/>
        </w:rPr>
        <w:t>ž</w:t>
      </w:r>
      <w:r w:rsidRPr="000807BB">
        <w:rPr>
          <w:rFonts w:ascii="Arial Narrow" w:hAnsi="Arial Narrow" w:cs="Arial"/>
          <w:sz w:val="24"/>
          <w:szCs w:val="24"/>
        </w:rPr>
        <w:t>i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>ta. Poduzimaju sve mogu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e mjere kako bi pove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ali promet, vratili dugove i nastavili s redovnim poslovanjem.</w:t>
      </w:r>
    </w:p>
    <w:p w:rsidR="00E82869" w:rsidP="00E82869" w:rsidRDefault="00E82869">
      <w:pPr>
        <w:spacing w:line="360" w:lineRule="auto"/>
        <w:jc w:val="both"/>
        <w:rPr>
          <w:rFonts w:ascii="Arial Narrow" w:hAnsi="Arial Narrow" w:cs="Arial"/>
          <w:sz w:val="24"/>
          <w:szCs w:val="24"/>
        </w:rPr>
      </w:pPr>
    </w:p>
    <w:p w:rsidRPr="00E82869" w:rsidR="008023A1" w:rsidP="00E82869" w:rsidRDefault="008023A1">
      <w:pPr>
        <w:spacing w:line="360" w:lineRule="auto"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eastAsia="Times New Roman" w:cs="Arial"/>
          <w:color w:val="000000" w:themeColor="text1"/>
          <w:sz w:val="24"/>
          <w:szCs w:val="24"/>
          <w:lang w:eastAsia="hr-HR"/>
        </w:rPr>
        <w:t xml:space="preserve">Tvrtka </w:t>
      </w:r>
      <w:r w:rsidR="009C4A19">
        <w:rPr>
          <w:rFonts w:ascii="Arial Narrow" w:hAnsi="Arial Narrow" w:eastAsia="Times New Roman" w:cs="Arial"/>
          <w:color w:val="000000" w:themeColor="text1"/>
          <w:sz w:val="24"/>
          <w:szCs w:val="24"/>
          <w:lang w:eastAsia="hr-HR"/>
        </w:rPr>
        <w:t>ITALINA</w:t>
      </w:r>
      <w:r w:rsidRPr="000807BB">
        <w:rPr>
          <w:rFonts w:ascii="Arial Narrow" w:hAnsi="Arial Narrow" w:eastAsia="Times New Roman" w:cs="Arial"/>
          <w:color w:val="000000" w:themeColor="text1"/>
          <w:sz w:val="24"/>
          <w:szCs w:val="24"/>
          <w:lang w:eastAsia="hr-HR"/>
        </w:rPr>
        <w:t xml:space="preserve"> d.o.o. odlu</w:t>
      </w:r>
      <w:r w:rsidRPr="000807BB">
        <w:rPr>
          <w:rFonts w:ascii="Arial Narrow" w:hAnsi="Arial Narrow" w:eastAsia="Times New Roman" w:cs="Calibri"/>
          <w:color w:val="000000" w:themeColor="text1"/>
          <w:sz w:val="24"/>
          <w:szCs w:val="24"/>
          <w:lang w:eastAsia="hr-HR"/>
        </w:rPr>
        <w:t>č</w:t>
      </w:r>
      <w:r w:rsidRPr="000807BB">
        <w:rPr>
          <w:rFonts w:ascii="Arial Narrow" w:hAnsi="Arial Narrow" w:eastAsia="Times New Roman" w:cs="Arial"/>
          <w:color w:val="000000" w:themeColor="text1"/>
          <w:sz w:val="24"/>
          <w:szCs w:val="24"/>
          <w:lang w:eastAsia="hr-HR"/>
        </w:rPr>
        <w:t>ila se za pokretanje predste</w:t>
      </w:r>
      <w:r w:rsidRPr="000807BB">
        <w:rPr>
          <w:rFonts w:ascii="Arial Narrow" w:hAnsi="Arial Narrow" w:eastAsia="Times New Roman" w:cs="Calibri"/>
          <w:color w:val="000000" w:themeColor="text1"/>
          <w:sz w:val="24"/>
          <w:szCs w:val="24"/>
          <w:lang w:eastAsia="hr-HR"/>
        </w:rPr>
        <w:t>č</w:t>
      </w:r>
      <w:r w:rsidRPr="000807BB">
        <w:rPr>
          <w:rFonts w:ascii="Arial Narrow" w:hAnsi="Arial Narrow" w:eastAsia="Times New Roman" w:cs="Arial"/>
          <w:color w:val="000000" w:themeColor="text1"/>
          <w:sz w:val="24"/>
          <w:szCs w:val="24"/>
          <w:lang w:eastAsia="hr-HR"/>
        </w:rPr>
        <w:t>ajnog postupka sukladno Ste</w:t>
      </w:r>
      <w:r w:rsidRPr="000807BB">
        <w:rPr>
          <w:rFonts w:ascii="Arial Narrow" w:hAnsi="Arial Narrow" w:eastAsia="Times New Roman" w:cs="Calibri"/>
          <w:color w:val="000000" w:themeColor="text1"/>
          <w:sz w:val="24"/>
          <w:szCs w:val="24"/>
          <w:lang w:eastAsia="hr-HR"/>
        </w:rPr>
        <w:t>č</w:t>
      </w:r>
      <w:r w:rsidRPr="000807BB">
        <w:rPr>
          <w:rFonts w:ascii="Arial Narrow" w:hAnsi="Arial Narrow" w:eastAsia="Times New Roman" w:cs="Arial"/>
          <w:color w:val="000000" w:themeColor="text1"/>
          <w:sz w:val="24"/>
          <w:szCs w:val="24"/>
          <w:lang w:eastAsia="hr-HR"/>
        </w:rPr>
        <w:t>ajnom zakonu zbog postojanja prijete</w:t>
      </w:r>
      <w:r w:rsidRPr="000807BB">
        <w:rPr>
          <w:rFonts w:ascii="Arial Narrow" w:hAnsi="Arial Narrow" w:eastAsia="Times New Roman" w:cs="Calibri"/>
          <w:color w:val="000000" w:themeColor="text1"/>
          <w:sz w:val="24"/>
          <w:szCs w:val="24"/>
          <w:lang w:eastAsia="hr-HR"/>
        </w:rPr>
        <w:t>ć</w:t>
      </w:r>
      <w:r w:rsidRPr="000807BB">
        <w:rPr>
          <w:rFonts w:ascii="Arial Narrow" w:hAnsi="Arial Narrow" w:eastAsia="Times New Roman" w:cs="Arial"/>
          <w:color w:val="000000" w:themeColor="text1"/>
          <w:sz w:val="24"/>
          <w:szCs w:val="24"/>
          <w:lang w:eastAsia="hr-HR"/>
        </w:rPr>
        <w:t>e nesposobnosti za pla</w:t>
      </w:r>
      <w:r w:rsidRPr="000807BB">
        <w:rPr>
          <w:rFonts w:ascii="Arial Narrow" w:hAnsi="Arial Narrow" w:eastAsia="Times New Roman" w:cs="Calibri"/>
          <w:color w:val="000000" w:themeColor="text1"/>
          <w:sz w:val="24"/>
          <w:szCs w:val="24"/>
          <w:lang w:eastAsia="hr-HR"/>
        </w:rPr>
        <w:t>ć</w:t>
      </w:r>
      <w:r w:rsidRPr="000807BB">
        <w:rPr>
          <w:rFonts w:ascii="Arial Narrow" w:hAnsi="Arial Narrow" w:eastAsia="Times New Roman" w:cs="Arial"/>
          <w:color w:val="000000" w:themeColor="text1"/>
          <w:sz w:val="24"/>
          <w:szCs w:val="24"/>
          <w:lang w:eastAsia="hr-HR"/>
        </w:rPr>
        <w:t xml:space="preserve">anje </w:t>
      </w:r>
      <w:r w:rsidRPr="000807BB">
        <w:rPr>
          <w:rFonts w:ascii="Arial Narrow" w:hAnsi="Arial Narrow" w:eastAsia="Times New Roman" w:cs="Lucida Sans"/>
          <w:color w:val="000000" w:themeColor="text1"/>
          <w:sz w:val="24"/>
          <w:szCs w:val="24"/>
          <w:lang w:eastAsia="hr-HR"/>
        </w:rPr>
        <w:t>š</w:t>
      </w:r>
      <w:r w:rsidRPr="000807BB">
        <w:rPr>
          <w:rFonts w:ascii="Arial Narrow" w:hAnsi="Arial Narrow" w:eastAsia="Times New Roman" w:cs="Arial"/>
          <w:color w:val="000000" w:themeColor="text1"/>
          <w:sz w:val="24"/>
          <w:szCs w:val="24"/>
          <w:lang w:eastAsia="hr-HR"/>
        </w:rPr>
        <w:t>to je dokazano potvrdom Financijske agencije o danima blokade i O</w:t>
      </w:r>
      <w:r w:rsidRPr="000807BB">
        <w:rPr>
          <w:rFonts w:ascii="Arial Narrow" w:hAnsi="Arial Narrow" w:eastAsia="Times New Roman" w:cs="Calibri"/>
          <w:color w:val="000000" w:themeColor="text1"/>
          <w:sz w:val="24"/>
          <w:szCs w:val="24"/>
          <w:lang w:eastAsia="hr-HR"/>
        </w:rPr>
        <w:t>č</w:t>
      </w:r>
      <w:r w:rsidRPr="000807BB">
        <w:rPr>
          <w:rFonts w:ascii="Arial Narrow" w:hAnsi="Arial Narrow" w:eastAsia="Times New Roman" w:cs="Arial"/>
          <w:color w:val="000000" w:themeColor="text1"/>
          <w:sz w:val="24"/>
          <w:szCs w:val="24"/>
          <w:lang w:eastAsia="hr-HR"/>
        </w:rPr>
        <w:t>evidnikom o redoslijedu pla</w:t>
      </w:r>
      <w:r w:rsidRPr="000807BB">
        <w:rPr>
          <w:rFonts w:ascii="Arial Narrow" w:hAnsi="Arial Narrow" w:eastAsia="Times New Roman" w:cs="Calibri"/>
          <w:color w:val="000000" w:themeColor="text1"/>
          <w:sz w:val="24"/>
          <w:szCs w:val="24"/>
          <w:lang w:eastAsia="hr-HR"/>
        </w:rPr>
        <w:t>ć</w:t>
      </w:r>
      <w:r w:rsidRPr="000807BB">
        <w:rPr>
          <w:rFonts w:ascii="Arial Narrow" w:hAnsi="Arial Narrow" w:eastAsia="Times New Roman" w:cs="Arial"/>
          <w:color w:val="000000" w:themeColor="text1"/>
          <w:sz w:val="24"/>
          <w:szCs w:val="24"/>
          <w:lang w:eastAsia="hr-HR"/>
        </w:rPr>
        <w:t>anja, koji su prilo</w:t>
      </w:r>
      <w:r w:rsidRPr="000807BB">
        <w:rPr>
          <w:rFonts w:ascii="Arial Narrow" w:hAnsi="Arial Narrow" w:eastAsia="Times New Roman" w:cs="Calibri"/>
          <w:color w:val="000000" w:themeColor="text1"/>
          <w:sz w:val="24"/>
          <w:szCs w:val="24"/>
          <w:lang w:eastAsia="hr-HR"/>
        </w:rPr>
        <w:t>ž</w:t>
      </w:r>
      <w:r w:rsidRPr="000807BB">
        <w:rPr>
          <w:rFonts w:ascii="Arial Narrow" w:hAnsi="Arial Narrow" w:eastAsia="Times New Roman" w:cs="Arial"/>
          <w:color w:val="000000" w:themeColor="text1"/>
          <w:sz w:val="24"/>
          <w:szCs w:val="24"/>
          <w:lang w:eastAsia="hr-HR"/>
        </w:rPr>
        <w:t>eni Prijedlogu za otvaranje predste</w:t>
      </w:r>
      <w:r w:rsidRPr="000807BB">
        <w:rPr>
          <w:rFonts w:ascii="Arial Narrow" w:hAnsi="Arial Narrow" w:eastAsia="Times New Roman" w:cs="Calibri"/>
          <w:color w:val="000000" w:themeColor="text1"/>
          <w:sz w:val="24"/>
          <w:szCs w:val="24"/>
          <w:lang w:eastAsia="hr-HR"/>
        </w:rPr>
        <w:t>č</w:t>
      </w:r>
      <w:r w:rsidR="00111CB9">
        <w:rPr>
          <w:rFonts w:ascii="Arial Narrow" w:hAnsi="Arial Narrow" w:eastAsia="Times New Roman" w:cs="Arial"/>
          <w:color w:val="000000" w:themeColor="text1"/>
          <w:sz w:val="24"/>
          <w:szCs w:val="24"/>
          <w:lang w:eastAsia="hr-HR"/>
        </w:rPr>
        <w:t>ajnog postupka</w:t>
      </w:r>
      <w:r w:rsidRPr="000807BB">
        <w:rPr>
          <w:rFonts w:ascii="Arial Narrow" w:hAnsi="Arial Narrow" w:eastAsia="Times New Roman" w:cs="Arial"/>
          <w:color w:val="000000" w:themeColor="text1"/>
          <w:sz w:val="24"/>
          <w:szCs w:val="24"/>
          <w:lang w:eastAsia="hr-HR"/>
        </w:rPr>
        <w:t xml:space="preserve">. </w:t>
      </w:r>
    </w:p>
    <w:p w:rsidR="0081004E" w:rsidP="000807BB" w:rsidRDefault="0081004E">
      <w:pPr>
        <w:spacing w:line="360" w:lineRule="auto"/>
        <w:jc w:val="both"/>
        <w:rPr>
          <w:rFonts w:ascii="Arial Narrow" w:hAnsi="Arial Narrow" w:cs="Arial"/>
          <w:sz w:val="24"/>
          <w:szCs w:val="24"/>
        </w:rPr>
      </w:pPr>
      <w:bookmarkStart w:name="_Toc451235622" w:id="41"/>
      <w:bookmarkStart w:name="_Toc472012451" w:id="42"/>
      <w:bookmarkStart w:name="_Toc477898300" w:id="43"/>
      <w:bookmarkStart w:name="_Toc522797244" w:id="44"/>
      <w:bookmarkStart w:name="_Toc283111385" w:id="45"/>
      <w:bookmarkStart w:name="_Toc292093911" w:id="46"/>
    </w:p>
    <w:p w:rsidRPr="00EA5FD2" w:rsidR="00EA5FD2" w:rsidP="00EA5FD2" w:rsidRDefault="00EA5FD2">
      <w:pPr>
        <w:pStyle w:val="ColorfulShading-Accent31"/>
        <w:spacing w:line="360" w:lineRule="auto"/>
        <w:ind w:left="0" w:right="142"/>
        <w:jc w:val="both"/>
        <w:rPr>
          <w:rFonts w:ascii="Arial Narrow" w:hAnsi="Arial Narrow" w:eastAsia="Times New Roman" w:cs="Arial"/>
          <w:color w:val="000000" w:themeColor="text1"/>
          <w:sz w:val="24"/>
          <w:szCs w:val="24"/>
          <w:lang w:val="en-US" w:eastAsia="hr-HR"/>
        </w:rPr>
      </w:pPr>
      <w:r w:rsidRPr="00EA5FD2">
        <w:rPr>
          <w:rFonts w:ascii="Arial Narrow" w:hAnsi="Arial Narrow" w:eastAsia="Times New Roman" w:cs="Arial"/>
          <w:color w:val="000000" w:themeColor="text1"/>
          <w:sz w:val="24"/>
          <w:szCs w:val="24"/>
          <w:lang w:val="en-US" w:eastAsia="hr-HR"/>
        </w:rPr>
        <w:t>Glavni problem je nas</w:t>
      </w:r>
      <w:r>
        <w:rPr>
          <w:rFonts w:ascii="Arial Narrow" w:hAnsi="Arial Narrow" w:eastAsia="Times New Roman" w:cs="Arial"/>
          <w:color w:val="000000" w:themeColor="text1"/>
          <w:sz w:val="24"/>
          <w:szCs w:val="24"/>
          <w:lang w:val="en-US" w:eastAsia="hr-HR"/>
        </w:rPr>
        <w:t>tao u financijskom toku zbog ne</w:t>
      </w:r>
      <w:r w:rsidRPr="00EA5FD2">
        <w:rPr>
          <w:rFonts w:ascii="Arial Narrow" w:hAnsi="Arial Narrow" w:eastAsia="Times New Roman" w:cs="Arial"/>
          <w:color w:val="000000" w:themeColor="text1"/>
          <w:sz w:val="24"/>
          <w:szCs w:val="24"/>
          <w:lang w:val="en-US" w:eastAsia="hr-HR"/>
        </w:rPr>
        <w:t>realizacije programa, do kojih je došlo zbog dugog proteka vremena obrade podata</w:t>
      </w:r>
      <w:r>
        <w:rPr>
          <w:rFonts w:ascii="Arial Narrow" w:hAnsi="Arial Narrow" w:eastAsia="Times New Roman" w:cs="Arial"/>
          <w:color w:val="000000" w:themeColor="text1"/>
          <w:sz w:val="24"/>
          <w:szCs w:val="24"/>
          <w:lang w:val="en-US" w:eastAsia="hr-HR"/>
        </w:rPr>
        <w:t>ka u provedbenim tijelima, te nije bilo moguće ostvariti financijski plan</w:t>
      </w:r>
      <w:r w:rsidRPr="00EA5FD2">
        <w:rPr>
          <w:rFonts w:ascii="Arial Narrow" w:hAnsi="Arial Narrow" w:eastAsia="Times New Roman" w:cs="Arial"/>
          <w:color w:val="000000" w:themeColor="text1"/>
          <w:sz w:val="24"/>
          <w:szCs w:val="24"/>
          <w:lang w:val="en-US" w:eastAsia="hr-HR"/>
        </w:rPr>
        <w:t xml:space="preserve"> naplate hon</w:t>
      </w:r>
      <w:r w:rsidR="008C6880">
        <w:rPr>
          <w:rFonts w:ascii="Arial Narrow" w:hAnsi="Arial Narrow" w:eastAsia="Times New Roman" w:cs="Arial"/>
          <w:color w:val="000000" w:themeColor="text1"/>
          <w:sz w:val="24"/>
          <w:szCs w:val="24"/>
          <w:lang w:val="en-US" w:eastAsia="hr-HR"/>
        </w:rPr>
        <w:t>orara.</w:t>
      </w:r>
      <w:r w:rsidRPr="00EA5FD2">
        <w:rPr>
          <w:rFonts w:ascii="Arial Narrow" w:hAnsi="Arial Narrow" w:eastAsia="Times New Roman" w:cs="Arial"/>
          <w:color w:val="000000" w:themeColor="text1"/>
          <w:sz w:val="24"/>
          <w:szCs w:val="24"/>
          <w:lang w:val="en-US" w:eastAsia="hr-HR"/>
        </w:rPr>
        <w:t xml:space="preserve"> Plan je bio da će se ti honorari ostvarivati u roku od 90-100 dana, a za neke od njih proteklo je i više od 400 dana. Sve ovo dovelo je tvrtku ITALINA d.o.o. do blokade računa i do potrebe za pokretanjem predstečajnog postupka.</w:t>
      </w:r>
    </w:p>
    <w:p w:rsidR="00EA5FD2" w:rsidP="000807BB" w:rsidRDefault="00EA5FD2">
      <w:pPr>
        <w:spacing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8C6880" w:rsidRDefault="008C6880">
      <w:pPr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br w:type="page"/>
      </w:r>
    </w:p>
    <w:p w:rsidRPr="003F2A8E" w:rsidR="000B0721" w:rsidP="00991960" w:rsidRDefault="00FB0040">
      <w:pPr>
        <w:pStyle w:val="Naslov2"/>
        <w:rPr>
          <w:color w:val="E99C92" w:themeColor="accent2" w:themeTint="66"/>
        </w:rPr>
      </w:pPr>
      <w:bookmarkStart w:name="_Toc526407780" w:id="47"/>
      <w:r w:rsidRPr="003F2A8E">
        <w:rPr>
          <w:color w:val="E99C92" w:themeColor="accent2" w:themeTint="66"/>
        </w:rPr>
        <w:lastRenderedPageBreak/>
        <w:t xml:space="preserve">1.7. </w:t>
      </w:r>
      <w:r w:rsidRPr="003F2A8E" w:rsidR="00206697">
        <w:rPr>
          <w:color w:val="E99C92" w:themeColor="accent2" w:themeTint="66"/>
        </w:rPr>
        <w:t xml:space="preserve">Opis </w:t>
      </w:r>
      <w:r w:rsidRPr="003F2A8E" w:rsidR="00206697">
        <w:rPr>
          <w:rFonts w:cs="Calibri"/>
          <w:color w:val="E99C92" w:themeColor="accent2" w:themeTint="66"/>
        </w:rPr>
        <w:t>č</w:t>
      </w:r>
      <w:r w:rsidRPr="003F2A8E" w:rsidR="00206697">
        <w:rPr>
          <w:color w:val="E99C92" w:themeColor="accent2" w:themeTint="66"/>
        </w:rPr>
        <w:t xml:space="preserve">injenica i okolnosti iz kojih proizlazi postojanje </w:t>
      </w:r>
      <w:bookmarkEnd w:id="41"/>
      <w:r w:rsidRPr="003F2A8E" w:rsidR="000B0721">
        <w:rPr>
          <w:color w:val="E99C92" w:themeColor="accent2" w:themeTint="66"/>
        </w:rPr>
        <w:t>prijete</w:t>
      </w:r>
      <w:r w:rsidRPr="003F2A8E" w:rsidR="000B0721">
        <w:rPr>
          <w:rFonts w:cs="Calibri"/>
          <w:color w:val="E99C92" w:themeColor="accent2" w:themeTint="66"/>
        </w:rPr>
        <w:t>ć</w:t>
      </w:r>
      <w:r w:rsidRPr="003F2A8E" w:rsidR="000B0721">
        <w:rPr>
          <w:color w:val="E99C92" w:themeColor="accent2" w:themeTint="66"/>
        </w:rPr>
        <w:t>e nesposobnosti za pla</w:t>
      </w:r>
      <w:r w:rsidRPr="003F2A8E" w:rsidR="000B0721">
        <w:rPr>
          <w:rFonts w:cs="Calibri"/>
          <w:color w:val="E99C92" w:themeColor="accent2" w:themeTint="66"/>
        </w:rPr>
        <w:t>ć</w:t>
      </w:r>
      <w:r w:rsidRPr="003F2A8E" w:rsidR="000B0721">
        <w:rPr>
          <w:color w:val="E99C92" w:themeColor="accent2" w:themeTint="66"/>
        </w:rPr>
        <w:t>anje</w:t>
      </w:r>
      <w:bookmarkEnd w:id="42"/>
      <w:bookmarkEnd w:id="43"/>
      <w:bookmarkEnd w:id="44"/>
      <w:bookmarkEnd w:id="47"/>
      <w:r w:rsidRPr="003F2A8E" w:rsidR="004C0E13">
        <w:rPr>
          <w:color w:val="E99C92" w:themeColor="accent2" w:themeTint="66"/>
        </w:rPr>
        <w:t xml:space="preserve"> </w:t>
      </w:r>
    </w:p>
    <w:p w:rsidRPr="003F2A8E" w:rsidR="00D60E51" w:rsidP="000807BB" w:rsidRDefault="00D60E51">
      <w:pPr>
        <w:spacing w:after="0" w:line="360" w:lineRule="auto"/>
        <w:contextualSpacing/>
        <w:jc w:val="both"/>
        <w:rPr>
          <w:rFonts w:ascii="Arial Narrow" w:hAnsi="Arial Narrow" w:cs="Arial"/>
          <w:color w:val="E99C92" w:themeColor="accent2" w:themeTint="66"/>
          <w:sz w:val="24"/>
          <w:szCs w:val="24"/>
        </w:rPr>
      </w:pPr>
    </w:p>
    <w:p w:rsidRPr="000807BB" w:rsidR="00445559" w:rsidP="0081004E" w:rsidRDefault="00FF6576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 xml:space="preserve">Sukladno 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l. 4. Ste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 xml:space="preserve">ajnog Zakona, </w:t>
      </w:r>
      <w:r w:rsidRPr="000807BB" w:rsidR="006771C9">
        <w:rPr>
          <w:rFonts w:ascii="Arial Narrow" w:hAnsi="Arial Narrow" w:cs="Arial"/>
          <w:sz w:val="24"/>
          <w:szCs w:val="24"/>
        </w:rPr>
        <w:t xml:space="preserve"> </w:t>
      </w:r>
      <w:r w:rsidRPr="000807BB">
        <w:rPr>
          <w:rFonts w:ascii="Arial Narrow" w:hAnsi="Arial Narrow" w:cs="Arial"/>
          <w:sz w:val="24"/>
          <w:szCs w:val="24"/>
        </w:rPr>
        <w:t>u uvjetima nastupa nelikvidnosti koje se ogleda u nemogu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nost</w:t>
      </w:r>
      <w:r w:rsidRPr="000807BB" w:rsidR="00A7193C">
        <w:rPr>
          <w:rFonts w:ascii="Arial Narrow" w:hAnsi="Arial Narrow" w:cs="Arial"/>
          <w:sz w:val="24"/>
          <w:szCs w:val="24"/>
        </w:rPr>
        <w:t>i da</w:t>
      </w:r>
      <w:r w:rsidR="00321916">
        <w:rPr>
          <w:rFonts w:ascii="Arial Narrow" w:hAnsi="Arial Narrow" w:cs="Arial"/>
          <w:sz w:val="24"/>
          <w:szCs w:val="24"/>
        </w:rPr>
        <w:t xml:space="preserve"> </w:t>
      </w:r>
      <w:r w:rsidR="009C4A19">
        <w:rPr>
          <w:rFonts w:ascii="Arial Narrow" w:hAnsi="Arial Narrow" w:cs="Arial"/>
          <w:sz w:val="24"/>
          <w:szCs w:val="24"/>
        </w:rPr>
        <w:t>ITALINA</w:t>
      </w:r>
      <w:r w:rsidRPr="000807BB" w:rsidR="007217AD">
        <w:rPr>
          <w:rFonts w:ascii="Arial Narrow" w:hAnsi="Arial Narrow" w:cs="Arial"/>
          <w:sz w:val="24"/>
          <w:szCs w:val="24"/>
        </w:rPr>
        <w:t xml:space="preserve"> d.o.o.</w:t>
      </w:r>
      <w:r w:rsidRPr="000807BB" w:rsidR="00ED33E1">
        <w:rPr>
          <w:rFonts w:ascii="Arial Narrow" w:hAnsi="Arial Narrow" w:cs="Arial"/>
          <w:color w:val="003366"/>
          <w:sz w:val="24"/>
          <w:szCs w:val="24"/>
        </w:rPr>
        <w:t xml:space="preserve"> </w:t>
      </w:r>
      <w:r w:rsidRPr="000807BB">
        <w:rPr>
          <w:rFonts w:ascii="Arial Narrow" w:hAnsi="Arial Narrow" w:cs="Arial"/>
          <w:sz w:val="24"/>
          <w:szCs w:val="24"/>
        </w:rPr>
        <w:t>poduzetim mjerama financijskog restrukturiranja izvan</w:t>
      </w:r>
      <w:r w:rsidRPr="000807BB" w:rsidR="00DD3B54">
        <w:rPr>
          <w:rFonts w:ascii="Arial Narrow" w:hAnsi="Arial Narrow" w:cs="Arial"/>
          <w:sz w:val="24"/>
          <w:szCs w:val="24"/>
        </w:rPr>
        <w:t xml:space="preserve"> predste</w:t>
      </w:r>
      <w:r w:rsidRPr="000807BB" w:rsidR="00DD3B54">
        <w:rPr>
          <w:rFonts w:ascii="Arial Narrow" w:hAnsi="Arial Narrow" w:cs="Calibri"/>
          <w:sz w:val="24"/>
          <w:szCs w:val="24"/>
        </w:rPr>
        <w:t>č</w:t>
      </w:r>
      <w:r w:rsidRPr="000807BB" w:rsidR="00DD3B54">
        <w:rPr>
          <w:rFonts w:ascii="Arial Narrow" w:hAnsi="Arial Narrow" w:cs="Arial"/>
          <w:sz w:val="24"/>
          <w:szCs w:val="24"/>
        </w:rPr>
        <w:t>ajnog</w:t>
      </w:r>
      <w:r w:rsidRPr="000807BB">
        <w:rPr>
          <w:rFonts w:ascii="Arial Narrow" w:hAnsi="Arial Narrow" w:cs="Arial"/>
          <w:sz w:val="24"/>
          <w:szCs w:val="24"/>
        </w:rPr>
        <w:t xml:space="preserve"> </w:t>
      </w:r>
      <w:r w:rsidRPr="000807BB">
        <w:rPr>
          <w:rFonts w:ascii="Arial Narrow" w:hAnsi="Arial Narrow" w:cs="Arial"/>
          <w:color w:val="000000" w:themeColor="text1"/>
          <w:sz w:val="24"/>
          <w:szCs w:val="24"/>
        </w:rPr>
        <w:t>po</w:t>
      </w:r>
      <w:r w:rsidRPr="000807BB" w:rsidR="00581940">
        <w:rPr>
          <w:rFonts w:ascii="Arial Narrow" w:hAnsi="Arial Narrow" w:cs="Arial"/>
          <w:color w:val="000000" w:themeColor="text1"/>
          <w:sz w:val="24"/>
          <w:szCs w:val="24"/>
        </w:rPr>
        <w:t>stupka sam</w:t>
      </w:r>
      <w:r w:rsidR="00321916">
        <w:rPr>
          <w:rFonts w:ascii="Arial Narrow" w:hAnsi="Arial Narrow" w:cs="Arial"/>
          <w:color w:val="000000" w:themeColor="text1"/>
          <w:sz w:val="24"/>
          <w:szCs w:val="24"/>
        </w:rPr>
        <w:t>a</w:t>
      </w:r>
      <w:r w:rsidRPr="000807BB">
        <w:rPr>
          <w:rFonts w:ascii="Arial Narrow" w:hAnsi="Arial Narrow" w:cs="Arial"/>
          <w:color w:val="000000" w:themeColor="text1"/>
          <w:sz w:val="24"/>
          <w:szCs w:val="24"/>
        </w:rPr>
        <w:t xml:space="preserve"> us</w:t>
      </w:r>
      <w:r w:rsidRPr="000807BB" w:rsidR="006771C9">
        <w:rPr>
          <w:rFonts w:ascii="Arial Narrow" w:hAnsi="Arial Narrow" w:cs="Arial"/>
          <w:color w:val="000000" w:themeColor="text1"/>
          <w:sz w:val="24"/>
          <w:szCs w:val="24"/>
        </w:rPr>
        <w:t xml:space="preserve">postavi stanje likvidnosti, tvrtka </w:t>
      </w:r>
      <w:r w:rsidR="009C4A19">
        <w:rPr>
          <w:rFonts w:ascii="Arial Narrow" w:hAnsi="Arial Narrow" w:cs="Arial"/>
          <w:sz w:val="24"/>
          <w:szCs w:val="24"/>
        </w:rPr>
        <w:t>ITALINA</w:t>
      </w:r>
      <w:r w:rsidRPr="000807BB" w:rsidR="007217AD">
        <w:rPr>
          <w:rFonts w:ascii="Arial Narrow" w:hAnsi="Arial Narrow" w:cs="Arial"/>
          <w:sz w:val="24"/>
          <w:szCs w:val="24"/>
        </w:rPr>
        <w:t xml:space="preserve"> d.o.o.</w:t>
      </w:r>
      <w:r w:rsidRPr="000807BB" w:rsidR="00ED33E1">
        <w:rPr>
          <w:rFonts w:ascii="Arial Narrow" w:hAnsi="Arial Narrow" w:cs="Arial"/>
          <w:color w:val="003366"/>
          <w:sz w:val="24"/>
          <w:szCs w:val="24"/>
        </w:rPr>
        <w:t xml:space="preserve"> </w:t>
      </w:r>
      <w:r w:rsidRPr="000807BB">
        <w:rPr>
          <w:rFonts w:ascii="Arial Narrow" w:hAnsi="Arial Narrow" w:cs="Arial"/>
          <w:sz w:val="24"/>
          <w:szCs w:val="24"/>
        </w:rPr>
        <w:t>pokre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e</w:t>
      </w:r>
      <w:r w:rsidRPr="000807BB" w:rsidR="00DD3B54">
        <w:rPr>
          <w:rFonts w:ascii="Arial Narrow" w:hAnsi="Arial Narrow" w:cs="Arial"/>
          <w:sz w:val="24"/>
          <w:szCs w:val="24"/>
        </w:rPr>
        <w:t xml:space="preserve"> predste</w:t>
      </w:r>
      <w:r w:rsidRPr="000807BB" w:rsidR="00DD3B54">
        <w:rPr>
          <w:rFonts w:ascii="Arial Narrow" w:hAnsi="Arial Narrow" w:cs="Calibri"/>
          <w:sz w:val="24"/>
          <w:szCs w:val="24"/>
        </w:rPr>
        <w:t>č</w:t>
      </w:r>
      <w:r w:rsidRPr="000807BB" w:rsidR="00DD3B54">
        <w:rPr>
          <w:rFonts w:ascii="Arial Narrow" w:hAnsi="Arial Narrow" w:cs="Arial"/>
          <w:sz w:val="24"/>
          <w:szCs w:val="24"/>
        </w:rPr>
        <w:t>ajni</w:t>
      </w:r>
      <w:r w:rsidRPr="000807BB">
        <w:rPr>
          <w:rFonts w:ascii="Arial Narrow" w:hAnsi="Arial Narrow" w:cs="Arial"/>
          <w:sz w:val="24"/>
          <w:szCs w:val="24"/>
        </w:rPr>
        <w:t xml:space="preserve"> postupak. </w:t>
      </w:r>
      <w:r w:rsidRPr="000807BB" w:rsidR="007D539B">
        <w:rPr>
          <w:rFonts w:ascii="Arial Narrow" w:hAnsi="Arial Narrow" w:cs="Arial"/>
          <w:sz w:val="24"/>
          <w:szCs w:val="24"/>
        </w:rPr>
        <w:t>Prijete</w:t>
      </w:r>
      <w:r w:rsidRPr="000807BB" w:rsidR="007D539B">
        <w:rPr>
          <w:rFonts w:ascii="Arial Narrow" w:hAnsi="Arial Narrow" w:cs="Calibri"/>
          <w:sz w:val="24"/>
          <w:szCs w:val="24"/>
        </w:rPr>
        <w:t>ć</w:t>
      </w:r>
      <w:r w:rsidRPr="000807BB" w:rsidR="007D539B">
        <w:rPr>
          <w:rFonts w:ascii="Arial Narrow" w:hAnsi="Arial Narrow" w:cs="Arial"/>
          <w:sz w:val="24"/>
          <w:szCs w:val="24"/>
        </w:rPr>
        <w:t>a nesposobnost za pla</w:t>
      </w:r>
      <w:r w:rsidRPr="000807BB" w:rsidR="007D539B">
        <w:rPr>
          <w:rFonts w:ascii="Arial Narrow" w:hAnsi="Arial Narrow" w:cs="Calibri"/>
          <w:sz w:val="24"/>
          <w:szCs w:val="24"/>
        </w:rPr>
        <w:t>ć</w:t>
      </w:r>
      <w:r w:rsidRPr="000807BB" w:rsidR="007D539B">
        <w:rPr>
          <w:rFonts w:ascii="Arial Narrow" w:hAnsi="Arial Narrow" w:cs="Arial"/>
          <w:sz w:val="24"/>
          <w:szCs w:val="24"/>
        </w:rPr>
        <w:t xml:space="preserve">anje ogleda se u </w:t>
      </w:r>
      <w:r w:rsidRPr="000807BB" w:rsidR="007D539B">
        <w:rPr>
          <w:rFonts w:ascii="Arial Narrow" w:hAnsi="Arial Narrow" w:cs="Calibri"/>
          <w:sz w:val="24"/>
          <w:szCs w:val="24"/>
        </w:rPr>
        <w:t>č</w:t>
      </w:r>
      <w:r w:rsidRPr="000807BB" w:rsidR="007D539B">
        <w:rPr>
          <w:rFonts w:ascii="Arial Narrow" w:hAnsi="Arial Narrow" w:cs="Arial"/>
          <w:sz w:val="24"/>
          <w:szCs w:val="24"/>
        </w:rPr>
        <w:t>injenici da</w:t>
      </w:r>
      <w:r w:rsidR="0081004E">
        <w:rPr>
          <w:rFonts w:ascii="Arial Narrow" w:hAnsi="Arial Narrow" w:cs="Arial"/>
          <w:sz w:val="24"/>
          <w:szCs w:val="24"/>
        </w:rPr>
        <w:t xml:space="preserve"> d</w:t>
      </w:r>
      <w:r w:rsidRPr="000807BB" w:rsidR="000362E0">
        <w:rPr>
          <w:rFonts w:ascii="Arial Narrow" w:hAnsi="Arial Narrow" w:cs="Arial"/>
          <w:sz w:val="24"/>
          <w:szCs w:val="24"/>
        </w:rPr>
        <w:t>u</w:t>
      </w:r>
      <w:r w:rsidRPr="000807BB" w:rsidR="000362E0">
        <w:rPr>
          <w:rFonts w:ascii="Arial Narrow" w:hAnsi="Arial Narrow" w:cs="Calibri"/>
          <w:sz w:val="24"/>
          <w:szCs w:val="24"/>
        </w:rPr>
        <w:t>ž</w:t>
      </w:r>
      <w:r w:rsidRPr="000807BB" w:rsidR="000362E0">
        <w:rPr>
          <w:rFonts w:ascii="Arial Narrow" w:hAnsi="Arial Narrow" w:cs="Arial"/>
          <w:sz w:val="24"/>
          <w:szCs w:val="24"/>
        </w:rPr>
        <w:t>nik u O</w:t>
      </w:r>
      <w:r w:rsidRPr="000807BB" w:rsidR="000362E0">
        <w:rPr>
          <w:rFonts w:ascii="Arial Narrow" w:hAnsi="Arial Narrow" w:cs="Calibri"/>
          <w:sz w:val="24"/>
          <w:szCs w:val="24"/>
        </w:rPr>
        <w:t>č</w:t>
      </w:r>
      <w:r w:rsidRPr="000807BB" w:rsidR="000362E0">
        <w:rPr>
          <w:rFonts w:ascii="Arial Narrow" w:hAnsi="Arial Narrow" w:cs="Arial"/>
          <w:sz w:val="24"/>
          <w:szCs w:val="24"/>
        </w:rPr>
        <w:t>evidniku redoslijeda osnova za pla</w:t>
      </w:r>
      <w:r w:rsidRPr="000807BB" w:rsidR="000362E0">
        <w:rPr>
          <w:rFonts w:ascii="Arial Narrow" w:hAnsi="Arial Narrow" w:cs="Calibri"/>
          <w:sz w:val="24"/>
          <w:szCs w:val="24"/>
        </w:rPr>
        <w:t>ć</w:t>
      </w:r>
      <w:r w:rsidRPr="000807BB" w:rsidR="000362E0">
        <w:rPr>
          <w:rFonts w:ascii="Arial Narrow" w:hAnsi="Arial Narrow" w:cs="Arial"/>
          <w:sz w:val="24"/>
          <w:szCs w:val="24"/>
        </w:rPr>
        <w:t xml:space="preserve">anje koji vodi Financijska agencija ima </w:t>
      </w:r>
      <w:r w:rsidRPr="000807BB" w:rsidR="008C4EE1">
        <w:rPr>
          <w:rFonts w:ascii="Arial Narrow" w:hAnsi="Arial Narrow" w:cs="Arial"/>
          <w:sz w:val="24"/>
          <w:szCs w:val="24"/>
        </w:rPr>
        <w:t>evidentirane neizvršene osnove</w:t>
      </w:r>
      <w:r w:rsidRPr="000807BB" w:rsidR="000362E0">
        <w:rPr>
          <w:rFonts w:ascii="Arial Narrow" w:hAnsi="Arial Narrow" w:cs="Arial"/>
          <w:sz w:val="24"/>
          <w:szCs w:val="24"/>
        </w:rPr>
        <w:t xml:space="preserve"> za pla</w:t>
      </w:r>
      <w:r w:rsidRPr="000807BB" w:rsidR="000362E0">
        <w:rPr>
          <w:rFonts w:ascii="Arial Narrow" w:hAnsi="Arial Narrow" w:cs="Calibri"/>
          <w:sz w:val="24"/>
          <w:szCs w:val="24"/>
        </w:rPr>
        <w:t>ć</w:t>
      </w:r>
      <w:r w:rsidRPr="000807BB" w:rsidR="000362E0">
        <w:rPr>
          <w:rFonts w:ascii="Arial Narrow" w:hAnsi="Arial Narrow" w:cs="Arial"/>
          <w:sz w:val="24"/>
          <w:szCs w:val="24"/>
        </w:rPr>
        <w:t>anje</w:t>
      </w:r>
      <w:r w:rsidRPr="000807BB" w:rsidR="008C4EE1">
        <w:rPr>
          <w:rFonts w:ascii="Arial Narrow" w:hAnsi="Arial Narrow" w:cs="Arial"/>
          <w:sz w:val="24"/>
          <w:szCs w:val="24"/>
        </w:rPr>
        <w:t xml:space="preserve">, odnosno da je na dan predaje Prijedloga za </w:t>
      </w:r>
      <w:r w:rsidRPr="000807BB" w:rsidR="008C4EE1">
        <w:rPr>
          <w:rFonts w:ascii="Arial Narrow" w:hAnsi="Arial Narrow" w:cs="Arial"/>
          <w:color w:val="000000" w:themeColor="text1"/>
          <w:sz w:val="24"/>
          <w:szCs w:val="24"/>
        </w:rPr>
        <w:t>pokretanje predste</w:t>
      </w:r>
      <w:r w:rsidRPr="000807BB" w:rsidR="008C4EE1">
        <w:rPr>
          <w:rFonts w:ascii="Arial Narrow" w:hAnsi="Arial Narrow" w:cs="Calibri"/>
          <w:color w:val="000000" w:themeColor="text1"/>
          <w:sz w:val="24"/>
          <w:szCs w:val="24"/>
        </w:rPr>
        <w:t>č</w:t>
      </w:r>
      <w:r w:rsidRPr="000807BB" w:rsidR="008C4EE1">
        <w:rPr>
          <w:rFonts w:ascii="Arial Narrow" w:hAnsi="Arial Narrow" w:cs="Arial"/>
          <w:color w:val="000000" w:themeColor="text1"/>
          <w:sz w:val="24"/>
          <w:szCs w:val="24"/>
        </w:rPr>
        <w:t>ajn</w:t>
      </w:r>
      <w:r w:rsidRPr="000807BB" w:rsidR="00DD3B54">
        <w:rPr>
          <w:rFonts w:ascii="Arial Narrow" w:hAnsi="Arial Narrow" w:cs="Arial"/>
          <w:color w:val="000000" w:themeColor="text1"/>
          <w:sz w:val="24"/>
          <w:szCs w:val="24"/>
        </w:rPr>
        <w:t xml:space="preserve">og postupka </w:t>
      </w:r>
      <w:r w:rsidRPr="000807BB" w:rsidR="004D361E">
        <w:rPr>
          <w:rFonts w:ascii="Arial Narrow" w:hAnsi="Arial Narrow" w:cs="Arial"/>
          <w:color w:val="000000" w:themeColor="text1"/>
          <w:sz w:val="24"/>
          <w:szCs w:val="24"/>
        </w:rPr>
        <w:t>do</w:t>
      </w:r>
      <w:r w:rsidRPr="000807BB" w:rsidR="004D361E">
        <w:rPr>
          <w:rFonts w:ascii="Arial Narrow" w:hAnsi="Arial Narrow" w:cs="Arial"/>
          <w:sz w:val="24"/>
          <w:szCs w:val="24"/>
        </w:rPr>
        <w:t xml:space="preserve"> 60 dana u blokadi </w:t>
      </w:r>
      <w:r w:rsidRPr="000807BB" w:rsidR="00CF679C">
        <w:rPr>
          <w:rFonts w:ascii="Arial Narrow" w:hAnsi="Arial Narrow" w:cs="Arial"/>
          <w:sz w:val="24"/>
          <w:szCs w:val="24"/>
        </w:rPr>
        <w:t>što je dokazao potvr</w:t>
      </w:r>
      <w:r w:rsidRPr="000807BB" w:rsidR="0086695A">
        <w:rPr>
          <w:rFonts w:ascii="Arial Narrow" w:hAnsi="Arial Narrow" w:cs="Arial"/>
          <w:sz w:val="24"/>
          <w:szCs w:val="24"/>
        </w:rPr>
        <w:t>dom sa Fine o danima blokade i O</w:t>
      </w:r>
      <w:r w:rsidRPr="000807BB" w:rsidR="00CF679C">
        <w:rPr>
          <w:rFonts w:ascii="Arial Narrow" w:hAnsi="Arial Narrow" w:cs="Calibri"/>
          <w:sz w:val="24"/>
          <w:szCs w:val="24"/>
        </w:rPr>
        <w:t>č</w:t>
      </w:r>
      <w:r w:rsidRPr="000807BB" w:rsidR="00CF679C">
        <w:rPr>
          <w:rFonts w:ascii="Arial Narrow" w:hAnsi="Arial Narrow" w:cs="Arial"/>
          <w:sz w:val="24"/>
          <w:szCs w:val="24"/>
        </w:rPr>
        <w:t xml:space="preserve">evidnikom o </w:t>
      </w:r>
      <w:r w:rsidRPr="000807BB" w:rsidR="00176638">
        <w:rPr>
          <w:rFonts w:ascii="Arial Narrow" w:hAnsi="Arial Narrow" w:cs="Arial"/>
          <w:sz w:val="24"/>
          <w:szCs w:val="24"/>
        </w:rPr>
        <w:t>redosljedu pla</w:t>
      </w:r>
      <w:r w:rsidRPr="000807BB" w:rsidR="00176638">
        <w:rPr>
          <w:rFonts w:ascii="Arial Narrow" w:hAnsi="Arial Narrow" w:cs="Calibri"/>
          <w:sz w:val="24"/>
          <w:szCs w:val="24"/>
        </w:rPr>
        <w:t>ć</w:t>
      </w:r>
      <w:r w:rsidRPr="000807BB" w:rsidR="00176638">
        <w:rPr>
          <w:rFonts w:ascii="Arial Narrow" w:hAnsi="Arial Narrow" w:cs="Arial"/>
          <w:sz w:val="24"/>
          <w:szCs w:val="24"/>
        </w:rPr>
        <w:t>anja koji su prilo</w:t>
      </w:r>
      <w:r w:rsidRPr="000807BB" w:rsidR="00176638">
        <w:rPr>
          <w:rFonts w:ascii="Arial Narrow" w:hAnsi="Arial Narrow" w:cs="Calibri"/>
          <w:sz w:val="24"/>
          <w:szCs w:val="24"/>
        </w:rPr>
        <w:t>ž</w:t>
      </w:r>
      <w:r w:rsidRPr="000807BB" w:rsidR="00176638">
        <w:rPr>
          <w:rFonts w:ascii="Arial Narrow" w:hAnsi="Arial Narrow" w:cs="Arial"/>
          <w:sz w:val="24"/>
          <w:szCs w:val="24"/>
        </w:rPr>
        <w:t xml:space="preserve">eni </w:t>
      </w:r>
      <w:r w:rsidRPr="000807BB" w:rsidR="00374C04">
        <w:rPr>
          <w:rFonts w:ascii="Arial Narrow" w:hAnsi="Arial Narrow" w:cs="Arial"/>
          <w:sz w:val="24"/>
          <w:szCs w:val="24"/>
        </w:rPr>
        <w:t>Prijedlogu za pokretanje</w:t>
      </w:r>
      <w:r w:rsidRPr="000807BB" w:rsidR="00DD3B54">
        <w:rPr>
          <w:rFonts w:ascii="Arial Narrow" w:hAnsi="Arial Narrow" w:cs="Arial"/>
          <w:sz w:val="24"/>
          <w:szCs w:val="24"/>
        </w:rPr>
        <w:t xml:space="preserve"> predste</w:t>
      </w:r>
      <w:r w:rsidRPr="000807BB" w:rsidR="00DD3B54">
        <w:rPr>
          <w:rFonts w:ascii="Arial Narrow" w:hAnsi="Arial Narrow" w:cs="Calibri"/>
          <w:sz w:val="24"/>
          <w:szCs w:val="24"/>
        </w:rPr>
        <w:t>č</w:t>
      </w:r>
      <w:r w:rsidRPr="000807BB" w:rsidR="00DD3B54">
        <w:rPr>
          <w:rFonts w:ascii="Arial Narrow" w:hAnsi="Arial Narrow" w:cs="Arial"/>
          <w:sz w:val="24"/>
          <w:szCs w:val="24"/>
        </w:rPr>
        <w:t>ajnog</w:t>
      </w:r>
      <w:r w:rsidRPr="000807BB" w:rsidR="00CF679C">
        <w:rPr>
          <w:rFonts w:ascii="Arial Narrow" w:hAnsi="Arial Narrow" w:cs="Arial"/>
          <w:sz w:val="24"/>
          <w:szCs w:val="24"/>
        </w:rPr>
        <w:t xml:space="preserve"> postupka</w:t>
      </w:r>
      <w:r w:rsidRPr="000807BB" w:rsidR="00CD45D6">
        <w:rPr>
          <w:rFonts w:ascii="Arial Narrow" w:hAnsi="Arial Narrow" w:cs="Arial"/>
          <w:sz w:val="24"/>
          <w:szCs w:val="24"/>
        </w:rPr>
        <w:t xml:space="preserve">. </w:t>
      </w:r>
    </w:p>
    <w:p w:rsidRPr="000807BB" w:rsidR="007D4B9A" w:rsidP="000807BB" w:rsidRDefault="007D4B9A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</w:rPr>
      </w:pPr>
      <w:r w:rsidRPr="000807BB">
        <w:rPr>
          <w:rFonts w:ascii="Arial Narrow" w:hAnsi="Arial Narrow" w:cs="Arial"/>
          <w:bCs/>
          <w:sz w:val="24"/>
          <w:szCs w:val="24"/>
        </w:rPr>
        <w:t>Bez provedba mjera financijskog i opera</w:t>
      </w:r>
      <w:r w:rsidRPr="000807BB" w:rsidR="0086695A">
        <w:rPr>
          <w:rFonts w:ascii="Arial Narrow" w:hAnsi="Arial Narrow" w:cs="Arial"/>
          <w:bCs/>
          <w:sz w:val="24"/>
          <w:szCs w:val="24"/>
        </w:rPr>
        <w:t>tivnog restrukturiranja, tvrtka</w:t>
      </w:r>
      <w:r w:rsidRPr="000807BB">
        <w:rPr>
          <w:rFonts w:ascii="Arial Narrow" w:hAnsi="Arial Narrow" w:cs="Arial"/>
          <w:bCs/>
          <w:sz w:val="24"/>
          <w:szCs w:val="24"/>
        </w:rPr>
        <w:t xml:space="preserve"> ne</w:t>
      </w:r>
      <w:r w:rsidRPr="000807BB">
        <w:rPr>
          <w:rFonts w:ascii="Arial Narrow" w:hAnsi="Arial Narrow" w:cs="Calibri"/>
          <w:bCs/>
          <w:sz w:val="24"/>
          <w:szCs w:val="24"/>
        </w:rPr>
        <w:t>ć</w:t>
      </w:r>
      <w:r w:rsidRPr="000807BB">
        <w:rPr>
          <w:rFonts w:ascii="Arial Narrow" w:hAnsi="Arial Narrow" w:cs="Arial"/>
          <w:bCs/>
          <w:sz w:val="24"/>
          <w:szCs w:val="24"/>
        </w:rPr>
        <w:t>e biti u mogu</w:t>
      </w:r>
      <w:r w:rsidRPr="000807BB">
        <w:rPr>
          <w:rFonts w:ascii="Arial Narrow" w:hAnsi="Arial Narrow" w:cs="Calibri"/>
          <w:bCs/>
          <w:sz w:val="24"/>
          <w:szCs w:val="24"/>
        </w:rPr>
        <w:t>ć</w:t>
      </w:r>
      <w:r w:rsidRPr="000807BB">
        <w:rPr>
          <w:rFonts w:ascii="Arial Narrow" w:hAnsi="Arial Narrow" w:cs="Arial"/>
          <w:bCs/>
          <w:sz w:val="24"/>
          <w:szCs w:val="24"/>
        </w:rPr>
        <w:t xml:space="preserve">nosti podmirivati obaveze u skladu sa zakonskim rokovima. </w:t>
      </w:r>
    </w:p>
    <w:p w:rsidRPr="000807BB" w:rsidR="004001B3" w:rsidP="000807BB" w:rsidRDefault="004001B3">
      <w:pPr>
        <w:spacing w:after="0" w:line="360" w:lineRule="auto"/>
        <w:contextualSpacing/>
        <w:jc w:val="both"/>
        <w:rPr>
          <w:rFonts w:ascii="Arial Narrow" w:hAnsi="Arial Narrow" w:cs="Arial"/>
          <w:color w:val="323235"/>
          <w:sz w:val="24"/>
          <w:szCs w:val="24"/>
        </w:rPr>
      </w:pPr>
    </w:p>
    <w:p w:rsidRPr="000807BB" w:rsidR="003D7EE9" w:rsidP="000807BB" w:rsidRDefault="003D7EE9">
      <w:pPr>
        <w:spacing w:after="0" w:line="360" w:lineRule="auto"/>
        <w:contextualSpacing/>
        <w:jc w:val="both"/>
        <w:rPr>
          <w:rFonts w:ascii="Arial Narrow" w:hAnsi="Arial Narrow" w:cs="Arial"/>
          <w:color w:val="323235"/>
          <w:sz w:val="24"/>
          <w:szCs w:val="24"/>
        </w:rPr>
      </w:pPr>
    </w:p>
    <w:p w:rsidRPr="003F2A8E" w:rsidR="004C0E13" w:rsidP="00991960" w:rsidRDefault="00991960">
      <w:pPr>
        <w:pStyle w:val="Naslov2"/>
        <w:rPr>
          <w:bCs/>
          <w:iCs/>
          <w:color w:val="E99C92" w:themeColor="accent2" w:themeTint="66"/>
        </w:rPr>
      </w:pPr>
      <w:bookmarkStart w:name="_Toc451235623" w:id="48"/>
      <w:bookmarkStart w:name="_Toc472012453" w:id="49"/>
      <w:bookmarkStart w:name="_Toc477898302" w:id="50"/>
      <w:bookmarkStart w:name="_Toc522797246" w:id="51"/>
      <w:bookmarkStart w:name="_Toc526407781" w:id="52"/>
      <w:bookmarkStart w:name="_Toc273607768" w:id="53"/>
      <w:bookmarkEnd w:id="45"/>
      <w:bookmarkEnd w:id="46"/>
      <w:r w:rsidRPr="003F2A8E">
        <w:rPr>
          <w:color w:val="E99C92" w:themeColor="accent2" w:themeTint="66"/>
        </w:rPr>
        <w:t>1.8</w:t>
      </w:r>
      <w:r w:rsidRPr="003F2A8E" w:rsidR="0095362B">
        <w:rPr>
          <w:color w:val="E99C92" w:themeColor="accent2" w:themeTint="66"/>
        </w:rPr>
        <w:t xml:space="preserve">. </w:t>
      </w:r>
      <w:r w:rsidRPr="003F2A8E" w:rsidR="00673A16">
        <w:rPr>
          <w:color w:val="E99C92" w:themeColor="accent2" w:themeTint="66"/>
        </w:rPr>
        <w:t>Ukupne obveze društva</w:t>
      </w:r>
      <w:bookmarkEnd w:id="48"/>
      <w:bookmarkEnd w:id="49"/>
      <w:bookmarkEnd w:id="50"/>
      <w:bookmarkEnd w:id="51"/>
      <w:bookmarkEnd w:id="52"/>
      <w:r w:rsidRPr="003F2A8E" w:rsidR="00673A16">
        <w:rPr>
          <w:color w:val="E99C92" w:themeColor="accent2" w:themeTint="66"/>
        </w:rPr>
        <w:t xml:space="preserve"> </w:t>
      </w:r>
    </w:p>
    <w:p w:rsidRPr="000807BB" w:rsidR="00FE00A5" w:rsidP="000807BB" w:rsidRDefault="00FE00A5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</w:rPr>
      </w:pPr>
    </w:p>
    <w:p w:rsidRPr="000807BB" w:rsidR="001F796A" w:rsidP="000807BB" w:rsidRDefault="00AD05AF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O</w:t>
      </w:r>
      <w:r w:rsidRPr="000807BB" w:rsidR="00673A16">
        <w:rPr>
          <w:rFonts w:ascii="Arial Narrow" w:hAnsi="Arial Narrow" w:cs="Arial"/>
          <w:sz w:val="24"/>
          <w:szCs w:val="24"/>
        </w:rPr>
        <w:t>bveze društva</w:t>
      </w:r>
      <w:r w:rsidRPr="000807BB" w:rsidR="009073E6">
        <w:rPr>
          <w:rFonts w:ascii="Arial Narrow" w:hAnsi="Arial Narrow" w:cs="Arial"/>
          <w:sz w:val="24"/>
          <w:szCs w:val="24"/>
        </w:rPr>
        <w:t xml:space="preserve"> </w:t>
      </w:r>
      <w:r w:rsidR="009C4A19">
        <w:rPr>
          <w:rFonts w:ascii="Arial Narrow" w:hAnsi="Arial Narrow" w:cs="Arial"/>
          <w:sz w:val="24"/>
          <w:szCs w:val="24"/>
        </w:rPr>
        <w:t>ITALINA</w:t>
      </w:r>
      <w:r w:rsidRPr="000807BB" w:rsidR="007217AD">
        <w:rPr>
          <w:rFonts w:ascii="Arial Narrow" w:hAnsi="Arial Narrow" w:cs="Arial"/>
          <w:sz w:val="24"/>
          <w:szCs w:val="24"/>
        </w:rPr>
        <w:t xml:space="preserve"> d.o.o.</w:t>
      </w:r>
      <w:r w:rsidRPr="000807BB" w:rsidR="00ED33E1">
        <w:rPr>
          <w:rFonts w:ascii="Arial Narrow" w:hAnsi="Arial Narrow" w:cs="Arial"/>
          <w:color w:val="003366"/>
          <w:sz w:val="24"/>
          <w:szCs w:val="24"/>
        </w:rPr>
        <w:t xml:space="preserve"> </w:t>
      </w:r>
      <w:r w:rsidR="00521B8F">
        <w:rPr>
          <w:rFonts w:ascii="Arial Narrow" w:hAnsi="Arial Narrow" w:cs="Arial"/>
          <w:sz w:val="24"/>
          <w:szCs w:val="24"/>
        </w:rPr>
        <w:t>na dan 28.02</w:t>
      </w:r>
      <w:r w:rsidRPr="000807BB" w:rsidR="00C14CE8">
        <w:rPr>
          <w:rFonts w:ascii="Arial Narrow" w:hAnsi="Arial Narrow" w:cs="Arial"/>
          <w:sz w:val="24"/>
          <w:szCs w:val="24"/>
        </w:rPr>
        <w:t>.2018</w:t>
      </w:r>
      <w:r w:rsidRPr="000807BB" w:rsidR="00163535">
        <w:rPr>
          <w:rFonts w:ascii="Arial Narrow" w:hAnsi="Arial Narrow" w:cs="Arial"/>
          <w:sz w:val="24"/>
          <w:szCs w:val="24"/>
        </w:rPr>
        <w:t xml:space="preserve">. </w:t>
      </w:r>
      <w:r w:rsidRPr="000807BB">
        <w:rPr>
          <w:rFonts w:ascii="Arial Narrow" w:hAnsi="Arial Narrow" w:cs="Arial"/>
          <w:sz w:val="24"/>
          <w:szCs w:val="24"/>
        </w:rPr>
        <w:t>prikazane su kako slijedi:</w:t>
      </w:r>
    </w:p>
    <w:p w:rsidRPr="00733C3D" w:rsidR="006071B4" w:rsidP="00733C3D" w:rsidRDefault="006071B4">
      <w:pPr>
        <w:spacing w:after="0" w:line="360" w:lineRule="auto"/>
        <w:contextualSpacing/>
        <w:jc w:val="center"/>
        <w:rPr>
          <w:rFonts w:ascii="Arial Narrow" w:hAnsi="Arial Narrow" w:cs="Arial"/>
          <w:i/>
          <w:color w:val="FF0000"/>
          <w:sz w:val="24"/>
          <w:szCs w:val="24"/>
        </w:rPr>
      </w:pPr>
    </w:p>
    <w:p w:rsidRPr="000807BB" w:rsidR="00744AB5" w:rsidP="000807BB" w:rsidRDefault="00744AB5">
      <w:pPr>
        <w:spacing w:after="0" w:line="360" w:lineRule="auto"/>
        <w:contextualSpacing/>
        <w:jc w:val="both"/>
        <w:rPr>
          <w:rFonts w:ascii="Arial Narrow" w:hAnsi="Arial Narrow" w:eastAsia="Times New Roman" w:cs="Arial"/>
          <w:b/>
          <w:color w:val="D34817" w:themeColor="accent1"/>
          <w:sz w:val="24"/>
          <w:szCs w:val="24"/>
          <w:lang w:val="hr-HR"/>
        </w:rPr>
      </w:pPr>
      <w:bookmarkStart w:name="_Toc451235624" w:id="54"/>
      <w:bookmarkStart w:name="_Toc472012454" w:id="55"/>
      <w:bookmarkStart w:name="_Toc477898303" w:id="56"/>
    </w:p>
    <w:tbl>
      <w:tblPr>
        <w:tblStyle w:val="ListTable1LightAccent6"/>
        <w:tblW w:w="8498" w:type="dxa"/>
        <w:jc w:val="center"/>
        <w:tblLook w:firstRow="1" w:lastRow="0" w:firstColumn="1" w:lastColumn="0" w:noHBand="0" w:noVBand="1" w:val="04A0"/>
      </w:tblPr>
      <w:tblGrid>
        <w:gridCol w:w="478"/>
        <w:gridCol w:w="1417"/>
        <w:gridCol w:w="3835"/>
        <w:gridCol w:w="1383"/>
        <w:gridCol w:w="1385"/>
      </w:tblGrid>
      <w:tr w:rsidRPr="003F2A8E" w:rsidR="00521B8F" w:rsidTr="003A7F46">
        <w:trPr>
          <w:cnfStyle w:val="100000000000"/>
          <w:trHeight w:val="459"/>
          <w:jc w:val="center"/>
        </w:trPr>
        <w:tc>
          <w:tcPr>
            <w:cnfStyle w:val="001000000000"/>
            <w:tcW w:w="478" w:type="dxa"/>
            <w:hideMark/>
          </w:tcPr>
          <w:p w:rsidRPr="003F2A8E" w:rsidR="00521B8F" w:rsidP="00424754" w:rsidRDefault="00521B8F">
            <w:pPr>
              <w:jc w:val="center"/>
              <w:rPr>
                <w:rFonts w:ascii="Arial Narrow" w:hAnsi="Arial Narrow" w:eastAsia="Times New Roman" w:cs="Arial"/>
                <w:bCs w:val="false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bCs w:val="false"/>
                <w:color w:val="000000"/>
                <w:sz w:val="22"/>
                <w:szCs w:val="22"/>
                <w:lang w:val="hr-HR" w:eastAsia="hr-HR"/>
              </w:rPr>
              <w:t>RB</w:t>
            </w:r>
          </w:p>
        </w:tc>
        <w:tc>
          <w:tcPr>
            <w:tcW w:w="1417" w:type="dxa"/>
            <w:hideMark/>
          </w:tcPr>
          <w:p w:rsidRPr="003F2A8E" w:rsidR="00521B8F" w:rsidP="00424754" w:rsidRDefault="00521B8F">
            <w:pPr>
              <w:jc w:val="center"/>
              <w:cnfStyle w:val="100000000000"/>
              <w:rPr>
                <w:rFonts w:ascii="Arial Narrow" w:hAnsi="Arial Narrow" w:eastAsia="Times New Roman" w:cs="Arial"/>
                <w:bCs w:val="false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bCs w:val="false"/>
                <w:color w:val="000000"/>
                <w:sz w:val="22"/>
                <w:szCs w:val="22"/>
                <w:lang w:val="hr-HR" w:eastAsia="hr-HR"/>
              </w:rPr>
              <w:t>OIB</w:t>
            </w:r>
          </w:p>
        </w:tc>
        <w:tc>
          <w:tcPr>
            <w:tcW w:w="3835" w:type="dxa"/>
            <w:hideMark/>
          </w:tcPr>
          <w:p w:rsidRPr="003F2A8E" w:rsidR="00521B8F" w:rsidP="00424754" w:rsidRDefault="00521B8F">
            <w:pPr>
              <w:jc w:val="center"/>
              <w:cnfStyle w:val="100000000000"/>
              <w:rPr>
                <w:rFonts w:ascii="Arial Narrow" w:hAnsi="Arial Narrow" w:eastAsia="Times New Roman" w:cs="Arial"/>
                <w:bCs w:val="false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bCs w:val="false"/>
                <w:color w:val="000000"/>
                <w:sz w:val="22"/>
                <w:szCs w:val="22"/>
                <w:lang w:val="hr-HR" w:eastAsia="hr-HR"/>
              </w:rPr>
              <w:t xml:space="preserve">NAZIV VJEROVNIKA </w:t>
            </w:r>
          </w:p>
        </w:tc>
        <w:tc>
          <w:tcPr>
            <w:tcW w:w="1383" w:type="dxa"/>
            <w:hideMark/>
          </w:tcPr>
          <w:p w:rsidRPr="003F2A8E" w:rsidR="00521B8F" w:rsidP="00424754" w:rsidRDefault="00521B8F">
            <w:pPr>
              <w:jc w:val="center"/>
              <w:cnfStyle w:val="100000000000"/>
              <w:rPr>
                <w:rFonts w:ascii="Arial Narrow" w:hAnsi="Arial Narrow" w:eastAsia="Times New Roman" w:cs="Arial"/>
                <w:bCs w:val="false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bCs w:val="false"/>
                <w:color w:val="000000"/>
                <w:sz w:val="22"/>
                <w:szCs w:val="22"/>
                <w:lang w:val="hr-HR" w:eastAsia="hr-HR"/>
              </w:rPr>
              <w:t>IZNOS OBVEZE</w:t>
            </w:r>
          </w:p>
        </w:tc>
        <w:tc>
          <w:tcPr>
            <w:tcW w:w="1385" w:type="dxa"/>
            <w:hideMark/>
          </w:tcPr>
          <w:p w:rsidRPr="003F2A8E" w:rsidR="00521B8F" w:rsidP="00424754" w:rsidRDefault="00521B8F">
            <w:pPr>
              <w:jc w:val="center"/>
              <w:cnfStyle w:val="100000000000"/>
              <w:rPr>
                <w:rFonts w:ascii="Arial Narrow" w:hAnsi="Arial Narrow" w:eastAsia="Times New Roman" w:cs="Arial"/>
                <w:bCs w:val="false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bCs w:val="false"/>
                <w:color w:val="000000"/>
                <w:sz w:val="22"/>
                <w:szCs w:val="22"/>
                <w:lang w:val="hr-HR" w:eastAsia="hr-HR"/>
              </w:rPr>
              <w:t>STRUKTURA</w:t>
            </w:r>
          </w:p>
        </w:tc>
      </w:tr>
      <w:tr w:rsidRPr="003F2A8E" w:rsidR="00521B8F" w:rsidTr="003A7F46">
        <w:trPr>
          <w:cnfStyle w:val="000000100000"/>
          <w:trHeight w:val="241"/>
          <w:jc w:val="center"/>
        </w:trPr>
        <w:tc>
          <w:tcPr>
            <w:cnfStyle w:val="001000000000"/>
            <w:tcW w:w="478" w:type="dxa"/>
            <w:hideMark/>
          </w:tcPr>
          <w:p w:rsidRPr="00B2488E" w:rsidR="00521B8F" w:rsidP="00424754" w:rsidRDefault="00521B8F">
            <w:pPr>
              <w:jc w:val="center"/>
              <w:rPr>
                <w:rFonts w:ascii="Arial Narrow" w:hAnsi="Arial Narrow" w:eastAsia="Times New Roman" w:cs="Arial"/>
                <w:b w:val="false"/>
                <w:bCs w:val="false"/>
                <w:color w:val="000000"/>
                <w:sz w:val="22"/>
                <w:szCs w:val="22"/>
                <w:lang w:val="hr-HR" w:eastAsia="hr-HR"/>
              </w:rPr>
            </w:pPr>
            <w:r w:rsidRPr="00B2488E">
              <w:rPr>
                <w:rFonts w:ascii="Arial Narrow" w:hAnsi="Arial Narrow" w:eastAsia="Times New Roman" w:cs="Arial"/>
                <w:b w:val="false"/>
                <w:bCs w:val="false"/>
                <w:color w:val="000000"/>
                <w:sz w:val="22"/>
                <w:szCs w:val="22"/>
                <w:lang w:val="hr-HR" w:eastAsia="hr-HR"/>
              </w:rPr>
              <w:t>1</w:t>
            </w:r>
          </w:p>
        </w:tc>
        <w:tc>
          <w:tcPr>
            <w:tcW w:w="1417" w:type="dxa"/>
            <w:hideMark/>
          </w:tcPr>
          <w:p w:rsidRPr="003F2A8E" w:rsidR="00521B8F" w:rsidP="00424754" w:rsidRDefault="00521B8F">
            <w:pPr>
              <w:jc w:val="center"/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97042352651</w:t>
            </w:r>
          </w:p>
        </w:tc>
        <w:tc>
          <w:tcPr>
            <w:tcW w:w="3835" w:type="dxa"/>
            <w:hideMark/>
          </w:tcPr>
          <w:p w:rsidRPr="003F2A8E" w:rsidR="00521B8F" w:rsidP="00424754" w:rsidRDefault="00521B8F">
            <w:pPr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DB Prom d.o.o.</w:t>
            </w:r>
          </w:p>
        </w:tc>
        <w:tc>
          <w:tcPr>
            <w:tcW w:w="1383" w:type="dxa"/>
            <w:hideMark/>
          </w:tcPr>
          <w:p w:rsidRPr="003F2A8E" w:rsidR="00521B8F" w:rsidP="00424754" w:rsidRDefault="00521B8F">
            <w:pPr>
              <w:jc w:val="right"/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311,25</w:t>
            </w:r>
          </w:p>
        </w:tc>
        <w:tc>
          <w:tcPr>
            <w:tcW w:w="1385" w:type="dxa"/>
            <w:hideMark/>
          </w:tcPr>
          <w:p w:rsidRPr="003F2A8E" w:rsidR="00521B8F" w:rsidP="00424754" w:rsidRDefault="00521B8F">
            <w:pPr>
              <w:jc w:val="right"/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0,07%</w:t>
            </w:r>
          </w:p>
        </w:tc>
      </w:tr>
      <w:tr w:rsidRPr="003F2A8E" w:rsidR="00521B8F" w:rsidTr="003A7F46">
        <w:trPr>
          <w:trHeight w:val="241"/>
          <w:jc w:val="center"/>
        </w:trPr>
        <w:tc>
          <w:tcPr>
            <w:cnfStyle w:val="001000000000"/>
            <w:tcW w:w="478" w:type="dxa"/>
            <w:hideMark/>
          </w:tcPr>
          <w:p w:rsidRPr="00B2488E" w:rsidR="00521B8F" w:rsidP="00424754" w:rsidRDefault="00521B8F">
            <w:pPr>
              <w:jc w:val="center"/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</w:pPr>
            <w:r w:rsidRPr="00B2488E"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  <w:t>2</w:t>
            </w:r>
          </w:p>
        </w:tc>
        <w:tc>
          <w:tcPr>
            <w:tcW w:w="1417" w:type="dxa"/>
            <w:hideMark/>
          </w:tcPr>
          <w:p w:rsidRPr="003F2A8E" w:rsidR="00521B8F" w:rsidP="00424754" w:rsidRDefault="00521B8F">
            <w:pPr>
              <w:jc w:val="center"/>
              <w:cnfStyle w:val="0000000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18683136487</w:t>
            </w:r>
          </w:p>
        </w:tc>
        <w:tc>
          <w:tcPr>
            <w:tcW w:w="3835" w:type="dxa"/>
            <w:hideMark/>
          </w:tcPr>
          <w:p w:rsidRPr="003F2A8E" w:rsidR="00521B8F" w:rsidP="00424754" w:rsidRDefault="00521B8F">
            <w:pPr>
              <w:cnfStyle w:val="0000000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Ministarstvo financija Porezna uprava</w:t>
            </w:r>
          </w:p>
        </w:tc>
        <w:tc>
          <w:tcPr>
            <w:tcW w:w="1383" w:type="dxa"/>
            <w:hideMark/>
          </w:tcPr>
          <w:p w:rsidRPr="003F2A8E" w:rsidR="00521B8F" w:rsidP="00424754" w:rsidRDefault="00521B8F">
            <w:pPr>
              <w:jc w:val="right"/>
              <w:cnfStyle w:val="0000000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326.140,00</w:t>
            </w:r>
          </w:p>
        </w:tc>
        <w:tc>
          <w:tcPr>
            <w:tcW w:w="1385" w:type="dxa"/>
            <w:hideMark/>
          </w:tcPr>
          <w:p w:rsidRPr="003F2A8E" w:rsidR="00521B8F" w:rsidP="00424754" w:rsidRDefault="00521B8F">
            <w:pPr>
              <w:jc w:val="right"/>
              <w:cnfStyle w:val="0000000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77,83%</w:t>
            </w:r>
          </w:p>
        </w:tc>
      </w:tr>
      <w:tr w:rsidRPr="003F2A8E" w:rsidR="00521B8F" w:rsidTr="003A7F46">
        <w:trPr>
          <w:cnfStyle w:val="000000100000"/>
          <w:trHeight w:val="241"/>
          <w:jc w:val="center"/>
        </w:trPr>
        <w:tc>
          <w:tcPr>
            <w:cnfStyle w:val="001000000000"/>
            <w:tcW w:w="478" w:type="dxa"/>
            <w:hideMark/>
          </w:tcPr>
          <w:p w:rsidRPr="00B2488E" w:rsidR="00521B8F" w:rsidP="00424754" w:rsidRDefault="00521B8F">
            <w:pPr>
              <w:jc w:val="center"/>
              <w:rPr>
                <w:rFonts w:ascii="Arial Narrow" w:hAnsi="Arial Narrow" w:eastAsia="Times New Roman" w:cs="Arial"/>
                <w:b w:val="false"/>
                <w:bCs w:val="false"/>
                <w:color w:val="000000"/>
                <w:sz w:val="22"/>
                <w:szCs w:val="22"/>
                <w:lang w:val="hr-HR" w:eastAsia="hr-HR"/>
              </w:rPr>
            </w:pPr>
            <w:r w:rsidRPr="00B2488E">
              <w:rPr>
                <w:rFonts w:ascii="Arial Narrow" w:hAnsi="Arial Narrow" w:eastAsia="Times New Roman" w:cs="Arial"/>
                <w:b w:val="false"/>
                <w:bCs w:val="false"/>
                <w:color w:val="000000"/>
                <w:sz w:val="22"/>
                <w:szCs w:val="22"/>
                <w:lang w:val="hr-HR" w:eastAsia="hr-HR"/>
              </w:rPr>
              <w:t>3</w:t>
            </w:r>
          </w:p>
        </w:tc>
        <w:tc>
          <w:tcPr>
            <w:tcW w:w="1417" w:type="dxa"/>
            <w:hideMark/>
          </w:tcPr>
          <w:p w:rsidRPr="003F2A8E" w:rsidR="00521B8F" w:rsidP="00424754" w:rsidRDefault="00521B8F">
            <w:pPr>
              <w:jc w:val="center"/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28080635282</w:t>
            </w:r>
          </w:p>
        </w:tc>
        <w:tc>
          <w:tcPr>
            <w:tcW w:w="3835" w:type="dxa"/>
            <w:hideMark/>
          </w:tcPr>
          <w:p w:rsidRPr="003F2A8E" w:rsidR="00521B8F" w:rsidP="00424754" w:rsidRDefault="00521B8F">
            <w:pPr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Obrt za savjetodavne usluge, vl. Lovro Benčević</w:t>
            </w:r>
          </w:p>
        </w:tc>
        <w:tc>
          <w:tcPr>
            <w:tcW w:w="1383" w:type="dxa"/>
            <w:hideMark/>
          </w:tcPr>
          <w:p w:rsidRPr="003F2A8E" w:rsidR="00521B8F" w:rsidP="00424754" w:rsidRDefault="00521B8F">
            <w:pPr>
              <w:jc w:val="right"/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1.000,00</w:t>
            </w:r>
          </w:p>
        </w:tc>
        <w:tc>
          <w:tcPr>
            <w:tcW w:w="1385" w:type="dxa"/>
            <w:hideMark/>
          </w:tcPr>
          <w:p w:rsidRPr="003F2A8E" w:rsidR="00521B8F" w:rsidP="00424754" w:rsidRDefault="00521B8F">
            <w:pPr>
              <w:jc w:val="right"/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0,24%</w:t>
            </w:r>
          </w:p>
        </w:tc>
      </w:tr>
      <w:tr w:rsidRPr="003F2A8E" w:rsidR="00521B8F" w:rsidTr="003A7F46">
        <w:trPr>
          <w:trHeight w:val="241"/>
          <w:jc w:val="center"/>
        </w:trPr>
        <w:tc>
          <w:tcPr>
            <w:cnfStyle w:val="001000000000"/>
            <w:tcW w:w="478" w:type="dxa"/>
            <w:hideMark/>
          </w:tcPr>
          <w:p w:rsidRPr="00B2488E" w:rsidR="00521B8F" w:rsidP="00424754" w:rsidRDefault="00521B8F">
            <w:pPr>
              <w:jc w:val="center"/>
              <w:rPr>
                <w:rFonts w:ascii="Arial Narrow" w:hAnsi="Arial Narrow" w:eastAsia="Times New Roman" w:cs="Arial"/>
                <w:b w:val="false"/>
                <w:bCs w:val="false"/>
                <w:color w:val="000000"/>
                <w:sz w:val="22"/>
                <w:szCs w:val="22"/>
                <w:lang w:val="hr-HR" w:eastAsia="hr-HR"/>
              </w:rPr>
            </w:pPr>
            <w:r w:rsidRPr="00B2488E">
              <w:rPr>
                <w:rFonts w:ascii="Arial Narrow" w:hAnsi="Arial Narrow" w:eastAsia="Times New Roman" w:cs="Arial"/>
                <w:b w:val="false"/>
                <w:bCs w:val="false"/>
                <w:color w:val="000000"/>
                <w:sz w:val="22"/>
                <w:szCs w:val="22"/>
                <w:lang w:val="hr-HR" w:eastAsia="hr-HR"/>
              </w:rPr>
              <w:t>4</w:t>
            </w:r>
          </w:p>
        </w:tc>
        <w:tc>
          <w:tcPr>
            <w:tcW w:w="1417" w:type="dxa"/>
            <w:hideMark/>
          </w:tcPr>
          <w:p w:rsidRPr="003F2A8E" w:rsidR="00521B8F" w:rsidP="00424754" w:rsidRDefault="00521B8F">
            <w:pPr>
              <w:jc w:val="center"/>
              <w:cnfStyle w:val="0000000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59867697722</w:t>
            </w:r>
          </w:p>
        </w:tc>
        <w:tc>
          <w:tcPr>
            <w:tcW w:w="3835" w:type="dxa"/>
            <w:hideMark/>
          </w:tcPr>
          <w:p w:rsidRPr="003F2A8E" w:rsidR="00521B8F" w:rsidP="00424754" w:rsidRDefault="00521B8F">
            <w:pPr>
              <w:cnfStyle w:val="0000000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Sanvet d.o.o.</w:t>
            </w:r>
          </w:p>
        </w:tc>
        <w:tc>
          <w:tcPr>
            <w:tcW w:w="1383" w:type="dxa"/>
            <w:hideMark/>
          </w:tcPr>
          <w:p w:rsidRPr="003F2A8E" w:rsidR="00521B8F" w:rsidP="00424754" w:rsidRDefault="00521B8F">
            <w:pPr>
              <w:jc w:val="right"/>
              <w:cnfStyle w:val="0000000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245,00</w:t>
            </w:r>
          </w:p>
        </w:tc>
        <w:tc>
          <w:tcPr>
            <w:tcW w:w="1385" w:type="dxa"/>
            <w:hideMark/>
          </w:tcPr>
          <w:p w:rsidRPr="003F2A8E" w:rsidR="00521B8F" w:rsidP="00424754" w:rsidRDefault="00521B8F">
            <w:pPr>
              <w:jc w:val="right"/>
              <w:cnfStyle w:val="0000000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0,06%</w:t>
            </w:r>
          </w:p>
        </w:tc>
      </w:tr>
      <w:tr w:rsidRPr="003F2A8E" w:rsidR="00521B8F" w:rsidTr="003A7F46">
        <w:trPr>
          <w:cnfStyle w:val="000000100000"/>
          <w:trHeight w:val="241"/>
          <w:jc w:val="center"/>
        </w:trPr>
        <w:tc>
          <w:tcPr>
            <w:cnfStyle w:val="001000000000"/>
            <w:tcW w:w="478" w:type="dxa"/>
            <w:hideMark/>
          </w:tcPr>
          <w:p w:rsidRPr="00B2488E" w:rsidR="00521B8F" w:rsidP="00424754" w:rsidRDefault="00521B8F">
            <w:pPr>
              <w:jc w:val="center"/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</w:pPr>
            <w:r w:rsidRPr="00B2488E"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  <w:t>5</w:t>
            </w:r>
          </w:p>
        </w:tc>
        <w:tc>
          <w:tcPr>
            <w:tcW w:w="1417" w:type="dxa"/>
            <w:hideMark/>
          </w:tcPr>
          <w:p w:rsidRPr="003F2A8E" w:rsidR="00521B8F" w:rsidP="00424754" w:rsidRDefault="00521B8F">
            <w:pPr>
              <w:jc w:val="center"/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42736105272</w:t>
            </w:r>
          </w:p>
        </w:tc>
        <w:tc>
          <w:tcPr>
            <w:tcW w:w="3835" w:type="dxa"/>
            <w:hideMark/>
          </w:tcPr>
          <w:p w:rsidRPr="003F2A8E" w:rsidR="00521B8F" w:rsidP="00424754" w:rsidRDefault="00521B8F">
            <w:pPr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Seges d.o.o.</w:t>
            </w:r>
          </w:p>
        </w:tc>
        <w:tc>
          <w:tcPr>
            <w:tcW w:w="1383" w:type="dxa"/>
            <w:hideMark/>
          </w:tcPr>
          <w:p w:rsidRPr="003F2A8E" w:rsidR="00521B8F" w:rsidP="00424754" w:rsidRDefault="00521B8F">
            <w:pPr>
              <w:jc w:val="right"/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51.994,00</w:t>
            </w:r>
          </w:p>
        </w:tc>
        <w:tc>
          <w:tcPr>
            <w:tcW w:w="1385" w:type="dxa"/>
            <w:hideMark/>
          </w:tcPr>
          <w:p w:rsidRPr="003F2A8E" w:rsidR="00521B8F" w:rsidP="00424754" w:rsidRDefault="00521B8F">
            <w:pPr>
              <w:jc w:val="right"/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12,41%</w:t>
            </w:r>
          </w:p>
        </w:tc>
      </w:tr>
      <w:tr w:rsidRPr="003F2A8E" w:rsidR="00521B8F" w:rsidTr="003A7F46">
        <w:trPr>
          <w:trHeight w:val="362"/>
          <w:jc w:val="center"/>
        </w:trPr>
        <w:tc>
          <w:tcPr>
            <w:cnfStyle w:val="001000000000"/>
            <w:tcW w:w="478" w:type="dxa"/>
            <w:hideMark/>
          </w:tcPr>
          <w:p w:rsidRPr="00B2488E" w:rsidR="00521B8F" w:rsidP="00424754" w:rsidRDefault="00521B8F">
            <w:pPr>
              <w:jc w:val="center"/>
              <w:rPr>
                <w:rFonts w:ascii="Arial Narrow" w:hAnsi="Arial Narrow" w:eastAsia="Times New Roman" w:cs="Arial"/>
                <w:b w:val="false"/>
                <w:bCs w:val="false"/>
                <w:color w:val="000000"/>
                <w:sz w:val="22"/>
                <w:szCs w:val="22"/>
                <w:lang w:val="hr-HR" w:eastAsia="hr-HR"/>
              </w:rPr>
            </w:pPr>
            <w:r w:rsidRPr="00B2488E">
              <w:rPr>
                <w:rFonts w:ascii="Arial Narrow" w:hAnsi="Arial Narrow" w:eastAsia="Times New Roman" w:cs="Arial"/>
                <w:b w:val="false"/>
                <w:bCs w:val="false"/>
                <w:color w:val="000000"/>
                <w:sz w:val="22"/>
                <w:szCs w:val="22"/>
                <w:lang w:val="hr-HR" w:eastAsia="hr-HR"/>
              </w:rPr>
              <w:t>6</w:t>
            </w:r>
          </w:p>
        </w:tc>
        <w:tc>
          <w:tcPr>
            <w:tcW w:w="1417" w:type="dxa"/>
            <w:hideMark/>
          </w:tcPr>
          <w:p w:rsidRPr="003F2A8E" w:rsidR="00521B8F" w:rsidP="00424754" w:rsidRDefault="00521B8F">
            <w:pPr>
              <w:jc w:val="center"/>
              <w:cnfStyle w:val="0000000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80205892543</w:t>
            </w:r>
          </w:p>
        </w:tc>
        <w:tc>
          <w:tcPr>
            <w:tcW w:w="3835" w:type="dxa"/>
            <w:hideMark/>
          </w:tcPr>
          <w:p w:rsidRPr="003F2A8E" w:rsidR="00521B8F" w:rsidP="00424754" w:rsidRDefault="00521B8F">
            <w:pPr>
              <w:cnfStyle w:val="0000000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Veterinsrska stanica d.o.o.</w:t>
            </w:r>
          </w:p>
        </w:tc>
        <w:tc>
          <w:tcPr>
            <w:tcW w:w="1383" w:type="dxa"/>
            <w:hideMark/>
          </w:tcPr>
          <w:p w:rsidRPr="003F2A8E" w:rsidR="00521B8F" w:rsidP="00424754" w:rsidRDefault="00521B8F">
            <w:pPr>
              <w:jc w:val="right"/>
              <w:cnfStyle w:val="0000000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39.364,00</w:t>
            </w:r>
          </w:p>
        </w:tc>
        <w:tc>
          <w:tcPr>
            <w:tcW w:w="1385" w:type="dxa"/>
            <w:hideMark/>
          </w:tcPr>
          <w:p w:rsidRPr="003F2A8E" w:rsidR="00521B8F" w:rsidP="00424754" w:rsidRDefault="00521B8F">
            <w:pPr>
              <w:jc w:val="right"/>
              <w:cnfStyle w:val="0000000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9,39%</w:t>
            </w:r>
          </w:p>
        </w:tc>
      </w:tr>
      <w:tr w:rsidRPr="003F2A8E" w:rsidR="00521B8F" w:rsidTr="003A7F46">
        <w:trPr>
          <w:cnfStyle w:val="000000100000"/>
          <w:trHeight w:val="241"/>
          <w:jc w:val="center"/>
        </w:trPr>
        <w:tc>
          <w:tcPr>
            <w:cnfStyle w:val="001000000000"/>
            <w:tcW w:w="478" w:type="dxa"/>
            <w:hideMark/>
          </w:tcPr>
          <w:p w:rsidRPr="003F2A8E" w:rsidR="00521B8F" w:rsidP="00424754" w:rsidRDefault="00521B8F">
            <w:pPr>
              <w:rPr>
                <w:rFonts w:ascii="Arial Narrow" w:hAnsi="Arial Narrow" w:eastAsia="Times New Roman" w:cs="Arial"/>
                <w:bCs w:val="false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bCs w:val="false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417" w:type="dxa"/>
            <w:hideMark/>
          </w:tcPr>
          <w:p w:rsidRPr="003F2A8E" w:rsidR="00521B8F" w:rsidP="00424754" w:rsidRDefault="00521B8F">
            <w:pPr>
              <w:jc w:val="center"/>
              <w:cnfStyle w:val="000000100000"/>
              <w:rPr>
                <w:rFonts w:ascii="Arial Narrow" w:hAnsi="Arial Narrow" w:eastAsia="Times New Roman" w:cs="Arial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3835" w:type="dxa"/>
            <w:hideMark/>
          </w:tcPr>
          <w:p w:rsidRPr="003F2A8E" w:rsidR="00521B8F" w:rsidP="00424754" w:rsidRDefault="00644B3F">
            <w:pPr>
              <w:cnfStyle w:val="000000100000"/>
              <w:rPr>
                <w:rFonts w:ascii="Arial Narrow" w:hAnsi="Arial Narrow" w:eastAsia="Times New Roman" w:cs="Arial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b/>
                <w:bCs/>
                <w:color w:val="000000"/>
                <w:sz w:val="22"/>
                <w:szCs w:val="22"/>
                <w:lang w:val="hr-HR" w:eastAsia="hr-HR"/>
              </w:rPr>
              <w:t>UKUPNO:</w:t>
            </w:r>
          </w:p>
        </w:tc>
        <w:tc>
          <w:tcPr>
            <w:tcW w:w="1383" w:type="dxa"/>
            <w:hideMark/>
          </w:tcPr>
          <w:p w:rsidRPr="003F2A8E" w:rsidR="00521B8F" w:rsidP="00424754" w:rsidRDefault="00521B8F">
            <w:pPr>
              <w:jc w:val="right"/>
              <w:cnfStyle w:val="000000100000"/>
              <w:rPr>
                <w:rFonts w:ascii="Arial Narrow" w:hAnsi="Arial Narrow" w:eastAsia="Times New Roman" w:cs="Arial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b/>
                <w:bCs/>
                <w:color w:val="000000"/>
                <w:sz w:val="22"/>
                <w:szCs w:val="22"/>
                <w:lang w:val="hr-HR" w:eastAsia="hr-HR"/>
              </w:rPr>
              <w:t>419.054,25</w:t>
            </w:r>
          </w:p>
        </w:tc>
        <w:tc>
          <w:tcPr>
            <w:tcW w:w="1385" w:type="dxa"/>
            <w:hideMark/>
          </w:tcPr>
          <w:p w:rsidRPr="003F2A8E" w:rsidR="00521B8F" w:rsidP="00424754" w:rsidRDefault="00521B8F">
            <w:pPr>
              <w:jc w:val="right"/>
              <w:cnfStyle w:val="000000100000"/>
              <w:rPr>
                <w:rFonts w:ascii="Arial Narrow" w:hAnsi="Arial Narrow" w:eastAsia="Times New Roman" w:cs="Arial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b/>
                <w:bCs/>
                <w:color w:val="000000"/>
                <w:sz w:val="22"/>
                <w:szCs w:val="22"/>
                <w:lang w:val="hr-HR" w:eastAsia="hr-HR"/>
              </w:rPr>
              <w:t>100%</w:t>
            </w:r>
          </w:p>
        </w:tc>
      </w:tr>
    </w:tbl>
    <w:p w:rsidR="00DF19B9" w:rsidP="00521B8F" w:rsidRDefault="00DF19B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</w:rPr>
      </w:pPr>
    </w:p>
    <w:p w:rsidRPr="00733C3D" w:rsidR="00521B8F" w:rsidP="00521B8F" w:rsidRDefault="00521B8F">
      <w:pPr>
        <w:spacing w:after="0" w:line="360" w:lineRule="auto"/>
        <w:contextualSpacing/>
        <w:jc w:val="center"/>
        <w:rPr>
          <w:rFonts w:ascii="Arial Narrow" w:hAnsi="Arial Narrow" w:cs="Arial"/>
          <w:i/>
          <w:color w:val="FF0000"/>
          <w:sz w:val="24"/>
          <w:szCs w:val="24"/>
        </w:rPr>
      </w:pPr>
      <w:r w:rsidRPr="000807BB">
        <w:rPr>
          <w:rFonts w:ascii="Arial Narrow" w:hAnsi="Arial Narrow" w:cs="Arial"/>
          <w:i/>
          <w:sz w:val="24"/>
          <w:szCs w:val="24"/>
        </w:rPr>
        <w:t>Obveze koje sudjeluju u predste</w:t>
      </w:r>
      <w:r w:rsidRPr="000807BB">
        <w:rPr>
          <w:rFonts w:ascii="Arial Narrow" w:hAnsi="Arial Narrow" w:cs="Calibri"/>
          <w:i/>
          <w:sz w:val="24"/>
          <w:szCs w:val="24"/>
        </w:rPr>
        <w:t>č</w:t>
      </w:r>
      <w:r w:rsidRPr="000807BB">
        <w:rPr>
          <w:rFonts w:ascii="Arial Narrow" w:hAnsi="Arial Narrow" w:cs="Arial"/>
          <w:i/>
          <w:sz w:val="24"/>
          <w:szCs w:val="24"/>
        </w:rPr>
        <w:t>ajnom postupku</w:t>
      </w:r>
    </w:p>
    <w:p w:rsidR="008C6880" w:rsidRDefault="008C6880">
      <w:pPr>
        <w:rPr>
          <w:rFonts w:ascii="Arial Narrow" w:hAnsi="Arial Narrow" w:eastAsia="Times New Roman" w:cs="Arial"/>
          <w:b/>
          <w:color w:val="D34817" w:themeColor="accent1"/>
          <w:sz w:val="24"/>
          <w:szCs w:val="24"/>
          <w:lang w:val="hr-HR"/>
        </w:rPr>
      </w:pPr>
      <w:r>
        <w:rPr>
          <w:rFonts w:ascii="Arial Narrow" w:hAnsi="Arial Narrow" w:eastAsia="Times New Roman" w:cs="Arial"/>
          <w:b/>
          <w:color w:val="D34817" w:themeColor="accent1"/>
          <w:sz w:val="24"/>
          <w:szCs w:val="24"/>
          <w:lang w:val="hr-HR"/>
        </w:rPr>
        <w:br w:type="page"/>
      </w:r>
    </w:p>
    <w:p w:rsidR="00583733" w:rsidP="000807BB" w:rsidRDefault="00583733">
      <w:pPr>
        <w:spacing w:after="0" w:line="360" w:lineRule="auto"/>
        <w:contextualSpacing/>
        <w:jc w:val="both"/>
        <w:rPr>
          <w:rFonts w:ascii="Arial Narrow" w:hAnsi="Arial Narrow" w:eastAsia="Times New Roman" w:cs="Arial"/>
          <w:b/>
          <w:color w:val="D34817" w:themeColor="accent1"/>
          <w:sz w:val="24"/>
          <w:szCs w:val="24"/>
          <w:lang w:val="hr-HR"/>
        </w:rPr>
      </w:pPr>
    </w:p>
    <w:tbl>
      <w:tblPr>
        <w:tblStyle w:val="ListTable1LightAccent6"/>
        <w:tblW w:w="7723" w:type="dxa"/>
        <w:jc w:val="center"/>
        <w:tblLook w:firstRow="1" w:lastRow="0" w:firstColumn="1" w:lastColumn="0" w:noHBand="0" w:noVBand="1" w:val="04A0"/>
      </w:tblPr>
      <w:tblGrid>
        <w:gridCol w:w="1163"/>
        <w:gridCol w:w="1565"/>
        <w:gridCol w:w="3534"/>
        <w:gridCol w:w="1461"/>
      </w:tblGrid>
      <w:tr w:rsidRPr="003F2A8E" w:rsidR="00521B8F" w:rsidTr="003A7F46">
        <w:trPr>
          <w:cnfStyle w:val="100000000000"/>
          <w:trHeight w:val="314"/>
          <w:jc w:val="center"/>
        </w:trPr>
        <w:tc>
          <w:tcPr>
            <w:cnfStyle w:val="001000000000"/>
            <w:tcW w:w="1163" w:type="dxa"/>
            <w:noWrap/>
            <w:hideMark/>
          </w:tcPr>
          <w:p w:rsidRPr="003F2A8E" w:rsidR="00521B8F" w:rsidP="00424754" w:rsidRDefault="003A7F46">
            <w:pPr>
              <w:jc w:val="center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RB</w:t>
            </w:r>
          </w:p>
        </w:tc>
        <w:tc>
          <w:tcPr>
            <w:tcW w:w="1565" w:type="dxa"/>
            <w:noWrap/>
            <w:hideMark/>
          </w:tcPr>
          <w:p w:rsidRPr="003F2A8E" w:rsidR="00521B8F" w:rsidP="00424754" w:rsidRDefault="003A7F46">
            <w:pPr>
              <w:jc w:val="center"/>
              <w:cnfStyle w:val="1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OIB</w:t>
            </w:r>
          </w:p>
        </w:tc>
        <w:tc>
          <w:tcPr>
            <w:tcW w:w="3534" w:type="dxa"/>
            <w:noWrap/>
            <w:hideMark/>
          </w:tcPr>
          <w:p w:rsidRPr="003F2A8E" w:rsidR="00521B8F" w:rsidP="00424754" w:rsidRDefault="003A7F46">
            <w:pPr>
              <w:jc w:val="center"/>
              <w:cnfStyle w:val="1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IME I PREZIME RADNIKA</w:t>
            </w:r>
          </w:p>
        </w:tc>
        <w:tc>
          <w:tcPr>
            <w:tcW w:w="1461" w:type="dxa"/>
            <w:hideMark/>
          </w:tcPr>
          <w:p w:rsidRPr="003F2A8E" w:rsidR="00521B8F" w:rsidP="00424754" w:rsidRDefault="003A7F46">
            <w:pPr>
              <w:jc w:val="center"/>
              <w:cnfStyle w:val="1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IZNOS OBVEZE</w:t>
            </w:r>
          </w:p>
        </w:tc>
      </w:tr>
      <w:tr w:rsidRPr="003F2A8E" w:rsidR="00521B8F" w:rsidTr="003A7F46">
        <w:trPr>
          <w:cnfStyle w:val="000000100000"/>
          <w:trHeight w:val="314"/>
          <w:jc w:val="center"/>
        </w:trPr>
        <w:tc>
          <w:tcPr>
            <w:cnfStyle w:val="001000000000"/>
            <w:tcW w:w="1163" w:type="dxa"/>
            <w:hideMark/>
          </w:tcPr>
          <w:p w:rsidRPr="00D96925" w:rsidR="00521B8F" w:rsidP="00424754" w:rsidRDefault="00521B8F">
            <w:pPr>
              <w:jc w:val="center"/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</w:pPr>
            <w:r w:rsidRPr="00D96925"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  <w:t>1</w:t>
            </w:r>
          </w:p>
        </w:tc>
        <w:tc>
          <w:tcPr>
            <w:tcW w:w="1565" w:type="dxa"/>
            <w:hideMark/>
          </w:tcPr>
          <w:p w:rsidRPr="003F2A8E" w:rsidR="00521B8F" w:rsidP="00424754" w:rsidRDefault="00521B8F">
            <w:pPr>
              <w:jc w:val="center"/>
              <w:cnfStyle w:val="0000001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22805658765</w:t>
            </w:r>
          </w:p>
        </w:tc>
        <w:tc>
          <w:tcPr>
            <w:tcW w:w="3534" w:type="dxa"/>
            <w:noWrap/>
            <w:hideMark/>
          </w:tcPr>
          <w:p w:rsidRPr="003F2A8E" w:rsidR="00521B8F" w:rsidP="00424754" w:rsidRDefault="00521B8F">
            <w:pPr>
              <w:jc w:val="center"/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Stjepan Divjak</w:t>
            </w:r>
          </w:p>
        </w:tc>
        <w:tc>
          <w:tcPr>
            <w:tcW w:w="1461" w:type="dxa"/>
            <w:noWrap/>
            <w:hideMark/>
          </w:tcPr>
          <w:p w:rsidRPr="003F2A8E" w:rsidR="00521B8F" w:rsidP="00424754" w:rsidRDefault="00521B8F">
            <w:pPr>
              <w:jc w:val="center"/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67.268,62</w:t>
            </w:r>
          </w:p>
        </w:tc>
      </w:tr>
      <w:tr w:rsidRPr="003F2A8E" w:rsidR="00521B8F" w:rsidTr="003A7F46">
        <w:trPr>
          <w:trHeight w:val="314"/>
          <w:jc w:val="center"/>
        </w:trPr>
        <w:tc>
          <w:tcPr>
            <w:cnfStyle w:val="001000000000"/>
            <w:tcW w:w="1163" w:type="dxa"/>
            <w:hideMark/>
          </w:tcPr>
          <w:p w:rsidRPr="00D96925" w:rsidR="00521B8F" w:rsidP="00424754" w:rsidRDefault="00521B8F">
            <w:pPr>
              <w:jc w:val="center"/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</w:pPr>
            <w:r w:rsidRPr="00D96925"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  <w:t>2</w:t>
            </w:r>
          </w:p>
        </w:tc>
        <w:tc>
          <w:tcPr>
            <w:tcW w:w="1565" w:type="dxa"/>
            <w:hideMark/>
          </w:tcPr>
          <w:p w:rsidRPr="003F2A8E" w:rsidR="00521B8F" w:rsidP="00424754" w:rsidRDefault="00521B8F">
            <w:pPr>
              <w:jc w:val="center"/>
              <w:cnfStyle w:val="0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28080635282</w:t>
            </w:r>
          </w:p>
        </w:tc>
        <w:tc>
          <w:tcPr>
            <w:tcW w:w="3534" w:type="dxa"/>
            <w:noWrap/>
            <w:hideMark/>
          </w:tcPr>
          <w:p w:rsidRPr="003F2A8E" w:rsidR="00521B8F" w:rsidP="00424754" w:rsidRDefault="00521B8F">
            <w:pPr>
              <w:jc w:val="center"/>
              <w:cnfStyle w:val="0000000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Lovro Benčević</w:t>
            </w:r>
          </w:p>
        </w:tc>
        <w:tc>
          <w:tcPr>
            <w:tcW w:w="1461" w:type="dxa"/>
            <w:hideMark/>
          </w:tcPr>
          <w:p w:rsidRPr="003F2A8E" w:rsidR="00521B8F" w:rsidP="00424754" w:rsidRDefault="00521B8F">
            <w:pPr>
              <w:jc w:val="center"/>
              <w:cnfStyle w:val="0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44.914,29</w:t>
            </w:r>
          </w:p>
        </w:tc>
      </w:tr>
      <w:tr w:rsidRPr="003F2A8E" w:rsidR="00521B8F" w:rsidTr="003A7F46">
        <w:trPr>
          <w:cnfStyle w:val="000000100000"/>
          <w:trHeight w:val="314"/>
          <w:jc w:val="center"/>
        </w:trPr>
        <w:tc>
          <w:tcPr>
            <w:cnfStyle w:val="001000000000"/>
            <w:tcW w:w="1163" w:type="dxa"/>
            <w:hideMark/>
          </w:tcPr>
          <w:p w:rsidRPr="00D96925" w:rsidR="00521B8F" w:rsidP="00424754" w:rsidRDefault="00521B8F">
            <w:pPr>
              <w:jc w:val="center"/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</w:pPr>
            <w:r w:rsidRPr="00D96925"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  <w:t>3</w:t>
            </w:r>
          </w:p>
        </w:tc>
        <w:tc>
          <w:tcPr>
            <w:tcW w:w="1565" w:type="dxa"/>
            <w:hideMark/>
          </w:tcPr>
          <w:p w:rsidRPr="003F2A8E" w:rsidR="00521B8F" w:rsidP="00424754" w:rsidRDefault="00521B8F">
            <w:pPr>
              <w:jc w:val="center"/>
              <w:cnfStyle w:val="0000001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71772424228</w:t>
            </w:r>
          </w:p>
        </w:tc>
        <w:tc>
          <w:tcPr>
            <w:tcW w:w="3534" w:type="dxa"/>
            <w:noWrap/>
            <w:hideMark/>
          </w:tcPr>
          <w:p w:rsidRPr="003F2A8E" w:rsidR="00521B8F" w:rsidP="00424754" w:rsidRDefault="00521B8F">
            <w:pPr>
              <w:jc w:val="center"/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Jadranka Divjak</w:t>
            </w:r>
          </w:p>
        </w:tc>
        <w:tc>
          <w:tcPr>
            <w:tcW w:w="1461" w:type="dxa"/>
            <w:hideMark/>
          </w:tcPr>
          <w:p w:rsidRPr="003F2A8E" w:rsidR="00521B8F" w:rsidP="00424754" w:rsidRDefault="00521B8F">
            <w:pPr>
              <w:jc w:val="center"/>
              <w:cnfStyle w:val="0000001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10.614,24</w:t>
            </w:r>
          </w:p>
        </w:tc>
      </w:tr>
      <w:tr w:rsidRPr="003F2A8E" w:rsidR="00521B8F" w:rsidTr="003A7F46">
        <w:trPr>
          <w:trHeight w:val="314"/>
          <w:jc w:val="center"/>
        </w:trPr>
        <w:tc>
          <w:tcPr>
            <w:cnfStyle w:val="001000000000"/>
            <w:tcW w:w="1163" w:type="dxa"/>
            <w:hideMark/>
          </w:tcPr>
          <w:p w:rsidRPr="00D96925" w:rsidR="00521B8F" w:rsidP="00424754" w:rsidRDefault="00521B8F">
            <w:pPr>
              <w:jc w:val="center"/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</w:pPr>
            <w:r w:rsidRPr="00D96925"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  <w:t>4</w:t>
            </w:r>
          </w:p>
        </w:tc>
        <w:tc>
          <w:tcPr>
            <w:tcW w:w="1565" w:type="dxa"/>
            <w:hideMark/>
          </w:tcPr>
          <w:p w:rsidRPr="003F2A8E" w:rsidR="00521B8F" w:rsidP="00424754" w:rsidRDefault="00521B8F">
            <w:pPr>
              <w:jc w:val="center"/>
              <w:cnfStyle w:val="0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22805658765</w:t>
            </w:r>
          </w:p>
        </w:tc>
        <w:tc>
          <w:tcPr>
            <w:tcW w:w="3534" w:type="dxa"/>
            <w:noWrap/>
            <w:hideMark/>
          </w:tcPr>
          <w:p w:rsidRPr="003F2A8E" w:rsidR="00521B8F" w:rsidP="00424754" w:rsidRDefault="00521B8F">
            <w:pPr>
              <w:jc w:val="center"/>
              <w:cnfStyle w:val="0000000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Stjepan Divjak</w:t>
            </w:r>
          </w:p>
        </w:tc>
        <w:tc>
          <w:tcPr>
            <w:tcW w:w="1461" w:type="dxa"/>
            <w:hideMark/>
          </w:tcPr>
          <w:p w:rsidRPr="003F2A8E" w:rsidR="00521B8F" w:rsidP="00424754" w:rsidRDefault="00521B8F">
            <w:pPr>
              <w:jc w:val="center"/>
              <w:cnfStyle w:val="0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19.520,00</w:t>
            </w:r>
          </w:p>
        </w:tc>
      </w:tr>
      <w:tr w:rsidRPr="003F2A8E" w:rsidR="00521B8F" w:rsidTr="003A7F46">
        <w:trPr>
          <w:cnfStyle w:val="000000100000"/>
          <w:trHeight w:val="314"/>
          <w:jc w:val="center"/>
        </w:trPr>
        <w:tc>
          <w:tcPr>
            <w:cnfStyle w:val="001000000000"/>
            <w:tcW w:w="1163" w:type="dxa"/>
            <w:noWrap/>
            <w:hideMark/>
          </w:tcPr>
          <w:p w:rsidRPr="003F2A8E" w:rsidR="00521B8F" w:rsidP="00424754" w:rsidRDefault="00521B8F">
            <w:pPr>
              <w:jc w:val="center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</w:p>
        </w:tc>
        <w:tc>
          <w:tcPr>
            <w:tcW w:w="1565" w:type="dxa"/>
            <w:noWrap/>
            <w:hideMark/>
          </w:tcPr>
          <w:p w:rsidRPr="003F2A8E" w:rsidR="00521B8F" w:rsidP="00424754" w:rsidRDefault="00521B8F">
            <w:pPr>
              <w:jc w:val="center"/>
              <w:cnfStyle w:val="000000100000"/>
              <w:rPr>
                <w:rFonts w:ascii="Arial Narrow" w:hAnsi="Arial Narrow" w:eastAsia="Times New Roman" w:cs="Arial"/>
                <w:b/>
                <w:sz w:val="22"/>
                <w:szCs w:val="22"/>
                <w:lang w:val="hr-HR" w:eastAsia="hr-HR"/>
              </w:rPr>
            </w:pPr>
          </w:p>
        </w:tc>
        <w:tc>
          <w:tcPr>
            <w:tcW w:w="3534" w:type="dxa"/>
            <w:noWrap/>
            <w:hideMark/>
          </w:tcPr>
          <w:p w:rsidRPr="003F2A8E" w:rsidR="00521B8F" w:rsidP="00424754" w:rsidRDefault="00644B3F">
            <w:pPr>
              <w:jc w:val="center"/>
              <w:cnfStyle w:val="000000100000"/>
              <w:rPr>
                <w:rFonts w:ascii="Arial Narrow" w:hAnsi="Arial Narrow" w:eastAsia="Times New Roman" w:cs="Arial"/>
                <w:b/>
                <w:sz w:val="22"/>
                <w:szCs w:val="22"/>
                <w:lang w:val="hr-HR" w:eastAsia="hr-HR"/>
              </w:rPr>
            </w:pPr>
            <w:r>
              <w:rPr>
                <w:rFonts w:ascii="Arial Narrow" w:hAnsi="Arial Narrow" w:eastAsia="Times New Roman" w:cs="Arial"/>
                <w:b/>
                <w:sz w:val="22"/>
                <w:szCs w:val="22"/>
                <w:lang w:val="hr-HR" w:eastAsia="hr-HR"/>
              </w:rPr>
              <w:t>UKUPNO</w:t>
            </w:r>
            <w:r w:rsidRPr="003F2A8E" w:rsidR="00521B8F">
              <w:rPr>
                <w:rFonts w:ascii="Arial Narrow" w:hAnsi="Arial Narrow" w:eastAsia="Times New Roman" w:cs="Arial"/>
                <w:b/>
                <w:sz w:val="22"/>
                <w:szCs w:val="22"/>
                <w:lang w:val="hr-HR" w:eastAsia="hr-HR"/>
              </w:rPr>
              <w:t>:</w:t>
            </w:r>
          </w:p>
        </w:tc>
        <w:tc>
          <w:tcPr>
            <w:tcW w:w="1461" w:type="dxa"/>
            <w:noWrap/>
            <w:hideMark/>
          </w:tcPr>
          <w:p w:rsidRPr="003F2A8E" w:rsidR="00521B8F" w:rsidP="00424754" w:rsidRDefault="00521B8F">
            <w:pPr>
              <w:jc w:val="center"/>
              <w:cnfStyle w:val="000000100000"/>
              <w:rPr>
                <w:rFonts w:ascii="Arial Narrow" w:hAnsi="Arial Narrow" w:eastAsia="Times New Roman" w:cs="Arial"/>
                <w:b/>
                <w:sz w:val="22"/>
                <w:szCs w:val="22"/>
                <w:lang w:val="hr-HR" w:eastAsia="hr-HR"/>
              </w:rPr>
            </w:pPr>
            <w:r w:rsidRPr="003F2A8E">
              <w:rPr>
                <w:rFonts w:ascii="Arial Narrow" w:hAnsi="Arial Narrow" w:eastAsia="Times New Roman" w:cs="Arial"/>
                <w:b/>
                <w:sz w:val="22"/>
                <w:szCs w:val="22"/>
                <w:lang w:val="hr-HR" w:eastAsia="hr-HR"/>
              </w:rPr>
              <w:t>142.317,15</w:t>
            </w:r>
          </w:p>
        </w:tc>
      </w:tr>
    </w:tbl>
    <w:p w:rsidR="00DF19B9" w:rsidP="00521B8F" w:rsidRDefault="00DF19B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</w:rPr>
      </w:pPr>
    </w:p>
    <w:p w:rsidRPr="000807BB" w:rsidR="00CF7CC4" w:rsidP="00521B8F" w:rsidRDefault="0044009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</w:rPr>
      </w:pPr>
      <w:r w:rsidRPr="000807BB">
        <w:rPr>
          <w:rFonts w:ascii="Arial Narrow" w:hAnsi="Arial Narrow" w:cs="Arial"/>
          <w:i/>
          <w:sz w:val="24"/>
          <w:szCs w:val="24"/>
        </w:rPr>
        <w:t>Prioritetne tra</w:t>
      </w:r>
      <w:r w:rsidRPr="000807BB">
        <w:rPr>
          <w:rFonts w:ascii="Arial Narrow" w:hAnsi="Arial Narrow" w:cs="Calibri"/>
          <w:i/>
          <w:sz w:val="24"/>
          <w:szCs w:val="24"/>
        </w:rPr>
        <w:t>ž</w:t>
      </w:r>
      <w:r w:rsidRPr="000807BB">
        <w:rPr>
          <w:rFonts w:ascii="Arial Narrow" w:hAnsi="Arial Narrow" w:cs="Arial"/>
          <w:i/>
          <w:sz w:val="24"/>
          <w:szCs w:val="24"/>
        </w:rPr>
        <w:t>bine</w:t>
      </w:r>
    </w:p>
    <w:p w:rsidR="001F796A" w:rsidP="000807BB" w:rsidRDefault="001F796A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</w:rPr>
      </w:pPr>
    </w:p>
    <w:p w:rsidR="00733C3D" w:rsidP="000807BB" w:rsidRDefault="00733C3D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</w:rPr>
      </w:pPr>
    </w:p>
    <w:p w:rsidR="00583733" w:rsidP="000807BB" w:rsidRDefault="00583733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</w:rPr>
      </w:pPr>
    </w:p>
    <w:p w:rsidR="00583733" w:rsidP="000807BB" w:rsidRDefault="00583733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</w:rPr>
      </w:pPr>
    </w:p>
    <w:p w:rsidR="0066069F" w:rsidP="000807BB" w:rsidRDefault="0066069F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</w:rPr>
      </w:pPr>
    </w:p>
    <w:p w:rsidR="00733C3D" w:rsidP="000807BB" w:rsidRDefault="00733C3D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</w:rPr>
      </w:pPr>
    </w:p>
    <w:p w:rsidRPr="000807BB" w:rsidR="00733C3D" w:rsidP="000807BB" w:rsidRDefault="00583733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</w:rPr>
      </w:pPr>
      <w:r>
        <w:rPr>
          <w:noProof/>
          <w:color w:val="0000FF"/>
          <w:lang w:val="hr-HR" w:eastAsia="hr-HR"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margin">
              <wp:align>center</wp:align>
            </wp:positionH>
            <wp:positionV relativeFrom="paragraph">
              <wp:posOffset>13970</wp:posOffset>
            </wp:positionV>
            <wp:extent cx="4495800" cy="2994372"/>
            <wp:effectExtent l="0" t="0" r="0" b="0"/>
            <wp:wrapSquare wrapText="bothSides"/>
            <wp:docPr id="3" name="irc_mi" descr="Povezana slika">
              <a:hlinkClick r:id="rId1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rc_mi" descr="Povezana slika">
                      <a:hlinkClick r:id="rId17"/>
                    </pic:cNvPr>
                    <pic:cNvPicPr>
                      <a:picLocks noChangeAspect="true" noChangeArrowheads="true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299437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Pr="00733C3D" w:rsidR="001F796A" w:rsidP="00521B8F" w:rsidRDefault="001F796A">
      <w:pPr>
        <w:spacing w:after="0" w:line="360" w:lineRule="auto"/>
        <w:contextualSpacing/>
        <w:rPr>
          <w:rFonts w:ascii="Arial Narrow" w:hAnsi="Arial Narrow" w:cs="Arial"/>
          <w:i/>
          <w:sz w:val="24"/>
          <w:szCs w:val="24"/>
        </w:rPr>
      </w:pPr>
    </w:p>
    <w:p w:rsidRPr="000807BB" w:rsidR="001F796A" w:rsidP="000807BB" w:rsidRDefault="001F796A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</w:rPr>
      </w:pPr>
    </w:p>
    <w:p w:rsidRPr="000807BB" w:rsidR="001F796A" w:rsidP="00583733" w:rsidRDefault="009005FF">
      <w:pPr>
        <w:spacing w:line="360" w:lineRule="auto"/>
        <w:jc w:val="center"/>
        <w:rPr>
          <w:rFonts w:ascii="Arial Narrow" w:hAnsi="Arial Narrow" w:cs="Arial"/>
          <w:i/>
          <w:sz w:val="24"/>
          <w:szCs w:val="24"/>
        </w:rPr>
      </w:pPr>
      <w:r w:rsidRPr="000807BB">
        <w:rPr>
          <w:rFonts w:ascii="Arial Narrow" w:hAnsi="Arial Narrow" w:cs="Arial"/>
          <w:i/>
          <w:sz w:val="24"/>
          <w:szCs w:val="24"/>
        </w:rPr>
        <w:br w:type="page"/>
      </w:r>
    </w:p>
    <w:p w:rsidRPr="003F2A8E" w:rsidR="00B020FA" w:rsidP="000E16F3" w:rsidRDefault="00865422">
      <w:pPr>
        <w:pStyle w:val="Naslov1"/>
        <w:rPr>
          <w:color w:val="DE6A5C" w:themeColor="accent2" w:themeTint="99"/>
        </w:rPr>
      </w:pPr>
      <w:bookmarkStart w:name="_Toc522797247" w:id="57"/>
      <w:bookmarkStart w:name="_Toc526407782" w:id="58"/>
      <w:r w:rsidRPr="003F2A8E">
        <w:rPr>
          <w:color w:val="DE6A5C" w:themeColor="accent2" w:themeTint="99"/>
        </w:rPr>
        <w:lastRenderedPageBreak/>
        <w:t xml:space="preserve">2. </w:t>
      </w:r>
      <w:r w:rsidRPr="003F2A8E" w:rsidR="006C3CF6">
        <w:rPr>
          <w:color w:val="DE6A5C" w:themeColor="accent2" w:themeTint="99"/>
        </w:rPr>
        <w:t>IZ</w:t>
      </w:r>
      <w:r w:rsidRPr="003F2A8E" w:rsidR="00922236">
        <w:rPr>
          <w:color w:val="DE6A5C" w:themeColor="accent2" w:themeTint="99"/>
        </w:rPr>
        <w:t>R</w:t>
      </w:r>
      <w:r w:rsidRPr="003F2A8E" w:rsidR="006C3CF6">
        <w:rPr>
          <w:color w:val="DE6A5C" w:themeColor="accent2" w:themeTint="99"/>
        </w:rPr>
        <w:t>A</w:t>
      </w:r>
      <w:r w:rsidRPr="003F2A8E" w:rsidR="006C3CF6">
        <w:rPr>
          <w:rFonts w:cs="Calibri"/>
          <w:color w:val="DE6A5C" w:themeColor="accent2" w:themeTint="99"/>
        </w:rPr>
        <w:t>Č</w:t>
      </w:r>
      <w:r w:rsidRPr="003F2A8E" w:rsidR="006C3CF6">
        <w:rPr>
          <w:color w:val="DE6A5C" w:themeColor="accent2" w:themeTint="99"/>
        </w:rPr>
        <w:t>UN MANJKA LIKVIDNIH SREDSTAVA NA DAN PRI</w:t>
      </w:r>
      <w:r w:rsidRPr="003F2A8E" w:rsidR="00F670E5">
        <w:rPr>
          <w:color w:val="DE6A5C" w:themeColor="accent2" w:themeTint="99"/>
        </w:rPr>
        <w:t>LO</w:t>
      </w:r>
      <w:r w:rsidRPr="003F2A8E" w:rsidR="00F670E5">
        <w:rPr>
          <w:rFonts w:cs="Calibri"/>
          <w:color w:val="DE6A5C" w:themeColor="accent2" w:themeTint="99"/>
        </w:rPr>
        <w:t>Ž</w:t>
      </w:r>
      <w:r w:rsidRPr="003F2A8E" w:rsidR="00F670E5">
        <w:rPr>
          <w:color w:val="DE6A5C" w:themeColor="accent2" w:themeTint="99"/>
        </w:rPr>
        <w:t xml:space="preserve">ENIH FINANCIJSKIH </w:t>
      </w:r>
      <w:r w:rsidRPr="003F2A8E" w:rsidR="00F07B3D">
        <w:rPr>
          <w:color w:val="DE6A5C" w:themeColor="accent2" w:themeTint="99"/>
        </w:rPr>
        <w:t>IZVJEŠTAJA</w:t>
      </w:r>
      <w:bookmarkEnd w:id="54"/>
      <w:bookmarkEnd w:id="55"/>
      <w:bookmarkEnd w:id="56"/>
      <w:bookmarkEnd w:id="57"/>
      <w:bookmarkEnd w:id="58"/>
      <w:r w:rsidRPr="003F2A8E" w:rsidR="00F670E5">
        <w:rPr>
          <w:color w:val="DE6A5C" w:themeColor="accent2" w:themeTint="99"/>
        </w:rPr>
        <w:t xml:space="preserve"> </w:t>
      </w:r>
    </w:p>
    <w:bookmarkEnd w:id="18"/>
    <w:bookmarkEnd w:id="53"/>
    <w:p w:rsidRPr="003F2A8E" w:rsidR="00F07B3D" w:rsidP="000807BB" w:rsidRDefault="00F07B3D">
      <w:pPr>
        <w:pStyle w:val="Tijeloteksta"/>
        <w:spacing w:after="0" w:line="360" w:lineRule="auto"/>
        <w:contextualSpacing/>
        <w:rPr>
          <w:rFonts w:ascii="Arial Narrow" w:hAnsi="Arial Narrow" w:cs="Arial"/>
          <w:color w:val="DE6A5C" w:themeColor="accent2" w:themeTint="99"/>
          <w:sz w:val="24"/>
          <w:szCs w:val="24"/>
          <w:lang w:val="hr-HR"/>
        </w:rPr>
      </w:pPr>
    </w:p>
    <w:p w:rsidR="00AC7C14" w:rsidP="000807BB" w:rsidRDefault="00F07B3D">
      <w:pPr>
        <w:pStyle w:val="Tijeloteksta"/>
        <w:spacing w:after="0" w:line="360" w:lineRule="auto"/>
        <w:contextualSpacing/>
        <w:rPr>
          <w:rFonts w:ascii="Arial Narrow" w:hAnsi="Arial Narrow" w:cs="Arial"/>
          <w:sz w:val="24"/>
          <w:szCs w:val="24"/>
          <w:lang w:val="hr-HR"/>
        </w:rPr>
      </w:pPr>
      <w:r w:rsidRPr="000807BB">
        <w:rPr>
          <w:rFonts w:ascii="Arial Narrow" w:hAnsi="Arial Narrow" w:cs="Arial"/>
          <w:sz w:val="24"/>
          <w:szCs w:val="24"/>
          <w:lang w:val="hr-HR"/>
        </w:rPr>
        <w:t xml:space="preserve">U nastavku je prikazan </w:t>
      </w:r>
      <w:r w:rsidRPr="000807BB" w:rsidR="001D1FCB">
        <w:rPr>
          <w:rFonts w:ascii="Arial Narrow" w:hAnsi="Arial Narrow" w:cs="Arial"/>
          <w:sz w:val="24"/>
          <w:szCs w:val="24"/>
          <w:lang w:val="hr-HR"/>
        </w:rPr>
        <w:t>izra</w:t>
      </w:r>
      <w:r w:rsidRPr="000807BB" w:rsidR="001D1FCB">
        <w:rPr>
          <w:rFonts w:ascii="Arial Narrow" w:hAnsi="Arial Narrow" w:cs="Calibri"/>
          <w:sz w:val="24"/>
          <w:szCs w:val="24"/>
          <w:lang w:val="hr-HR"/>
        </w:rPr>
        <w:t>č</w:t>
      </w:r>
      <w:r w:rsidRPr="000807BB" w:rsidR="001D1FCB">
        <w:rPr>
          <w:rFonts w:ascii="Arial Narrow" w:hAnsi="Arial Narrow" w:cs="Arial"/>
          <w:sz w:val="24"/>
          <w:szCs w:val="24"/>
          <w:lang w:val="hr-HR"/>
        </w:rPr>
        <w:t>un manjka</w:t>
      </w:r>
      <w:r w:rsidRPr="000807BB">
        <w:rPr>
          <w:rFonts w:ascii="Arial Narrow" w:hAnsi="Arial Narrow" w:cs="Arial"/>
          <w:sz w:val="24"/>
          <w:szCs w:val="24"/>
          <w:lang w:val="hr-HR"/>
        </w:rPr>
        <w:t xml:space="preserve"> likvidnih sredstava na dan </w:t>
      </w:r>
      <w:r w:rsidR="00521B8F">
        <w:rPr>
          <w:rFonts w:ascii="Arial Narrow" w:hAnsi="Arial Narrow" w:cs="Arial"/>
          <w:sz w:val="24"/>
          <w:szCs w:val="24"/>
          <w:lang w:val="hr-HR"/>
        </w:rPr>
        <w:t>28.02</w:t>
      </w:r>
      <w:r w:rsidRPr="000807BB" w:rsidR="00823A12">
        <w:rPr>
          <w:rFonts w:ascii="Arial Narrow" w:hAnsi="Arial Narrow" w:cs="Arial"/>
          <w:sz w:val="24"/>
          <w:szCs w:val="24"/>
          <w:lang w:val="hr-HR"/>
        </w:rPr>
        <w:t>.201</w:t>
      </w:r>
      <w:r w:rsidRPr="000807BB" w:rsidR="00C14CE8">
        <w:rPr>
          <w:rFonts w:ascii="Arial Narrow" w:hAnsi="Arial Narrow" w:cs="Arial"/>
          <w:sz w:val="24"/>
          <w:szCs w:val="24"/>
          <w:lang w:val="hr-HR"/>
        </w:rPr>
        <w:t>8</w:t>
      </w:r>
      <w:r w:rsidRPr="000807BB" w:rsidR="00447DDA">
        <w:rPr>
          <w:rFonts w:ascii="Arial Narrow" w:hAnsi="Arial Narrow" w:cs="Arial"/>
          <w:sz w:val="24"/>
          <w:szCs w:val="24"/>
          <w:lang w:val="hr-HR"/>
        </w:rPr>
        <w:t>.</w:t>
      </w:r>
      <w:r w:rsidR="00521B8F">
        <w:rPr>
          <w:rFonts w:ascii="Arial Narrow" w:hAnsi="Arial Narrow" w:cs="Arial"/>
          <w:sz w:val="24"/>
          <w:szCs w:val="24"/>
          <w:lang w:val="hr-HR"/>
        </w:rPr>
        <w:t xml:space="preserve"> godine</w:t>
      </w:r>
    </w:p>
    <w:p w:rsidR="00521B8F" w:rsidP="000807BB" w:rsidRDefault="00521B8F">
      <w:pPr>
        <w:pStyle w:val="Tijeloteksta"/>
        <w:spacing w:after="0" w:line="360" w:lineRule="auto"/>
        <w:contextualSpacing/>
        <w:rPr>
          <w:rFonts w:ascii="Arial Narrow" w:hAnsi="Arial Narrow" w:cs="Arial"/>
          <w:sz w:val="24"/>
          <w:szCs w:val="24"/>
          <w:lang w:val="hr-HR"/>
        </w:rPr>
      </w:pPr>
    </w:p>
    <w:p w:rsidRPr="000807BB" w:rsidR="00521B8F" w:rsidP="000807BB" w:rsidRDefault="00521B8F">
      <w:pPr>
        <w:pStyle w:val="Tijeloteksta"/>
        <w:spacing w:after="0" w:line="360" w:lineRule="auto"/>
        <w:contextualSpacing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ListTable1LightAccent6"/>
        <w:tblW w:w="7509" w:type="dxa"/>
        <w:jc w:val="center"/>
        <w:tblLook w:firstRow="1" w:lastRow="0" w:firstColumn="1" w:lastColumn="0" w:noHBand="0" w:noVBand="1" w:val="04A0"/>
      </w:tblPr>
      <w:tblGrid>
        <w:gridCol w:w="5538"/>
        <w:gridCol w:w="1971"/>
      </w:tblGrid>
      <w:tr w:rsidRPr="006D2B9E" w:rsidR="00521B8F" w:rsidTr="003A7F46">
        <w:trPr>
          <w:cnfStyle w:val="100000000000"/>
          <w:trHeight w:val="282"/>
          <w:jc w:val="center"/>
        </w:trPr>
        <w:tc>
          <w:tcPr>
            <w:cnfStyle w:val="001000000000"/>
            <w:tcW w:w="5538" w:type="dxa"/>
            <w:noWrap/>
            <w:hideMark/>
          </w:tcPr>
          <w:p w:rsidRPr="006D2B9E" w:rsidR="00521B8F" w:rsidP="00424754" w:rsidRDefault="00521B8F">
            <w:pPr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POZICIJA</w:t>
            </w:r>
          </w:p>
        </w:tc>
        <w:tc>
          <w:tcPr>
            <w:tcW w:w="1971" w:type="dxa"/>
            <w:noWrap/>
            <w:hideMark/>
          </w:tcPr>
          <w:p w:rsidRPr="006D2B9E" w:rsidR="00521B8F" w:rsidP="00424754" w:rsidRDefault="00521B8F">
            <w:pPr>
              <w:cnfStyle w:val="1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IZNOS</w:t>
            </w:r>
          </w:p>
        </w:tc>
      </w:tr>
      <w:tr w:rsidRPr="006D2B9E" w:rsidR="00521B8F" w:rsidTr="003A7F46">
        <w:trPr>
          <w:cnfStyle w:val="000000100000"/>
          <w:trHeight w:val="431"/>
          <w:jc w:val="center"/>
        </w:trPr>
        <w:tc>
          <w:tcPr>
            <w:cnfStyle w:val="001000000000"/>
            <w:tcW w:w="5538" w:type="dxa"/>
            <w:hideMark/>
          </w:tcPr>
          <w:p w:rsidRPr="006D2B9E" w:rsidR="00521B8F" w:rsidP="00424754" w:rsidRDefault="00521B8F">
            <w:pPr>
              <w:rPr>
                <w:rFonts w:ascii="Arial Narrow" w:hAnsi="Arial Narrow" w:eastAsia="Times New Roman" w:cs="Arial"/>
                <w:b w:val="false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b w:val="false"/>
                <w:sz w:val="22"/>
                <w:szCs w:val="22"/>
                <w:lang w:val="hr-HR" w:eastAsia="hr-HR"/>
              </w:rPr>
              <w:t xml:space="preserve">    1. Alati, pogonski inventar i transportna imovina</w:t>
            </w:r>
          </w:p>
        </w:tc>
        <w:tc>
          <w:tcPr>
            <w:tcW w:w="1971" w:type="dxa"/>
            <w:noWrap/>
            <w:hideMark/>
          </w:tcPr>
          <w:p w:rsidRPr="006D2B9E" w:rsidR="00521B8F" w:rsidP="00424754" w:rsidRDefault="00521B8F">
            <w:pPr>
              <w:jc w:val="right"/>
              <w:cnfStyle w:val="0000001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23.857</w:t>
            </w:r>
          </w:p>
        </w:tc>
      </w:tr>
      <w:tr w:rsidRPr="006D2B9E" w:rsidR="00521B8F" w:rsidTr="003A7F46">
        <w:trPr>
          <w:trHeight w:val="282"/>
          <w:jc w:val="center"/>
        </w:trPr>
        <w:tc>
          <w:tcPr>
            <w:cnfStyle w:val="001000000000"/>
            <w:tcW w:w="5538" w:type="dxa"/>
            <w:hideMark/>
          </w:tcPr>
          <w:p w:rsidRPr="006D2B9E" w:rsidR="00521B8F" w:rsidP="00424754" w:rsidRDefault="00521B8F">
            <w:pPr>
              <w:rPr>
                <w:rFonts w:ascii="Arial Narrow" w:hAnsi="Arial Narrow" w:eastAsia="Times New Roman" w:cs="Arial"/>
                <w:b w:val="false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b w:val="false"/>
                <w:sz w:val="22"/>
                <w:szCs w:val="22"/>
                <w:lang w:val="hr-HR" w:eastAsia="hr-HR"/>
              </w:rPr>
              <w:t xml:space="preserve">    2. Potraživanja od kupaca</w:t>
            </w:r>
          </w:p>
        </w:tc>
        <w:tc>
          <w:tcPr>
            <w:tcW w:w="1971" w:type="dxa"/>
            <w:noWrap/>
            <w:hideMark/>
          </w:tcPr>
          <w:p w:rsidRPr="006D2B9E" w:rsidR="00521B8F" w:rsidP="00424754" w:rsidRDefault="00521B8F">
            <w:pPr>
              <w:jc w:val="right"/>
              <w:cnfStyle w:val="0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18.750</w:t>
            </w:r>
          </w:p>
        </w:tc>
      </w:tr>
      <w:tr w:rsidRPr="006D2B9E" w:rsidR="00521B8F" w:rsidTr="003A7F46">
        <w:trPr>
          <w:cnfStyle w:val="000000100000"/>
          <w:trHeight w:val="431"/>
          <w:jc w:val="center"/>
        </w:trPr>
        <w:tc>
          <w:tcPr>
            <w:cnfStyle w:val="001000000000"/>
            <w:tcW w:w="5538" w:type="dxa"/>
            <w:hideMark/>
          </w:tcPr>
          <w:p w:rsidRPr="006D2B9E" w:rsidR="00521B8F" w:rsidP="00424754" w:rsidRDefault="00521B8F">
            <w:pPr>
              <w:rPr>
                <w:rFonts w:ascii="Arial Narrow" w:hAnsi="Arial Narrow" w:eastAsia="Times New Roman" w:cs="Arial"/>
                <w:b w:val="false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b w:val="false"/>
                <w:sz w:val="22"/>
                <w:szCs w:val="22"/>
                <w:lang w:val="hr-HR" w:eastAsia="hr-HR"/>
              </w:rPr>
              <w:t xml:space="preserve">    3. Potraživanja od države i drugih institucija</w:t>
            </w:r>
          </w:p>
        </w:tc>
        <w:tc>
          <w:tcPr>
            <w:tcW w:w="1971" w:type="dxa"/>
            <w:noWrap/>
            <w:hideMark/>
          </w:tcPr>
          <w:p w:rsidRPr="006D2B9E" w:rsidR="00521B8F" w:rsidP="00424754" w:rsidRDefault="00521B8F">
            <w:pPr>
              <w:jc w:val="right"/>
              <w:cnfStyle w:val="0000001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27.620</w:t>
            </w:r>
          </w:p>
        </w:tc>
      </w:tr>
      <w:tr w:rsidRPr="006D2B9E" w:rsidR="00521B8F" w:rsidTr="003A7F46">
        <w:trPr>
          <w:trHeight w:val="282"/>
          <w:jc w:val="center"/>
        </w:trPr>
        <w:tc>
          <w:tcPr>
            <w:cnfStyle w:val="001000000000"/>
            <w:tcW w:w="5538" w:type="dxa"/>
            <w:hideMark/>
          </w:tcPr>
          <w:p w:rsidRPr="006D2B9E" w:rsidR="00521B8F" w:rsidP="00424754" w:rsidRDefault="00521B8F">
            <w:pPr>
              <w:rPr>
                <w:rFonts w:ascii="Arial Narrow" w:hAnsi="Arial Narrow" w:eastAsia="Times New Roman" w:cs="Arial"/>
                <w:b w:val="false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b w:val="false"/>
                <w:sz w:val="22"/>
                <w:szCs w:val="22"/>
                <w:lang w:val="hr-HR" w:eastAsia="hr-HR"/>
              </w:rPr>
              <w:t xml:space="preserve">    4. Dani zajmovi, depoziti i slično</w:t>
            </w:r>
          </w:p>
        </w:tc>
        <w:tc>
          <w:tcPr>
            <w:tcW w:w="1971" w:type="dxa"/>
            <w:noWrap/>
            <w:hideMark/>
          </w:tcPr>
          <w:p w:rsidRPr="006D2B9E" w:rsidR="00521B8F" w:rsidP="00424754" w:rsidRDefault="00521B8F">
            <w:pPr>
              <w:jc w:val="right"/>
              <w:cnfStyle w:val="0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328.665</w:t>
            </w:r>
          </w:p>
        </w:tc>
      </w:tr>
      <w:tr w:rsidRPr="006D2B9E" w:rsidR="00521B8F" w:rsidTr="003A7F46">
        <w:trPr>
          <w:cnfStyle w:val="000000100000"/>
          <w:trHeight w:val="282"/>
          <w:jc w:val="center"/>
        </w:trPr>
        <w:tc>
          <w:tcPr>
            <w:cnfStyle w:val="001000000000"/>
            <w:tcW w:w="5538" w:type="dxa"/>
            <w:noWrap/>
            <w:hideMark/>
          </w:tcPr>
          <w:p w:rsidRPr="006D2B9E" w:rsidR="00521B8F" w:rsidP="00424754" w:rsidRDefault="00521B8F">
            <w:pPr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UKUPNO LIKVIDNA IMOVNINA</w:t>
            </w:r>
          </w:p>
        </w:tc>
        <w:tc>
          <w:tcPr>
            <w:tcW w:w="1971" w:type="dxa"/>
            <w:noWrap/>
            <w:hideMark/>
          </w:tcPr>
          <w:p w:rsidRPr="006D2B9E" w:rsidR="00521B8F" w:rsidP="00424754" w:rsidRDefault="00521B8F">
            <w:pPr>
              <w:jc w:val="right"/>
              <w:cnfStyle w:val="000000100000"/>
              <w:rPr>
                <w:rFonts w:ascii="Arial Narrow" w:hAnsi="Arial Narrow" w:eastAsia="Times New Roman" w:cs="Arial"/>
                <w:b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b/>
                <w:sz w:val="22"/>
                <w:szCs w:val="22"/>
                <w:lang w:val="hr-HR" w:eastAsia="hr-HR"/>
              </w:rPr>
              <w:t>398.892,00</w:t>
            </w:r>
          </w:p>
        </w:tc>
      </w:tr>
      <w:tr w:rsidRPr="006D2B9E" w:rsidR="00521B8F" w:rsidTr="003A7F46">
        <w:trPr>
          <w:trHeight w:val="282"/>
          <w:jc w:val="center"/>
        </w:trPr>
        <w:tc>
          <w:tcPr>
            <w:cnfStyle w:val="001000000000"/>
            <w:tcW w:w="5538" w:type="dxa"/>
            <w:hideMark/>
          </w:tcPr>
          <w:p w:rsidRPr="006D2B9E" w:rsidR="00521B8F" w:rsidP="00424754" w:rsidRDefault="00521B8F">
            <w:pPr>
              <w:rPr>
                <w:rFonts w:ascii="Arial Narrow" w:hAnsi="Arial Narrow" w:eastAsia="Times New Roman" w:cs="Arial"/>
                <w:b w:val="false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b w:val="false"/>
                <w:sz w:val="22"/>
                <w:szCs w:val="22"/>
                <w:lang w:val="hr-HR" w:eastAsia="hr-HR"/>
              </w:rPr>
              <w:t xml:space="preserve">    1. Obveze za zajmove, depozite i slično</w:t>
            </w:r>
          </w:p>
        </w:tc>
        <w:tc>
          <w:tcPr>
            <w:tcW w:w="1971" w:type="dxa"/>
            <w:noWrap/>
            <w:hideMark/>
          </w:tcPr>
          <w:p w:rsidRPr="006D2B9E" w:rsidR="00521B8F" w:rsidP="00424754" w:rsidRDefault="00521B8F">
            <w:pPr>
              <w:jc w:val="right"/>
              <w:cnfStyle w:val="0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91.358</w:t>
            </w:r>
          </w:p>
        </w:tc>
      </w:tr>
      <w:tr w:rsidRPr="006D2B9E" w:rsidR="00521B8F" w:rsidTr="003A7F46">
        <w:trPr>
          <w:cnfStyle w:val="000000100000"/>
          <w:trHeight w:val="282"/>
          <w:jc w:val="center"/>
        </w:trPr>
        <w:tc>
          <w:tcPr>
            <w:cnfStyle w:val="001000000000"/>
            <w:tcW w:w="5538" w:type="dxa"/>
            <w:hideMark/>
          </w:tcPr>
          <w:p w:rsidRPr="006D2B9E" w:rsidR="00521B8F" w:rsidP="00424754" w:rsidRDefault="00521B8F">
            <w:pPr>
              <w:rPr>
                <w:rFonts w:ascii="Arial Narrow" w:hAnsi="Arial Narrow" w:eastAsia="Times New Roman" w:cs="Arial"/>
                <w:b w:val="false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b w:val="false"/>
                <w:sz w:val="22"/>
                <w:szCs w:val="22"/>
                <w:lang w:val="hr-HR" w:eastAsia="hr-HR"/>
              </w:rPr>
              <w:t xml:space="preserve">    2. Obveze prema zaposlenicima</w:t>
            </w:r>
          </w:p>
        </w:tc>
        <w:tc>
          <w:tcPr>
            <w:tcW w:w="1971" w:type="dxa"/>
            <w:noWrap/>
            <w:hideMark/>
          </w:tcPr>
          <w:p w:rsidRPr="006D2B9E" w:rsidR="00521B8F" w:rsidP="00424754" w:rsidRDefault="00521B8F">
            <w:pPr>
              <w:jc w:val="right"/>
              <w:cnfStyle w:val="0000001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142.317</w:t>
            </w:r>
          </w:p>
        </w:tc>
      </w:tr>
      <w:tr w:rsidRPr="006D2B9E" w:rsidR="00521B8F" w:rsidTr="003A7F46">
        <w:trPr>
          <w:trHeight w:val="431"/>
          <w:jc w:val="center"/>
        </w:trPr>
        <w:tc>
          <w:tcPr>
            <w:cnfStyle w:val="001000000000"/>
            <w:tcW w:w="5538" w:type="dxa"/>
            <w:hideMark/>
          </w:tcPr>
          <w:p w:rsidRPr="006D2B9E" w:rsidR="00521B8F" w:rsidP="00424754" w:rsidRDefault="00521B8F">
            <w:pPr>
              <w:rPr>
                <w:rFonts w:ascii="Arial Narrow" w:hAnsi="Arial Narrow" w:eastAsia="Times New Roman" w:cs="Arial"/>
                <w:b w:val="false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b w:val="false"/>
                <w:sz w:val="22"/>
                <w:szCs w:val="22"/>
                <w:lang w:val="hr-HR" w:eastAsia="hr-HR"/>
              </w:rPr>
              <w:t xml:space="preserve">    3. Obveze  za poreze, doprinose i sličana davanja</w:t>
            </w:r>
          </w:p>
        </w:tc>
        <w:tc>
          <w:tcPr>
            <w:tcW w:w="1971" w:type="dxa"/>
            <w:noWrap/>
            <w:hideMark/>
          </w:tcPr>
          <w:p w:rsidRPr="006D2B9E" w:rsidR="00521B8F" w:rsidP="00424754" w:rsidRDefault="00521B8F">
            <w:pPr>
              <w:jc w:val="right"/>
              <w:cnfStyle w:val="0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326.140</w:t>
            </w:r>
          </w:p>
        </w:tc>
      </w:tr>
      <w:tr w:rsidRPr="006D2B9E" w:rsidR="00521B8F" w:rsidTr="003A7F46">
        <w:trPr>
          <w:cnfStyle w:val="000000100000"/>
          <w:trHeight w:val="282"/>
          <w:jc w:val="center"/>
        </w:trPr>
        <w:tc>
          <w:tcPr>
            <w:cnfStyle w:val="001000000000"/>
            <w:tcW w:w="5538" w:type="dxa"/>
            <w:noWrap/>
            <w:hideMark/>
          </w:tcPr>
          <w:p w:rsidRPr="006D2B9E" w:rsidR="00521B8F" w:rsidP="00424754" w:rsidRDefault="00521B8F">
            <w:pPr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UKUPNO OBVEZE</w:t>
            </w:r>
          </w:p>
        </w:tc>
        <w:tc>
          <w:tcPr>
            <w:tcW w:w="1971" w:type="dxa"/>
            <w:noWrap/>
            <w:hideMark/>
          </w:tcPr>
          <w:p w:rsidRPr="006D2B9E" w:rsidR="00521B8F" w:rsidP="00424754" w:rsidRDefault="00521B8F">
            <w:pPr>
              <w:jc w:val="right"/>
              <w:cnfStyle w:val="000000100000"/>
              <w:rPr>
                <w:rFonts w:ascii="Arial Narrow" w:hAnsi="Arial Narrow" w:eastAsia="Times New Roman" w:cs="Arial"/>
                <w:b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b/>
                <w:sz w:val="22"/>
                <w:szCs w:val="22"/>
                <w:lang w:val="hr-HR" w:eastAsia="hr-HR"/>
              </w:rPr>
              <w:t>559.815,00</w:t>
            </w:r>
          </w:p>
        </w:tc>
      </w:tr>
      <w:tr w:rsidRPr="006D2B9E" w:rsidR="00521B8F" w:rsidTr="003A7F46">
        <w:trPr>
          <w:trHeight w:val="282"/>
          <w:jc w:val="center"/>
        </w:trPr>
        <w:tc>
          <w:tcPr>
            <w:cnfStyle w:val="001000000000"/>
            <w:tcW w:w="5538" w:type="dxa"/>
            <w:noWrap/>
            <w:hideMark/>
          </w:tcPr>
          <w:p w:rsidRPr="006D2B9E" w:rsidR="00521B8F" w:rsidP="00424754" w:rsidRDefault="00521B8F">
            <w:pPr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MANJAK LIKVIDNIH SREDSTAVA</w:t>
            </w:r>
          </w:p>
        </w:tc>
        <w:tc>
          <w:tcPr>
            <w:tcW w:w="1971" w:type="dxa"/>
            <w:noWrap/>
            <w:hideMark/>
          </w:tcPr>
          <w:p w:rsidRPr="006D2B9E" w:rsidR="00521B8F" w:rsidP="00424754" w:rsidRDefault="00521B8F">
            <w:pPr>
              <w:jc w:val="right"/>
              <w:cnfStyle w:val="000000000000"/>
              <w:rPr>
                <w:rFonts w:ascii="Arial Narrow" w:hAnsi="Arial Narrow" w:eastAsia="Times New Roman" w:cs="Arial"/>
                <w:b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b/>
                <w:sz w:val="22"/>
                <w:szCs w:val="22"/>
                <w:lang w:val="hr-HR" w:eastAsia="hr-HR"/>
              </w:rPr>
              <w:t>-160.923,00</w:t>
            </w:r>
          </w:p>
        </w:tc>
      </w:tr>
    </w:tbl>
    <w:p w:rsidR="00DF19B9" w:rsidP="00390F24" w:rsidRDefault="00DF19B9">
      <w:pPr>
        <w:spacing w:after="0" w:line="360" w:lineRule="auto"/>
        <w:contextualSpacing/>
        <w:jc w:val="center"/>
        <w:rPr>
          <w:rFonts w:ascii="Arial Narrow" w:hAnsi="Arial Narrow" w:cs="Arial"/>
          <w:i/>
          <w:color w:val="000000"/>
          <w:sz w:val="24"/>
          <w:szCs w:val="24"/>
        </w:rPr>
      </w:pPr>
    </w:p>
    <w:p w:rsidRPr="000807BB" w:rsidR="00891FEC" w:rsidP="00390F24" w:rsidRDefault="00234642">
      <w:pPr>
        <w:spacing w:after="0" w:line="360" w:lineRule="auto"/>
        <w:contextualSpacing/>
        <w:jc w:val="center"/>
        <w:rPr>
          <w:rFonts w:ascii="Arial Narrow" w:hAnsi="Arial Narrow" w:cs="Arial"/>
          <w:i/>
          <w:color w:val="000000"/>
          <w:sz w:val="24"/>
          <w:szCs w:val="24"/>
        </w:rPr>
      </w:pPr>
      <w:r w:rsidRPr="000807BB">
        <w:rPr>
          <w:rFonts w:ascii="Arial Narrow" w:hAnsi="Arial Narrow" w:cs="Arial"/>
          <w:i/>
          <w:color w:val="000000"/>
          <w:sz w:val="24"/>
          <w:szCs w:val="24"/>
        </w:rPr>
        <w:t>Izra</w:t>
      </w:r>
      <w:r w:rsidRPr="000807BB">
        <w:rPr>
          <w:rFonts w:ascii="Arial Narrow" w:hAnsi="Arial Narrow" w:cs="Calibri"/>
          <w:i/>
          <w:color w:val="000000"/>
          <w:sz w:val="24"/>
          <w:szCs w:val="24"/>
        </w:rPr>
        <w:t>č</w:t>
      </w:r>
      <w:r w:rsidRPr="000807BB">
        <w:rPr>
          <w:rFonts w:ascii="Arial Narrow" w:hAnsi="Arial Narrow" w:cs="Arial"/>
          <w:i/>
          <w:color w:val="000000"/>
          <w:sz w:val="24"/>
          <w:szCs w:val="24"/>
        </w:rPr>
        <w:t>un manjka likvidnih sredstava</w:t>
      </w:r>
    </w:p>
    <w:p w:rsidRPr="000807BB" w:rsidR="00C14CE8" w:rsidP="000807BB" w:rsidRDefault="00C14CE8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</w:rPr>
      </w:pPr>
    </w:p>
    <w:p w:rsidRPr="000807BB" w:rsidR="00440099" w:rsidP="000807BB" w:rsidRDefault="00440099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</w:rPr>
      </w:pPr>
    </w:p>
    <w:p w:rsidRPr="000807BB" w:rsidR="007726D8" w:rsidP="00390F24" w:rsidRDefault="008E604D">
      <w:pPr>
        <w:pStyle w:val="MediumGrid21"/>
        <w:spacing w:after="0" w:line="360" w:lineRule="auto"/>
        <w:contextualSpacing/>
        <w:jc w:val="both"/>
        <w:rPr>
          <w:rFonts w:ascii="Arial Narrow" w:hAnsi="Arial Narrow" w:cs="Arial"/>
        </w:rPr>
      </w:pPr>
      <w:r w:rsidRPr="000807BB">
        <w:rPr>
          <w:rFonts w:ascii="Arial Narrow" w:hAnsi="Arial Narrow" w:cs="Arial"/>
        </w:rPr>
        <w:t xml:space="preserve">Manjak likvidnih sredstava na dan </w:t>
      </w:r>
      <w:r w:rsidR="00521B8F">
        <w:rPr>
          <w:rFonts w:ascii="Arial Narrow" w:hAnsi="Arial Narrow" w:cs="Arial"/>
        </w:rPr>
        <w:t>28.02</w:t>
      </w:r>
      <w:r w:rsidRPr="000807BB" w:rsidR="00C14CE8">
        <w:rPr>
          <w:rFonts w:ascii="Arial Narrow" w:hAnsi="Arial Narrow" w:cs="Arial"/>
        </w:rPr>
        <w:t>.2018</w:t>
      </w:r>
      <w:r w:rsidRPr="000807BB" w:rsidR="00447DDA">
        <w:rPr>
          <w:rFonts w:ascii="Arial Narrow" w:hAnsi="Arial Narrow" w:cs="Arial"/>
        </w:rPr>
        <w:t>.</w:t>
      </w:r>
      <w:r w:rsidRPr="000807BB">
        <w:rPr>
          <w:rFonts w:ascii="Arial Narrow" w:hAnsi="Arial Narrow" w:cs="Arial"/>
        </w:rPr>
        <w:t xml:space="preserve"> godine</w:t>
      </w:r>
      <w:r w:rsidRPr="000807BB" w:rsidR="00136C5A">
        <w:rPr>
          <w:rFonts w:ascii="Arial Narrow" w:hAnsi="Arial Narrow" w:cs="Arial"/>
        </w:rPr>
        <w:t xml:space="preserve"> prema bilan</w:t>
      </w:r>
      <w:r w:rsidRPr="000807BB" w:rsidR="00136C5A">
        <w:rPr>
          <w:rFonts w:ascii="Arial Narrow" w:hAnsi="Arial Narrow" w:cs="Calibri"/>
        </w:rPr>
        <w:t>č</w:t>
      </w:r>
      <w:r w:rsidRPr="000807BB" w:rsidR="00136C5A">
        <w:rPr>
          <w:rFonts w:ascii="Arial Narrow" w:hAnsi="Arial Narrow" w:cs="Arial"/>
        </w:rPr>
        <w:t>nim pozicijama</w:t>
      </w:r>
      <w:r w:rsidRPr="000807BB" w:rsidR="00C14CE8">
        <w:rPr>
          <w:rFonts w:ascii="Arial Narrow" w:hAnsi="Arial Narrow" w:cs="Arial"/>
        </w:rPr>
        <w:t xml:space="preserve"> iznosi</w:t>
      </w:r>
      <w:r w:rsidRPr="000807BB" w:rsidR="00834A24">
        <w:rPr>
          <w:rFonts w:ascii="Arial Narrow" w:hAnsi="Arial Narrow" w:cs="Arial"/>
        </w:rPr>
        <w:t xml:space="preserve"> </w:t>
      </w:r>
      <w:r w:rsidR="00521B8F">
        <w:rPr>
          <w:rFonts w:ascii="Arial Narrow" w:hAnsi="Arial Narrow" w:cs="Arial"/>
        </w:rPr>
        <w:t>-160.923</w:t>
      </w:r>
      <w:r w:rsidRPr="000807BB" w:rsidR="0004621C">
        <w:rPr>
          <w:rFonts w:ascii="Arial Narrow" w:hAnsi="Arial Narrow" w:cs="Arial"/>
        </w:rPr>
        <w:t>,00 kn</w:t>
      </w:r>
      <w:r w:rsidRPr="000807BB" w:rsidR="005472DC">
        <w:rPr>
          <w:rFonts w:ascii="Arial Narrow" w:hAnsi="Arial Narrow" w:cs="Arial"/>
        </w:rPr>
        <w:t xml:space="preserve"> </w:t>
      </w:r>
      <w:r w:rsidRPr="000807BB">
        <w:rPr>
          <w:rFonts w:ascii="Arial Narrow" w:hAnsi="Arial Narrow" w:cs="Arial"/>
        </w:rPr>
        <w:t xml:space="preserve">a isti je iskazan </w:t>
      </w:r>
      <w:r w:rsidRPr="000807BB" w:rsidR="006C49A8">
        <w:rPr>
          <w:rFonts w:ascii="Arial Narrow" w:hAnsi="Arial Narrow" w:cs="Arial"/>
        </w:rPr>
        <w:t xml:space="preserve">kao </w:t>
      </w:r>
      <w:r w:rsidRPr="000807BB" w:rsidR="004F5AC5">
        <w:rPr>
          <w:rFonts w:ascii="Arial Narrow" w:hAnsi="Arial Narrow" w:cs="Arial"/>
        </w:rPr>
        <w:t>razlika</w:t>
      </w:r>
      <w:r w:rsidRPr="000807BB" w:rsidR="006C49A8">
        <w:rPr>
          <w:rFonts w:ascii="Arial Narrow" w:hAnsi="Arial Narrow" w:cs="Arial"/>
        </w:rPr>
        <w:t xml:space="preserve"> </w:t>
      </w:r>
      <w:r w:rsidRPr="000807BB" w:rsidR="00472663">
        <w:rPr>
          <w:rFonts w:ascii="Arial Narrow" w:hAnsi="Arial Narrow" w:cs="Arial"/>
        </w:rPr>
        <w:t>obveza</w:t>
      </w:r>
      <w:r w:rsidRPr="000807BB" w:rsidR="00C90729">
        <w:rPr>
          <w:rFonts w:ascii="Arial Narrow" w:hAnsi="Arial Narrow" w:cs="Arial"/>
        </w:rPr>
        <w:t xml:space="preserve"> i</w:t>
      </w:r>
      <w:r w:rsidRPr="000807BB" w:rsidR="00AD7EB7">
        <w:rPr>
          <w:rFonts w:ascii="Arial Narrow" w:hAnsi="Arial Narrow" w:cs="Arial"/>
        </w:rPr>
        <w:t xml:space="preserve"> </w:t>
      </w:r>
      <w:r w:rsidRPr="000807BB" w:rsidR="00C14CE8">
        <w:rPr>
          <w:rFonts w:ascii="Arial Narrow" w:hAnsi="Arial Narrow" w:cs="Arial"/>
        </w:rPr>
        <w:t>likvidne</w:t>
      </w:r>
      <w:r w:rsidRPr="000807BB" w:rsidR="00431962">
        <w:rPr>
          <w:rFonts w:ascii="Arial Narrow" w:hAnsi="Arial Narrow" w:cs="Arial"/>
        </w:rPr>
        <w:t xml:space="preserve"> </w:t>
      </w:r>
      <w:r w:rsidRPr="000807BB" w:rsidR="00AD7EB7">
        <w:rPr>
          <w:rFonts w:ascii="Arial Narrow" w:hAnsi="Arial Narrow" w:cs="Arial"/>
        </w:rPr>
        <w:t>imovine</w:t>
      </w:r>
      <w:r w:rsidRPr="000807BB" w:rsidR="0092655A">
        <w:rPr>
          <w:rFonts w:ascii="Arial Narrow" w:hAnsi="Arial Narrow" w:cs="Arial"/>
        </w:rPr>
        <w:t xml:space="preserve"> (brzo unov</w:t>
      </w:r>
      <w:r w:rsidRPr="000807BB" w:rsidR="0092655A">
        <w:rPr>
          <w:rFonts w:ascii="Arial Narrow" w:hAnsi="Arial Narrow" w:cs="Calibri"/>
        </w:rPr>
        <w:t>č</w:t>
      </w:r>
      <w:r w:rsidRPr="000807BB" w:rsidR="0092655A">
        <w:rPr>
          <w:rFonts w:ascii="Arial Narrow" w:hAnsi="Arial Narrow" w:cs="Arial"/>
        </w:rPr>
        <w:t>ive).</w:t>
      </w:r>
    </w:p>
    <w:p w:rsidR="00390F24" w:rsidRDefault="00390F24">
      <w:pPr>
        <w:rPr>
          <w:rFonts w:ascii="Arial Narrow" w:hAnsi="Arial Narrow" w:eastAsia="Times New Roman" w:cs="Arial"/>
          <w:color w:val="6D6262" w:themeColor="accent5" w:themeShade="BF"/>
          <w:sz w:val="24"/>
          <w:szCs w:val="24"/>
          <w:lang w:val="hr-HR" w:eastAsia="hr-HR"/>
        </w:rPr>
      </w:pPr>
      <w:r>
        <w:rPr>
          <w:rFonts w:ascii="Arial Narrow" w:hAnsi="Arial Narrow" w:cs="Arial"/>
          <w:color w:val="6D6262" w:themeColor="accent5" w:themeShade="BF"/>
        </w:rPr>
        <w:br w:type="page"/>
      </w:r>
    </w:p>
    <w:p w:rsidRPr="003F2A8E" w:rsidR="007C725C" w:rsidP="000E16F3" w:rsidRDefault="007C725C">
      <w:pPr>
        <w:pStyle w:val="Naslov1"/>
        <w:rPr>
          <w:color w:val="DE6A5C" w:themeColor="accent2" w:themeTint="99"/>
        </w:rPr>
      </w:pPr>
      <w:bookmarkStart w:name="_Toc451235625" w:id="59"/>
      <w:bookmarkStart w:name="_Toc472012455" w:id="60"/>
      <w:bookmarkStart w:name="_Toc477898304" w:id="61"/>
      <w:bookmarkStart w:name="_Toc522797248" w:id="62"/>
      <w:bookmarkStart w:name="_Toc526407783" w:id="63"/>
      <w:r w:rsidRPr="003F2A8E">
        <w:rPr>
          <w:color w:val="DE6A5C" w:themeColor="accent2" w:themeTint="99"/>
        </w:rPr>
        <w:lastRenderedPageBreak/>
        <w:t>3. MJER</w:t>
      </w:r>
      <w:r w:rsidRPr="003F2A8E" w:rsidR="00A508E0">
        <w:rPr>
          <w:color w:val="DE6A5C" w:themeColor="accent2" w:themeTint="99"/>
        </w:rPr>
        <w:t>E</w:t>
      </w:r>
      <w:r w:rsidRPr="003F2A8E" w:rsidR="00FC4CE0">
        <w:rPr>
          <w:color w:val="DE6A5C" w:themeColor="accent2" w:themeTint="99"/>
        </w:rPr>
        <w:t xml:space="preserve"> </w:t>
      </w:r>
      <w:r w:rsidRPr="003F2A8E">
        <w:rPr>
          <w:color w:val="DE6A5C" w:themeColor="accent2" w:themeTint="99"/>
        </w:rPr>
        <w:t xml:space="preserve"> FINANCIJSKOG</w:t>
      </w:r>
      <w:r w:rsidRPr="003F2A8E" w:rsidR="00FC4CE0">
        <w:rPr>
          <w:color w:val="DE6A5C" w:themeColor="accent2" w:themeTint="99"/>
        </w:rPr>
        <w:t xml:space="preserve"> </w:t>
      </w:r>
      <w:r w:rsidRPr="003F2A8E">
        <w:rPr>
          <w:color w:val="DE6A5C" w:themeColor="accent2" w:themeTint="99"/>
        </w:rPr>
        <w:t xml:space="preserve"> RESTRUKTURIRANJA</w:t>
      </w:r>
      <w:r w:rsidRPr="003F2A8E" w:rsidR="00483326">
        <w:rPr>
          <w:color w:val="DE6A5C" w:themeColor="accent2" w:themeTint="99"/>
        </w:rPr>
        <w:t xml:space="preserve"> I IZRA</w:t>
      </w:r>
      <w:r w:rsidRPr="003F2A8E" w:rsidR="00483326">
        <w:rPr>
          <w:rFonts w:cs="Calibri"/>
          <w:color w:val="DE6A5C" w:themeColor="accent2" w:themeTint="99"/>
        </w:rPr>
        <w:t>Č</w:t>
      </w:r>
      <w:r w:rsidRPr="003F2A8E" w:rsidR="00483326">
        <w:rPr>
          <w:color w:val="DE6A5C" w:themeColor="accent2" w:themeTint="99"/>
        </w:rPr>
        <w:t>UN NJIHOVIH U</w:t>
      </w:r>
      <w:r w:rsidRPr="003F2A8E" w:rsidR="00483326">
        <w:rPr>
          <w:rFonts w:cs="Calibri"/>
          <w:color w:val="DE6A5C" w:themeColor="accent2" w:themeTint="99"/>
        </w:rPr>
        <w:t>Č</w:t>
      </w:r>
      <w:r w:rsidRPr="003F2A8E" w:rsidR="00483326">
        <w:rPr>
          <w:color w:val="DE6A5C" w:themeColor="accent2" w:themeTint="99"/>
        </w:rPr>
        <w:t>INAKA NA MANJAK LIKVIDNIH SREDSTAVA</w:t>
      </w:r>
      <w:bookmarkEnd w:id="59"/>
      <w:bookmarkEnd w:id="60"/>
      <w:bookmarkEnd w:id="61"/>
      <w:bookmarkEnd w:id="62"/>
      <w:bookmarkEnd w:id="63"/>
    </w:p>
    <w:p w:rsidRPr="000807BB" w:rsidR="004515CB" w:rsidP="000807BB" w:rsidRDefault="004515CB">
      <w:pPr>
        <w:pStyle w:val="MediumGrid21"/>
        <w:spacing w:after="0" w:line="360" w:lineRule="auto"/>
        <w:contextualSpacing/>
        <w:jc w:val="both"/>
        <w:rPr>
          <w:rStyle w:val="Heading1Char1"/>
          <w:rFonts w:ascii="Arial Narrow" w:hAnsi="Arial Narrow" w:cs="Arial"/>
          <w:color w:val="C7BBA5" w:themeColor="accent3" w:themeTint="99"/>
        </w:rPr>
      </w:pPr>
    </w:p>
    <w:p w:rsidR="00FF6D2C" w:rsidP="000807BB" w:rsidRDefault="00FF6D2C">
      <w:pPr>
        <w:pStyle w:val="Tijeloteksta"/>
        <w:spacing w:after="0" w:line="360" w:lineRule="auto"/>
        <w:contextualSpacing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0807BB">
        <w:rPr>
          <w:rFonts w:ascii="Arial Narrow" w:hAnsi="Arial Narrow" w:cs="Arial"/>
          <w:sz w:val="24"/>
          <w:szCs w:val="24"/>
          <w:lang w:val="hr-HR"/>
        </w:rPr>
        <w:t>Vjerovnici koji sudjeluju u predste</w:t>
      </w:r>
      <w:r w:rsidRPr="000807BB">
        <w:rPr>
          <w:rFonts w:ascii="Arial Narrow" w:hAnsi="Arial Narrow" w:cs="Calibri"/>
          <w:sz w:val="24"/>
          <w:szCs w:val="24"/>
          <w:lang w:val="hr-HR"/>
        </w:rPr>
        <w:t>č</w:t>
      </w:r>
      <w:r w:rsidRPr="000807BB">
        <w:rPr>
          <w:rFonts w:ascii="Arial Narrow" w:hAnsi="Arial Narrow" w:cs="Arial"/>
          <w:sz w:val="24"/>
          <w:szCs w:val="24"/>
          <w:lang w:val="hr-HR"/>
        </w:rPr>
        <w:t>ajnom postupku, svrstani</w:t>
      </w:r>
      <w:r w:rsidR="00111CB9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su u grupu A sukladno tablici u nastavku.</w:t>
      </w:r>
    </w:p>
    <w:tbl>
      <w:tblPr>
        <w:tblStyle w:val="GridTable2Accent6"/>
        <w:tblW w:w="9206" w:type="dxa"/>
        <w:tblLook w:firstRow="1" w:lastRow="0" w:firstColumn="1" w:lastColumn="0" w:noHBand="0" w:noVBand="1" w:val="04A0"/>
      </w:tblPr>
      <w:tblGrid>
        <w:gridCol w:w="826"/>
        <w:gridCol w:w="920"/>
        <w:gridCol w:w="806"/>
        <w:gridCol w:w="675"/>
        <w:gridCol w:w="806"/>
        <w:gridCol w:w="766"/>
        <w:gridCol w:w="1008"/>
        <w:gridCol w:w="1734"/>
        <w:gridCol w:w="758"/>
        <w:gridCol w:w="907"/>
      </w:tblGrid>
      <w:tr w:rsidRPr="00F92C44" w:rsidR="00F92C44" w:rsidTr="000C0DF0">
        <w:trPr>
          <w:cnfStyle w:val="100000000000"/>
          <w:trHeight w:val="525"/>
        </w:trPr>
        <w:tc>
          <w:tcPr>
            <w:cnfStyle w:val="001000000000"/>
            <w:tcW w:w="826" w:type="dxa"/>
            <w:hideMark/>
          </w:tcPr>
          <w:p w:rsidRPr="00F92C44" w:rsidR="00F92C44" w:rsidP="00F92C44" w:rsidRDefault="00F92C44">
            <w:pPr>
              <w:jc w:val="center"/>
              <w:rPr>
                <w:rFonts w:ascii="Arial Narrow" w:hAnsi="Arial Narrow" w:eastAsia="Times New Roman" w:cs="Calibri"/>
                <w:b w:val="false"/>
                <w:bCs w:val="false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b w:val="false"/>
                <w:bCs w:val="false"/>
                <w:color w:val="000000"/>
                <w:sz w:val="14"/>
                <w:szCs w:val="16"/>
                <w:lang w:eastAsia="hr-HR"/>
              </w:rPr>
              <w:t>SKUPINA</w:t>
            </w:r>
          </w:p>
        </w:tc>
        <w:tc>
          <w:tcPr>
            <w:tcW w:w="919" w:type="dxa"/>
            <w:hideMark/>
          </w:tcPr>
          <w:p w:rsidRPr="00F92C44" w:rsidR="00F92C44" w:rsidP="00F92C44" w:rsidRDefault="00F92C44">
            <w:pPr>
              <w:jc w:val="center"/>
              <w:cnfStyle w:val="100000000000"/>
              <w:rPr>
                <w:rFonts w:ascii="Arial Narrow" w:hAnsi="Arial Narrow" w:eastAsia="Times New Roman" w:cs="Calibri"/>
                <w:b w:val="false"/>
                <w:bCs w:val="false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b w:val="false"/>
                <w:bCs w:val="false"/>
                <w:color w:val="000000"/>
                <w:sz w:val="14"/>
                <w:szCs w:val="16"/>
                <w:lang w:eastAsia="hr-HR"/>
              </w:rPr>
              <w:t>VJEROVNICI</w:t>
            </w:r>
          </w:p>
        </w:tc>
        <w:tc>
          <w:tcPr>
            <w:tcW w:w="806" w:type="dxa"/>
            <w:hideMark/>
          </w:tcPr>
          <w:p w:rsidRPr="00F92C44" w:rsidR="00F92C44" w:rsidP="00F92C44" w:rsidRDefault="00F92C44">
            <w:pPr>
              <w:jc w:val="center"/>
              <w:cnfStyle w:val="100000000000"/>
              <w:rPr>
                <w:rFonts w:ascii="Arial Narrow" w:hAnsi="Arial Narrow" w:eastAsia="Times New Roman" w:cs="Calibri"/>
                <w:b w:val="false"/>
                <w:bCs w:val="false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b w:val="false"/>
                <w:bCs w:val="false"/>
                <w:color w:val="000000"/>
                <w:sz w:val="14"/>
                <w:szCs w:val="16"/>
                <w:lang w:eastAsia="hr-HR"/>
              </w:rPr>
              <w:t>SALDO</w:t>
            </w:r>
          </w:p>
        </w:tc>
        <w:tc>
          <w:tcPr>
            <w:tcW w:w="675" w:type="dxa"/>
            <w:hideMark/>
          </w:tcPr>
          <w:p w:rsidRPr="00F92C44" w:rsidR="00F92C44" w:rsidP="00F92C44" w:rsidRDefault="00F92C44">
            <w:pPr>
              <w:jc w:val="center"/>
              <w:cnfStyle w:val="100000000000"/>
              <w:rPr>
                <w:rFonts w:ascii="Arial Narrow" w:hAnsi="Arial Narrow" w:eastAsia="Times New Roman" w:cs="Calibri"/>
                <w:b w:val="false"/>
                <w:bCs w:val="false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b w:val="false"/>
                <w:bCs w:val="false"/>
                <w:color w:val="000000"/>
                <w:sz w:val="14"/>
                <w:szCs w:val="16"/>
                <w:lang w:eastAsia="hr-HR"/>
              </w:rPr>
              <w:t xml:space="preserve">UDIO </w:t>
            </w:r>
          </w:p>
        </w:tc>
        <w:tc>
          <w:tcPr>
            <w:tcW w:w="806" w:type="dxa"/>
            <w:hideMark/>
          </w:tcPr>
          <w:p w:rsidRPr="00F92C44" w:rsidR="00F92C44" w:rsidP="00F92C44" w:rsidRDefault="00F92C44">
            <w:pPr>
              <w:jc w:val="center"/>
              <w:cnfStyle w:val="100000000000"/>
              <w:rPr>
                <w:rFonts w:ascii="Arial Narrow" w:hAnsi="Arial Narrow" w:eastAsia="Times New Roman" w:cs="Calibri"/>
                <w:b w:val="false"/>
                <w:bCs w:val="false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b w:val="false"/>
                <w:bCs w:val="false"/>
                <w:color w:val="000000"/>
                <w:sz w:val="14"/>
                <w:szCs w:val="16"/>
                <w:lang w:eastAsia="hr-HR"/>
              </w:rPr>
              <w:t>OTPIS (%)</w:t>
            </w:r>
          </w:p>
        </w:tc>
        <w:tc>
          <w:tcPr>
            <w:tcW w:w="766" w:type="dxa"/>
            <w:hideMark/>
          </w:tcPr>
          <w:p w:rsidRPr="00F92C44" w:rsidR="00F92C44" w:rsidP="00F92C44" w:rsidRDefault="00F92C44">
            <w:pPr>
              <w:jc w:val="center"/>
              <w:cnfStyle w:val="100000000000"/>
              <w:rPr>
                <w:rFonts w:ascii="Arial Narrow" w:hAnsi="Arial Narrow" w:eastAsia="Times New Roman" w:cs="Calibri"/>
                <w:b w:val="false"/>
                <w:bCs w:val="false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b w:val="false"/>
                <w:bCs w:val="false"/>
                <w:color w:val="000000"/>
                <w:sz w:val="14"/>
                <w:szCs w:val="16"/>
                <w:lang w:eastAsia="hr-HR"/>
              </w:rPr>
              <w:t xml:space="preserve"> OTPIS (kn)</w:t>
            </w:r>
          </w:p>
        </w:tc>
        <w:tc>
          <w:tcPr>
            <w:tcW w:w="1008" w:type="dxa"/>
            <w:hideMark/>
          </w:tcPr>
          <w:p w:rsidRPr="00F92C44" w:rsidR="00F92C44" w:rsidP="00F92C44" w:rsidRDefault="00F92C44">
            <w:pPr>
              <w:jc w:val="center"/>
              <w:cnfStyle w:val="100000000000"/>
              <w:rPr>
                <w:rFonts w:ascii="Arial Narrow" w:hAnsi="Arial Narrow" w:eastAsia="Times New Roman" w:cs="Calibri"/>
                <w:b w:val="false"/>
                <w:bCs w:val="false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b w:val="false"/>
                <w:bCs w:val="false"/>
                <w:color w:val="000000"/>
                <w:sz w:val="14"/>
                <w:szCs w:val="16"/>
                <w:lang w:eastAsia="hr-HR"/>
              </w:rPr>
              <w:t>SALDO ZA OTPLATU</w:t>
            </w:r>
          </w:p>
        </w:tc>
        <w:tc>
          <w:tcPr>
            <w:tcW w:w="1734" w:type="dxa"/>
            <w:hideMark/>
          </w:tcPr>
          <w:p w:rsidRPr="00F92C44" w:rsidR="00F92C44" w:rsidP="00F92C44" w:rsidRDefault="00F92C44">
            <w:pPr>
              <w:jc w:val="center"/>
              <w:cnfStyle w:val="100000000000"/>
              <w:rPr>
                <w:rFonts w:ascii="Arial Narrow" w:hAnsi="Arial Narrow" w:eastAsia="Times New Roman" w:cs="Calibri"/>
                <w:b w:val="false"/>
                <w:bCs w:val="false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b w:val="false"/>
                <w:bCs w:val="false"/>
                <w:color w:val="000000"/>
                <w:sz w:val="14"/>
                <w:szCs w:val="16"/>
                <w:lang w:eastAsia="hr-HR"/>
              </w:rPr>
              <w:t>KAMATNA STOPA</w:t>
            </w:r>
          </w:p>
        </w:tc>
        <w:tc>
          <w:tcPr>
            <w:tcW w:w="758" w:type="dxa"/>
            <w:hideMark/>
          </w:tcPr>
          <w:p w:rsidRPr="00F92C44" w:rsidR="00F92C44" w:rsidP="00F92C44" w:rsidRDefault="00F92C44">
            <w:pPr>
              <w:jc w:val="center"/>
              <w:cnfStyle w:val="100000000000"/>
              <w:rPr>
                <w:rFonts w:ascii="Arial Narrow" w:hAnsi="Arial Narrow" w:eastAsia="Times New Roman" w:cs="Calibri"/>
                <w:b w:val="false"/>
                <w:bCs w:val="false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b w:val="false"/>
                <w:bCs w:val="false"/>
                <w:color w:val="000000"/>
                <w:sz w:val="14"/>
                <w:szCs w:val="16"/>
                <w:lang w:eastAsia="hr-HR"/>
              </w:rPr>
              <w:t>POČEK OTPLATE</w:t>
            </w:r>
          </w:p>
        </w:tc>
        <w:tc>
          <w:tcPr>
            <w:tcW w:w="907" w:type="dxa"/>
            <w:hideMark/>
          </w:tcPr>
          <w:p w:rsidRPr="00F92C44" w:rsidR="00F92C44" w:rsidP="00F92C44" w:rsidRDefault="00F92C44">
            <w:pPr>
              <w:jc w:val="center"/>
              <w:cnfStyle w:val="100000000000"/>
              <w:rPr>
                <w:rFonts w:ascii="Arial Narrow" w:hAnsi="Arial Narrow" w:eastAsia="Times New Roman" w:cs="Calibri"/>
                <w:b w:val="false"/>
                <w:bCs w:val="false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b w:val="false"/>
                <w:bCs w:val="false"/>
                <w:color w:val="000000"/>
                <w:sz w:val="14"/>
                <w:szCs w:val="16"/>
                <w:lang w:eastAsia="hr-HR"/>
              </w:rPr>
              <w:t>ROK OTPLATE</w:t>
            </w:r>
          </w:p>
        </w:tc>
      </w:tr>
      <w:tr w:rsidRPr="00F92C44" w:rsidR="00F92C44" w:rsidTr="000C0DF0">
        <w:trPr>
          <w:cnfStyle w:val="000000100000"/>
          <w:trHeight w:val="1515"/>
        </w:trPr>
        <w:tc>
          <w:tcPr>
            <w:cnfStyle w:val="001000000000"/>
            <w:tcW w:w="826" w:type="dxa"/>
            <w:noWrap/>
            <w:hideMark/>
          </w:tcPr>
          <w:p w:rsidRPr="00F92C44" w:rsidR="00F92C44" w:rsidP="00F92C44" w:rsidRDefault="00F92C44">
            <w:pPr>
              <w:jc w:val="center"/>
              <w:rPr>
                <w:rFonts w:ascii="Arial Narrow" w:hAnsi="Arial Narrow" w:eastAsia="Times New Roman" w:cs="Calibri"/>
                <w:b w:val="false"/>
                <w:bCs w:val="false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b w:val="false"/>
                <w:bCs w:val="false"/>
                <w:color w:val="000000"/>
                <w:sz w:val="14"/>
                <w:szCs w:val="16"/>
                <w:lang w:eastAsia="hr-HR"/>
              </w:rPr>
              <w:t>A</w:t>
            </w:r>
          </w:p>
        </w:tc>
        <w:tc>
          <w:tcPr>
            <w:tcW w:w="919" w:type="dxa"/>
            <w:hideMark/>
          </w:tcPr>
          <w:p w:rsidRPr="00F92C44" w:rsidR="00F92C44" w:rsidP="00F92C44" w:rsidRDefault="00F92C44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  <w:t>Vjerovnici s neosiguranim tražbinama</w:t>
            </w:r>
          </w:p>
        </w:tc>
        <w:tc>
          <w:tcPr>
            <w:tcW w:w="806" w:type="dxa"/>
            <w:noWrap/>
            <w:hideMark/>
          </w:tcPr>
          <w:p w:rsidRPr="00F92C44" w:rsidR="00F92C44" w:rsidP="00F92C44" w:rsidRDefault="00F92C4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  <w:t>496.940,81</w:t>
            </w:r>
          </w:p>
        </w:tc>
        <w:tc>
          <w:tcPr>
            <w:tcW w:w="675" w:type="dxa"/>
            <w:noWrap/>
            <w:hideMark/>
          </w:tcPr>
          <w:p w:rsidRPr="00F92C44" w:rsidR="00F92C44" w:rsidP="00F92C44" w:rsidRDefault="00F92C4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  <w:t>100,00%</w:t>
            </w:r>
          </w:p>
        </w:tc>
        <w:tc>
          <w:tcPr>
            <w:tcW w:w="806" w:type="dxa"/>
            <w:noWrap/>
            <w:hideMark/>
          </w:tcPr>
          <w:p w:rsidRPr="00F92C44" w:rsidR="00F92C44" w:rsidP="00F92C44" w:rsidRDefault="00F92C4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  <w:t>0,00%</w:t>
            </w:r>
          </w:p>
        </w:tc>
        <w:tc>
          <w:tcPr>
            <w:tcW w:w="766" w:type="dxa"/>
            <w:noWrap/>
            <w:hideMark/>
          </w:tcPr>
          <w:p w:rsidRPr="00F92C44" w:rsidR="00F92C44" w:rsidP="00F92C44" w:rsidRDefault="00F92C44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  <w:t>0,00</w:t>
            </w:r>
          </w:p>
        </w:tc>
        <w:tc>
          <w:tcPr>
            <w:tcW w:w="1008" w:type="dxa"/>
            <w:noWrap/>
            <w:hideMark/>
          </w:tcPr>
          <w:p w:rsidRPr="00F92C44" w:rsidR="00F92C44" w:rsidP="00F92C44" w:rsidRDefault="00F92C44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  <w:t>496.940,81</w:t>
            </w:r>
          </w:p>
        </w:tc>
        <w:tc>
          <w:tcPr>
            <w:tcW w:w="1734" w:type="dxa"/>
            <w:hideMark/>
          </w:tcPr>
          <w:p w:rsidRPr="00F92C44" w:rsidR="00F92C44" w:rsidP="00F92C44" w:rsidRDefault="00F92C44">
            <w:pPr>
              <w:jc w:val="center"/>
              <w:cnfStyle w:val="000000100000"/>
              <w:rPr>
                <w:rFonts w:ascii="Calibri" w:hAnsi="Calibri" w:eastAsia="Times New Roman" w:cs="Calibri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Calibri" w:hAnsi="Calibri" w:eastAsia="Times New Roman" w:cs="Calibri"/>
                <w:color w:val="000000"/>
                <w:sz w:val="14"/>
                <w:szCs w:val="16"/>
                <w:lang w:eastAsia="hr-HR"/>
              </w:rPr>
              <w:t>zakonska zateznu kamata koja je propisana u trenutku pravomoćnosti Rješenja o sklopljenom predstečajnom sporazumu, a koja se obračunava za vrijeme otplate reprograma</w:t>
            </w:r>
          </w:p>
        </w:tc>
        <w:tc>
          <w:tcPr>
            <w:tcW w:w="758" w:type="dxa"/>
            <w:noWrap/>
            <w:hideMark/>
          </w:tcPr>
          <w:p w:rsidRPr="00F92C44" w:rsidR="00F92C44" w:rsidP="00F92C44" w:rsidRDefault="00F92C4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  <w:t>-</w:t>
            </w:r>
          </w:p>
        </w:tc>
        <w:tc>
          <w:tcPr>
            <w:tcW w:w="907" w:type="dxa"/>
            <w:noWrap/>
            <w:hideMark/>
          </w:tcPr>
          <w:p w:rsidRPr="00F92C44" w:rsidR="00F92C44" w:rsidP="00F92C44" w:rsidRDefault="00F92C4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  <w:t>48 mjeseci</w:t>
            </w:r>
          </w:p>
        </w:tc>
      </w:tr>
      <w:tr w:rsidRPr="000C0DF0" w:rsidR="00F92C44" w:rsidTr="000C0DF0">
        <w:trPr>
          <w:trHeight w:val="798"/>
        </w:trPr>
        <w:tc>
          <w:tcPr>
            <w:cnfStyle w:val="001000000000"/>
            <w:tcW w:w="1746" w:type="dxa"/>
            <w:gridSpan w:val="2"/>
            <w:hideMark/>
          </w:tcPr>
          <w:p w:rsidRPr="000C0DF0" w:rsidR="00F92C44" w:rsidP="00F92C44" w:rsidRDefault="00F92C44">
            <w:pPr>
              <w:jc w:val="center"/>
              <w:rPr>
                <w:rFonts w:ascii="Arial Narrow" w:hAnsi="Arial Narrow" w:eastAsia="Times New Roman" w:cs="Calibri"/>
                <w:bCs w:val="false"/>
                <w:color w:val="000000"/>
                <w:sz w:val="14"/>
                <w:szCs w:val="16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bCs w:val="false"/>
                <w:color w:val="000000"/>
                <w:sz w:val="14"/>
                <w:szCs w:val="16"/>
                <w:lang w:eastAsia="hr-HR"/>
              </w:rPr>
              <w:t>Ukupno obveze koje sudjeluju u predstečajnom postupku:</w:t>
            </w:r>
          </w:p>
        </w:tc>
        <w:tc>
          <w:tcPr>
            <w:tcW w:w="806" w:type="dxa"/>
            <w:noWrap/>
            <w:hideMark/>
          </w:tcPr>
          <w:p w:rsidRPr="000C0DF0" w:rsidR="00F92C44" w:rsidP="00F92C44" w:rsidRDefault="00F92C44">
            <w:pPr>
              <w:jc w:val="center"/>
              <w:cnfStyle w:val="000000000000"/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eastAsia="hr-HR"/>
              </w:rPr>
              <w:t>496.940,81</w:t>
            </w:r>
          </w:p>
        </w:tc>
        <w:tc>
          <w:tcPr>
            <w:tcW w:w="675" w:type="dxa"/>
            <w:noWrap/>
            <w:hideMark/>
          </w:tcPr>
          <w:p w:rsidRPr="000C0DF0" w:rsidR="00F92C44" w:rsidP="00F92C44" w:rsidRDefault="00F92C44">
            <w:pPr>
              <w:jc w:val="center"/>
              <w:cnfStyle w:val="000000000000"/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eastAsia="hr-HR"/>
              </w:rPr>
              <w:t>100,00%</w:t>
            </w:r>
          </w:p>
        </w:tc>
        <w:tc>
          <w:tcPr>
            <w:tcW w:w="806" w:type="dxa"/>
            <w:noWrap/>
            <w:hideMark/>
          </w:tcPr>
          <w:p w:rsidRPr="000C0DF0" w:rsidR="00F92C44" w:rsidP="00F92C44" w:rsidRDefault="00F92C44">
            <w:pPr>
              <w:jc w:val="center"/>
              <w:cnfStyle w:val="000000000000"/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eastAsia="hr-HR"/>
              </w:rPr>
              <w:t>0,00%</w:t>
            </w:r>
          </w:p>
        </w:tc>
        <w:tc>
          <w:tcPr>
            <w:tcW w:w="766" w:type="dxa"/>
            <w:noWrap/>
            <w:hideMark/>
          </w:tcPr>
          <w:p w:rsidRPr="000C0DF0" w:rsidR="00F92C44" w:rsidP="00F92C44" w:rsidRDefault="00F92C44">
            <w:pPr>
              <w:jc w:val="right"/>
              <w:cnfStyle w:val="000000000000"/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eastAsia="hr-HR"/>
              </w:rPr>
              <w:t>0,00</w:t>
            </w:r>
          </w:p>
        </w:tc>
        <w:tc>
          <w:tcPr>
            <w:tcW w:w="1008" w:type="dxa"/>
            <w:noWrap/>
            <w:hideMark/>
          </w:tcPr>
          <w:p w:rsidRPr="000C0DF0" w:rsidR="00F92C44" w:rsidP="00F92C44" w:rsidRDefault="00F92C44">
            <w:pPr>
              <w:jc w:val="right"/>
              <w:cnfStyle w:val="000000000000"/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eastAsia="hr-HR"/>
              </w:rPr>
              <w:t>496.940,81</w:t>
            </w:r>
          </w:p>
        </w:tc>
        <w:tc>
          <w:tcPr>
            <w:tcW w:w="1734" w:type="dxa"/>
            <w:hideMark/>
          </w:tcPr>
          <w:p w:rsidRPr="000C0DF0" w:rsidR="00F92C44" w:rsidP="00F92C44" w:rsidRDefault="00F92C44">
            <w:pPr>
              <w:jc w:val="right"/>
              <w:cnfStyle w:val="000000000000"/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eastAsia="hr-HR"/>
              </w:rPr>
            </w:pPr>
          </w:p>
        </w:tc>
        <w:tc>
          <w:tcPr>
            <w:tcW w:w="758" w:type="dxa"/>
            <w:noWrap/>
            <w:hideMark/>
          </w:tcPr>
          <w:p w:rsidRPr="000C0DF0" w:rsidR="00F92C44" w:rsidP="00F92C44" w:rsidRDefault="00F92C44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b/>
                <w:sz w:val="14"/>
                <w:szCs w:val="20"/>
                <w:lang w:eastAsia="hr-HR"/>
              </w:rPr>
            </w:pPr>
          </w:p>
        </w:tc>
        <w:tc>
          <w:tcPr>
            <w:tcW w:w="907" w:type="dxa"/>
            <w:noWrap/>
            <w:hideMark/>
          </w:tcPr>
          <w:p w:rsidRPr="000C0DF0" w:rsidR="00F92C44" w:rsidP="00F92C44" w:rsidRDefault="00F92C44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b/>
                <w:sz w:val="14"/>
                <w:szCs w:val="20"/>
                <w:lang w:eastAsia="hr-HR"/>
              </w:rPr>
            </w:pPr>
          </w:p>
        </w:tc>
      </w:tr>
      <w:tr w:rsidRPr="00F92C44" w:rsidR="00F92C44" w:rsidTr="000C0DF0">
        <w:trPr>
          <w:cnfStyle w:val="000000100000"/>
          <w:trHeight w:val="343"/>
        </w:trPr>
        <w:tc>
          <w:tcPr>
            <w:cnfStyle w:val="001000000000"/>
            <w:tcW w:w="826" w:type="dxa"/>
            <w:noWrap/>
            <w:hideMark/>
          </w:tcPr>
          <w:p w:rsidRPr="00F92C44" w:rsidR="00F92C44" w:rsidP="00F92C44" w:rsidRDefault="000C0DF0">
            <w:pPr>
              <w:jc w:val="center"/>
              <w:rPr>
                <w:rFonts w:ascii="Arial Narrow" w:hAnsi="Arial Narrow" w:eastAsia="Times New Roman" w:cs="Calibri"/>
                <w:b w:val="false"/>
                <w:bCs w:val="false"/>
                <w:color w:val="000000"/>
                <w:sz w:val="14"/>
                <w:szCs w:val="16"/>
                <w:lang w:eastAsia="hr-HR"/>
              </w:rPr>
            </w:pPr>
            <w:r>
              <w:rPr>
                <w:rFonts w:ascii="Arial Narrow" w:hAnsi="Arial Narrow" w:eastAsia="Times New Roman" w:cs="Calibri"/>
                <w:b w:val="false"/>
                <w:bCs w:val="false"/>
                <w:color w:val="000000"/>
                <w:sz w:val="14"/>
                <w:szCs w:val="16"/>
                <w:lang w:eastAsia="hr-HR"/>
              </w:rPr>
              <w:t>B</w:t>
            </w:r>
          </w:p>
        </w:tc>
        <w:tc>
          <w:tcPr>
            <w:tcW w:w="919" w:type="dxa"/>
            <w:hideMark/>
          </w:tcPr>
          <w:p w:rsidRPr="00F92C44" w:rsidR="00F92C44" w:rsidP="00F92C44" w:rsidRDefault="00F92C44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  <w:t>Prioritetne tražbine</w:t>
            </w:r>
          </w:p>
        </w:tc>
        <w:tc>
          <w:tcPr>
            <w:tcW w:w="806" w:type="dxa"/>
            <w:noWrap/>
            <w:hideMark/>
          </w:tcPr>
          <w:p w:rsidRPr="00F92C44" w:rsidR="00F92C44" w:rsidP="00F92C44" w:rsidRDefault="00F92C4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  <w:t>142.317,15</w:t>
            </w:r>
          </w:p>
        </w:tc>
        <w:tc>
          <w:tcPr>
            <w:tcW w:w="675" w:type="dxa"/>
            <w:noWrap/>
            <w:hideMark/>
          </w:tcPr>
          <w:p w:rsidRPr="00F92C44" w:rsidR="00F92C44" w:rsidP="00F92C44" w:rsidRDefault="00F92C4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  <w:t>100,00%</w:t>
            </w:r>
          </w:p>
        </w:tc>
        <w:tc>
          <w:tcPr>
            <w:tcW w:w="806" w:type="dxa"/>
            <w:noWrap/>
            <w:hideMark/>
          </w:tcPr>
          <w:p w:rsidRPr="00F92C44" w:rsidR="00F92C44" w:rsidP="00F92C44" w:rsidRDefault="00F92C4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  <w:t>0,00%</w:t>
            </w:r>
          </w:p>
        </w:tc>
        <w:tc>
          <w:tcPr>
            <w:tcW w:w="766" w:type="dxa"/>
            <w:noWrap/>
            <w:hideMark/>
          </w:tcPr>
          <w:p w:rsidRPr="00F92C44" w:rsidR="00F92C44" w:rsidP="00F92C44" w:rsidRDefault="00F92C44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  <w:t>0,00</w:t>
            </w:r>
          </w:p>
        </w:tc>
        <w:tc>
          <w:tcPr>
            <w:tcW w:w="1008" w:type="dxa"/>
            <w:noWrap/>
            <w:hideMark/>
          </w:tcPr>
          <w:p w:rsidRPr="00F92C44" w:rsidR="00F92C44" w:rsidP="00F92C44" w:rsidRDefault="00F92C44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  <w:t>142.317,15</w:t>
            </w:r>
          </w:p>
        </w:tc>
        <w:tc>
          <w:tcPr>
            <w:tcW w:w="1734" w:type="dxa"/>
            <w:noWrap/>
            <w:hideMark/>
          </w:tcPr>
          <w:p w:rsidRPr="00F92C44" w:rsidR="00F92C44" w:rsidP="00F92C44" w:rsidRDefault="00F92C4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  <w:t>-</w:t>
            </w:r>
          </w:p>
        </w:tc>
        <w:tc>
          <w:tcPr>
            <w:tcW w:w="758" w:type="dxa"/>
            <w:noWrap/>
            <w:hideMark/>
          </w:tcPr>
          <w:p w:rsidRPr="00F92C44" w:rsidR="00F92C44" w:rsidP="00F92C44" w:rsidRDefault="00F92C4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  <w:t>-</w:t>
            </w:r>
          </w:p>
        </w:tc>
        <w:tc>
          <w:tcPr>
            <w:tcW w:w="907" w:type="dxa"/>
            <w:noWrap/>
            <w:hideMark/>
          </w:tcPr>
          <w:p w:rsidRPr="00F92C44" w:rsidR="00F92C44" w:rsidP="00F92C44" w:rsidRDefault="00F92C4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</w:pPr>
            <w:r w:rsidRPr="00F92C44">
              <w:rPr>
                <w:rFonts w:ascii="Arial Narrow" w:hAnsi="Arial Narrow" w:eastAsia="Times New Roman" w:cs="Calibri"/>
                <w:color w:val="000000"/>
                <w:sz w:val="14"/>
                <w:szCs w:val="16"/>
                <w:lang w:eastAsia="hr-HR"/>
              </w:rPr>
              <w:t>-</w:t>
            </w:r>
          </w:p>
        </w:tc>
      </w:tr>
      <w:tr w:rsidRPr="000C0DF0" w:rsidR="00F92C44" w:rsidTr="000C0DF0">
        <w:trPr>
          <w:trHeight w:val="777"/>
        </w:trPr>
        <w:tc>
          <w:tcPr>
            <w:cnfStyle w:val="001000000000"/>
            <w:tcW w:w="1746" w:type="dxa"/>
            <w:gridSpan w:val="2"/>
            <w:hideMark/>
          </w:tcPr>
          <w:p w:rsidRPr="000C0DF0" w:rsidR="00F92C44" w:rsidP="00F92C44" w:rsidRDefault="00F92C44">
            <w:pPr>
              <w:jc w:val="center"/>
              <w:rPr>
                <w:rFonts w:ascii="Arial Narrow" w:hAnsi="Arial Narrow" w:eastAsia="Times New Roman" w:cs="Calibri"/>
                <w:bCs w:val="false"/>
                <w:color w:val="000000"/>
                <w:sz w:val="14"/>
                <w:szCs w:val="16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bCs w:val="false"/>
                <w:color w:val="000000"/>
                <w:sz w:val="14"/>
                <w:szCs w:val="16"/>
                <w:lang w:eastAsia="hr-HR"/>
              </w:rPr>
              <w:t>Ukupno obveze koje ne sudjeluju u predstečajnom postupku:</w:t>
            </w:r>
          </w:p>
        </w:tc>
        <w:tc>
          <w:tcPr>
            <w:tcW w:w="806" w:type="dxa"/>
            <w:noWrap/>
            <w:hideMark/>
          </w:tcPr>
          <w:p w:rsidRPr="000C0DF0" w:rsidR="00F92C44" w:rsidP="00F92C44" w:rsidRDefault="00F92C44">
            <w:pPr>
              <w:jc w:val="center"/>
              <w:cnfStyle w:val="000000000000"/>
              <w:rPr>
                <w:rFonts w:ascii="Arial Narrow" w:hAnsi="Arial Narrow" w:eastAsia="Times New Roman" w:cs="Calibri"/>
                <w:b/>
                <w:bCs/>
                <w:color w:val="000000"/>
                <w:sz w:val="14"/>
                <w:szCs w:val="16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color w:val="000000"/>
                <w:sz w:val="14"/>
                <w:szCs w:val="16"/>
                <w:lang w:eastAsia="hr-HR"/>
              </w:rPr>
              <w:t>142.317,15</w:t>
            </w:r>
          </w:p>
        </w:tc>
        <w:tc>
          <w:tcPr>
            <w:tcW w:w="675" w:type="dxa"/>
            <w:noWrap/>
            <w:hideMark/>
          </w:tcPr>
          <w:p w:rsidRPr="000C0DF0" w:rsidR="00F92C44" w:rsidP="00F92C44" w:rsidRDefault="00F92C44">
            <w:pPr>
              <w:jc w:val="center"/>
              <w:cnfStyle w:val="000000000000"/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color w:val="000000"/>
                <w:sz w:val="14"/>
                <w:szCs w:val="16"/>
                <w:lang w:eastAsia="hr-HR"/>
              </w:rPr>
              <w:t>100,00%</w:t>
            </w:r>
          </w:p>
        </w:tc>
        <w:tc>
          <w:tcPr>
            <w:tcW w:w="806" w:type="dxa"/>
            <w:noWrap/>
            <w:hideMark/>
          </w:tcPr>
          <w:p w:rsidRPr="000C0DF0" w:rsidR="00F92C44" w:rsidP="00F92C44" w:rsidRDefault="00F92C44">
            <w:pPr>
              <w:jc w:val="center"/>
              <w:cnfStyle w:val="000000000000"/>
              <w:rPr>
                <w:rFonts w:ascii="Arial Narrow" w:hAnsi="Arial Narrow" w:eastAsia="Times New Roman" w:cs="Calibri"/>
                <w:b/>
                <w:bCs/>
                <w:color w:val="000000"/>
                <w:sz w:val="14"/>
                <w:szCs w:val="16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color w:val="000000"/>
                <w:sz w:val="14"/>
                <w:szCs w:val="16"/>
                <w:lang w:eastAsia="hr-HR"/>
              </w:rPr>
              <w:t> </w:t>
            </w:r>
          </w:p>
        </w:tc>
        <w:tc>
          <w:tcPr>
            <w:tcW w:w="766" w:type="dxa"/>
            <w:noWrap/>
            <w:hideMark/>
          </w:tcPr>
          <w:p w:rsidRPr="000C0DF0" w:rsidR="00F92C44" w:rsidP="00F92C44" w:rsidRDefault="00F92C44">
            <w:pPr>
              <w:jc w:val="right"/>
              <w:cnfStyle w:val="000000000000"/>
              <w:rPr>
                <w:rFonts w:ascii="Arial Narrow" w:hAnsi="Arial Narrow" w:eastAsia="Times New Roman" w:cs="Calibri"/>
                <w:b/>
                <w:bCs/>
                <w:color w:val="000000"/>
                <w:sz w:val="14"/>
                <w:szCs w:val="16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color w:val="000000"/>
                <w:sz w:val="14"/>
                <w:szCs w:val="16"/>
                <w:lang w:eastAsia="hr-HR"/>
              </w:rPr>
              <w:t>0,00</w:t>
            </w:r>
          </w:p>
        </w:tc>
        <w:tc>
          <w:tcPr>
            <w:tcW w:w="1008" w:type="dxa"/>
            <w:noWrap/>
            <w:hideMark/>
          </w:tcPr>
          <w:p w:rsidRPr="000C0DF0" w:rsidR="00F92C44" w:rsidP="00F92C44" w:rsidRDefault="00F92C44">
            <w:pPr>
              <w:jc w:val="right"/>
              <w:cnfStyle w:val="000000000000"/>
              <w:rPr>
                <w:rFonts w:ascii="Arial Narrow" w:hAnsi="Arial Narrow" w:eastAsia="Times New Roman" w:cs="Calibri"/>
                <w:b/>
                <w:bCs/>
                <w:color w:val="000000"/>
                <w:sz w:val="14"/>
                <w:szCs w:val="16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color w:val="000000"/>
                <w:sz w:val="14"/>
                <w:szCs w:val="16"/>
                <w:lang w:eastAsia="hr-HR"/>
              </w:rPr>
              <w:t>142.317,15</w:t>
            </w:r>
          </w:p>
        </w:tc>
        <w:tc>
          <w:tcPr>
            <w:tcW w:w="1734" w:type="dxa"/>
            <w:noWrap/>
            <w:hideMark/>
          </w:tcPr>
          <w:p w:rsidRPr="000C0DF0" w:rsidR="00F92C44" w:rsidP="00F92C44" w:rsidRDefault="00F92C44">
            <w:pPr>
              <w:jc w:val="center"/>
              <w:cnfStyle w:val="000000000000"/>
              <w:rPr>
                <w:rFonts w:ascii="Arial Narrow" w:hAnsi="Arial Narrow" w:eastAsia="Times New Roman" w:cs="Calibri"/>
                <w:b/>
                <w:bCs/>
                <w:color w:val="000000"/>
                <w:sz w:val="14"/>
                <w:szCs w:val="16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color w:val="000000"/>
                <w:sz w:val="14"/>
                <w:szCs w:val="16"/>
                <w:lang w:eastAsia="hr-HR"/>
              </w:rPr>
              <w:t> </w:t>
            </w:r>
          </w:p>
        </w:tc>
        <w:tc>
          <w:tcPr>
            <w:tcW w:w="758" w:type="dxa"/>
            <w:noWrap/>
            <w:hideMark/>
          </w:tcPr>
          <w:p w:rsidRPr="000C0DF0" w:rsidR="00F92C44" w:rsidP="00F92C44" w:rsidRDefault="00F92C44">
            <w:pPr>
              <w:jc w:val="center"/>
              <w:cnfStyle w:val="000000000000"/>
              <w:rPr>
                <w:rFonts w:ascii="Arial Narrow" w:hAnsi="Arial Narrow" w:eastAsia="Times New Roman" w:cs="Calibri"/>
                <w:b/>
                <w:bCs/>
                <w:color w:val="000000"/>
                <w:sz w:val="14"/>
                <w:szCs w:val="16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color w:val="000000"/>
                <w:sz w:val="14"/>
                <w:szCs w:val="16"/>
                <w:lang w:eastAsia="hr-HR"/>
              </w:rPr>
              <w:t> </w:t>
            </w:r>
          </w:p>
        </w:tc>
        <w:tc>
          <w:tcPr>
            <w:tcW w:w="907" w:type="dxa"/>
            <w:noWrap/>
            <w:hideMark/>
          </w:tcPr>
          <w:p w:rsidRPr="000C0DF0" w:rsidR="00F92C44" w:rsidP="00F92C44" w:rsidRDefault="00F92C44">
            <w:pPr>
              <w:jc w:val="center"/>
              <w:cnfStyle w:val="000000000000"/>
              <w:rPr>
                <w:rFonts w:ascii="Arial Narrow" w:hAnsi="Arial Narrow" w:eastAsia="Times New Roman" w:cs="Calibri"/>
                <w:b/>
                <w:bCs/>
                <w:color w:val="000000"/>
                <w:sz w:val="14"/>
                <w:szCs w:val="16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color w:val="000000"/>
                <w:sz w:val="14"/>
                <w:szCs w:val="16"/>
                <w:lang w:eastAsia="hr-HR"/>
              </w:rPr>
              <w:t> </w:t>
            </w:r>
          </w:p>
        </w:tc>
      </w:tr>
    </w:tbl>
    <w:p w:rsidR="003449DE" w:rsidP="000807BB" w:rsidRDefault="003449DE">
      <w:pPr>
        <w:pStyle w:val="Tijeloteksta"/>
        <w:spacing w:after="0" w:line="360" w:lineRule="auto"/>
        <w:contextualSpacing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Pr="000807BB" w:rsidR="00814C83" w:rsidP="000C0DF0" w:rsidRDefault="00814C83">
      <w:pPr>
        <w:pStyle w:val="Tijeloteksta"/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0807BB">
        <w:rPr>
          <w:rFonts w:ascii="Arial Narrow" w:hAnsi="Arial Narrow" w:cs="Arial"/>
          <w:i/>
          <w:sz w:val="24"/>
          <w:szCs w:val="24"/>
          <w:lang w:val="hr-HR"/>
        </w:rPr>
        <w:t>Analiza tra</w:t>
      </w:r>
      <w:r w:rsidRPr="000807BB">
        <w:rPr>
          <w:rFonts w:ascii="Arial Narrow" w:hAnsi="Arial Narrow" w:cs="Calibri"/>
          <w:i/>
          <w:sz w:val="24"/>
          <w:szCs w:val="24"/>
          <w:lang w:val="hr-HR"/>
        </w:rPr>
        <w:t>ž</w:t>
      </w:r>
      <w:r w:rsidRPr="000807BB">
        <w:rPr>
          <w:rFonts w:ascii="Arial Narrow" w:hAnsi="Arial Narrow" w:cs="Arial"/>
          <w:i/>
          <w:sz w:val="24"/>
          <w:szCs w:val="24"/>
          <w:lang w:val="hr-HR"/>
        </w:rPr>
        <w:t>bina prema veli</w:t>
      </w:r>
      <w:r w:rsidRPr="000807BB">
        <w:rPr>
          <w:rFonts w:ascii="Arial Narrow" w:hAnsi="Arial Narrow" w:cs="Calibri"/>
          <w:i/>
          <w:sz w:val="24"/>
          <w:szCs w:val="24"/>
          <w:lang w:val="hr-HR"/>
        </w:rPr>
        <w:t>č</w:t>
      </w:r>
      <w:r w:rsidRPr="000807BB">
        <w:rPr>
          <w:rFonts w:ascii="Arial Narrow" w:hAnsi="Arial Narrow" w:cs="Arial"/>
          <w:i/>
          <w:sz w:val="24"/>
          <w:szCs w:val="24"/>
          <w:lang w:val="hr-HR"/>
        </w:rPr>
        <w:t>ini, kategoriji, razini o</w:t>
      </w:r>
      <w:r w:rsidRPr="000807BB">
        <w:rPr>
          <w:rFonts w:ascii="Arial Narrow" w:hAnsi="Arial Narrow" w:cs="Calibri"/>
          <w:i/>
          <w:sz w:val="24"/>
          <w:szCs w:val="24"/>
          <w:lang w:val="hr-HR"/>
        </w:rPr>
        <w:t>č</w:t>
      </w:r>
      <w:r w:rsidRPr="000807BB">
        <w:rPr>
          <w:rFonts w:ascii="Arial Narrow" w:hAnsi="Arial Narrow" w:cs="Arial"/>
          <w:i/>
          <w:sz w:val="24"/>
          <w:szCs w:val="24"/>
          <w:lang w:val="hr-HR"/>
        </w:rPr>
        <w:t xml:space="preserve">ekivanog namirenja i prijedlog rokova za njihovo </w:t>
      </w:r>
      <w:r w:rsidR="000C0DF0">
        <w:rPr>
          <w:rFonts w:ascii="Arial Narrow" w:hAnsi="Arial Narrow" w:cs="Arial"/>
          <w:i/>
          <w:sz w:val="24"/>
          <w:szCs w:val="24"/>
          <w:lang w:val="hr-HR"/>
        </w:rPr>
        <w:t xml:space="preserve">   </w:t>
      </w:r>
      <w:r w:rsidRPr="000807BB">
        <w:rPr>
          <w:rFonts w:ascii="Arial Narrow" w:hAnsi="Arial Narrow" w:cs="Arial"/>
          <w:i/>
          <w:sz w:val="24"/>
          <w:szCs w:val="24"/>
          <w:lang w:val="hr-HR"/>
        </w:rPr>
        <w:t>namirenje</w:t>
      </w:r>
    </w:p>
    <w:p w:rsidRPr="000807BB" w:rsidR="0032138C" w:rsidP="000807BB" w:rsidRDefault="0032138C">
      <w:pPr>
        <w:pStyle w:val="Tijeloteksta"/>
        <w:spacing w:after="0" w:line="360" w:lineRule="auto"/>
        <w:contextualSpacing/>
        <w:rPr>
          <w:rFonts w:ascii="Arial Narrow" w:hAnsi="Arial Narrow" w:cs="Arial"/>
          <w:i/>
          <w:sz w:val="24"/>
          <w:szCs w:val="24"/>
          <w:lang w:val="hr-HR"/>
        </w:rPr>
      </w:pPr>
    </w:p>
    <w:p w:rsidRPr="008F1C1A" w:rsidR="00E97A19" w:rsidP="00E97A19" w:rsidRDefault="00E97A19">
      <w:pPr>
        <w:spacing w:after="0" w:line="360" w:lineRule="auto"/>
        <w:contextualSpacing/>
        <w:jc w:val="both"/>
        <w:rPr>
          <w:rFonts w:ascii="Arial Narrow" w:hAnsi="Arial Narrow" w:cs="Arial"/>
          <w:color w:val="FF0000"/>
          <w:sz w:val="24"/>
          <w:szCs w:val="24"/>
        </w:rPr>
      </w:pPr>
    </w:p>
    <w:p w:rsidRPr="00E97A19" w:rsidR="000C0DF0" w:rsidP="000C0DF0" w:rsidRDefault="00E97A19">
      <w:pPr>
        <w:pStyle w:val="Odlomakpopisa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 Narrow" w:hAnsi="Arial Narrow" w:cs="Arial"/>
          <w:sz w:val="24"/>
          <w:szCs w:val="24"/>
        </w:rPr>
      </w:pPr>
      <w:r w:rsidRPr="000C0DF0">
        <w:rPr>
          <w:rFonts w:ascii="Arial Narrow" w:hAnsi="Arial Narrow" w:cs="Arial"/>
          <w:b/>
          <w:sz w:val="24"/>
          <w:szCs w:val="24"/>
          <w:u w:val="single"/>
        </w:rPr>
        <w:t>Vjerovnici koji imaju neosiguranu tra</w:t>
      </w:r>
      <w:r w:rsidRPr="000C0DF0">
        <w:rPr>
          <w:rFonts w:ascii="Arial Narrow" w:hAnsi="Arial Narrow" w:cs="Calibri"/>
          <w:b/>
          <w:sz w:val="24"/>
          <w:szCs w:val="24"/>
          <w:u w:val="single"/>
        </w:rPr>
        <w:t>ž</w:t>
      </w:r>
      <w:r w:rsidRPr="000C0DF0">
        <w:rPr>
          <w:rFonts w:ascii="Arial Narrow" w:hAnsi="Arial Narrow" w:cs="Arial"/>
          <w:b/>
          <w:sz w:val="24"/>
          <w:szCs w:val="24"/>
          <w:u w:val="single"/>
        </w:rPr>
        <w:t>binu</w:t>
      </w:r>
      <w:r w:rsidRPr="000C0DF0">
        <w:rPr>
          <w:rFonts w:ascii="Arial Narrow" w:hAnsi="Arial Narrow" w:cs="Arial"/>
          <w:sz w:val="24"/>
          <w:szCs w:val="24"/>
        </w:rPr>
        <w:t xml:space="preserve">. </w:t>
      </w:r>
      <w:r w:rsidRPr="003449DE" w:rsidR="000C0DF0">
        <w:rPr>
          <w:rFonts w:ascii="Arial Narrow" w:hAnsi="Arial Narrow" w:cs="Arial"/>
          <w:sz w:val="24"/>
          <w:szCs w:val="24"/>
        </w:rPr>
        <w:t>Za njih je predložena otplata cjelokupnog iznosa utvrđenih tražbina u 48 jednakih mjesečnih anuiteta svakog 15-og u mjesecu računajući od pravomoćnosti Rješenja o sklopljenom predstečajnom sporazumu, bez počeka</w:t>
      </w:r>
      <w:r w:rsidR="000C0DF0">
        <w:rPr>
          <w:rFonts w:ascii="Arial Narrow" w:hAnsi="Arial Narrow" w:cs="Arial"/>
          <w:sz w:val="24"/>
          <w:szCs w:val="24"/>
        </w:rPr>
        <w:t>,</w:t>
      </w:r>
      <w:r w:rsidRPr="003449DE" w:rsidR="000C0DF0">
        <w:rPr>
          <w:rFonts w:ascii="Arial Narrow" w:hAnsi="Arial Narrow" w:cs="Arial"/>
          <w:sz w:val="24"/>
          <w:szCs w:val="24"/>
        </w:rPr>
        <w:t xml:space="preserve"> uz zakonsku zateznu kamatu koja je propisana u trenutku pravomoćnosti Rješenja o sklopljenom predstečajnom sporazumu, a koja se obračunava za vrijeme otplate reprograma</w:t>
      </w:r>
    </w:p>
    <w:p w:rsidRPr="000C0DF0" w:rsidR="0062486A" w:rsidP="000C0DF0" w:rsidRDefault="0062486A">
      <w:pPr>
        <w:pStyle w:val="Odlomakpopisa"/>
        <w:spacing w:after="0" w:line="360" w:lineRule="auto"/>
        <w:ind w:left="0"/>
        <w:jc w:val="both"/>
        <w:rPr>
          <w:rFonts w:ascii="Arial Narrow" w:hAnsi="Arial Narrow" w:cs="Arial"/>
          <w:sz w:val="24"/>
          <w:szCs w:val="24"/>
        </w:rPr>
      </w:pPr>
    </w:p>
    <w:p w:rsidRPr="00E97A19" w:rsidR="00E97A19" w:rsidP="00E60E8A" w:rsidRDefault="00E97A19">
      <w:pPr>
        <w:pStyle w:val="Odlomakpopisa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 Narrow" w:hAnsi="Arial Narrow" w:cs="Arial"/>
          <w:b/>
          <w:sz w:val="24"/>
          <w:szCs w:val="24"/>
          <w:u w:val="single"/>
        </w:rPr>
      </w:pPr>
      <w:r w:rsidRPr="00E97A19">
        <w:rPr>
          <w:rFonts w:ascii="Arial Narrow" w:hAnsi="Arial Narrow" w:cs="Arial"/>
          <w:b/>
          <w:sz w:val="24"/>
          <w:szCs w:val="24"/>
          <w:u w:val="single"/>
        </w:rPr>
        <w:t>Prioritetne tra</w:t>
      </w:r>
      <w:r w:rsidRPr="00E97A19">
        <w:rPr>
          <w:rFonts w:ascii="Arial Narrow" w:hAnsi="Arial Narrow" w:cs="Calibri"/>
          <w:b/>
          <w:sz w:val="24"/>
          <w:szCs w:val="24"/>
          <w:u w:val="single"/>
        </w:rPr>
        <w:t>ž</w:t>
      </w:r>
      <w:r w:rsidR="003449DE">
        <w:rPr>
          <w:rFonts w:ascii="Arial Narrow" w:hAnsi="Arial Narrow" w:cs="Arial"/>
          <w:b/>
          <w:sz w:val="24"/>
          <w:szCs w:val="24"/>
          <w:u w:val="single"/>
        </w:rPr>
        <w:t>bine</w:t>
      </w:r>
      <w:r w:rsidRPr="003449DE" w:rsidR="003449DE">
        <w:rPr>
          <w:rFonts w:ascii="Arial Narrow" w:hAnsi="Arial Narrow" w:cs="Arial"/>
          <w:b/>
          <w:sz w:val="24"/>
          <w:szCs w:val="24"/>
        </w:rPr>
        <w:t xml:space="preserve"> </w:t>
      </w:r>
      <w:r w:rsidRPr="00E97A19">
        <w:rPr>
          <w:rFonts w:ascii="Arial Narrow" w:hAnsi="Arial Narrow" w:cs="Arial"/>
          <w:sz w:val="24"/>
          <w:szCs w:val="24"/>
        </w:rPr>
        <w:t>– Tra</w:t>
      </w:r>
      <w:r w:rsidRPr="00E97A19">
        <w:rPr>
          <w:rFonts w:ascii="Arial Narrow" w:hAnsi="Arial Narrow" w:cs="Calibri"/>
          <w:sz w:val="24"/>
          <w:szCs w:val="24"/>
        </w:rPr>
        <w:t>ž</w:t>
      </w:r>
      <w:r w:rsidRPr="00E97A19">
        <w:rPr>
          <w:rFonts w:ascii="Arial Narrow" w:hAnsi="Arial Narrow" w:cs="Arial"/>
          <w:sz w:val="24"/>
          <w:szCs w:val="24"/>
        </w:rPr>
        <w:t>bine po osnovi bruto pla</w:t>
      </w:r>
      <w:r w:rsidRPr="00E97A19">
        <w:rPr>
          <w:rFonts w:ascii="Arial Narrow" w:hAnsi="Arial Narrow" w:cs="Calibri"/>
          <w:sz w:val="24"/>
          <w:szCs w:val="24"/>
        </w:rPr>
        <w:t>ć</w:t>
      </w:r>
      <w:r w:rsidRPr="00E97A19">
        <w:rPr>
          <w:rFonts w:ascii="Arial Narrow" w:hAnsi="Arial Narrow" w:cs="Arial"/>
          <w:sz w:val="24"/>
          <w:szCs w:val="24"/>
        </w:rPr>
        <w:t>a radnika nisu predmet predste</w:t>
      </w:r>
      <w:r w:rsidRPr="00E97A19">
        <w:rPr>
          <w:rFonts w:ascii="Arial Narrow" w:hAnsi="Arial Narrow" w:cs="Calibri"/>
          <w:sz w:val="24"/>
          <w:szCs w:val="24"/>
        </w:rPr>
        <w:t>č</w:t>
      </w:r>
      <w:r w:rsidRPr="00E97A19">
        <w:rPr>
          <w:rFonts w:ascii="Arial Narrow" w:hAnsi="Arial Narrow" w:cs="Arial"/>
          <w:sz w:val="24"/>
          <w:szCs w:val="24"/>
        </w:rPr>
        <w:t xml:space="preserve">ajnog postupka i iste </w:t>
      </w:r>
      <w:r w:rsidRPr="00E97A19">
        <w:rPr>
          <w:rFonts w:ascii="Arial Narrow" w:hAnsi="Arial Narrow" w:cs="Calibri"/>
          <w:sz w:val="24"/>
          <w:szCs w:val="24"/>
        </w:rPr>
        <w:t>ć</w:t>
      </w:r>
      <w:r w:rsidRPr="00E97A19">
        <w:rPr>
          <w:rFonts w:ascii="Arial Narrow" w:hAnsi="Arial Narrow" w:cs="Arial"/>
          <w:sz w:val="24"/>
          <w:szCs w:val="24"/>
        </w:rPr>
        <w:t>e se namiriti prioritetno.</w:t>
      </w:r>
    </w:p>
    <w:p w:rsidRPr="00E97A19" w:rsidR="00E97A19" w:rsidP="00E97A19" w:rsidRDefault="00E97A19">
      <w:pPr>
        <w:pStyle w:val="Odlomakpopisa"/>
        <w:spacing w:after="0" w:line="360" w:lineRule="auto"/>
        <w:ind w:left="0"/>
        <w:jc w:val="both"/>
        <w:rPr>
          <w:rFonts w:ascii="Arial Narrow" w:hAnsi="Arial Narrow" w:cs="Arial"/>
          <w:sz w:val="24"/>
          <w:szCs w:val="24"/>
        </w:rPr>
      </w:pPr>
    </w:p>
    <w:p w:rsidRPr="000807BB" w:rsidR="00C6737C" w:rsidP="000807BB" w:rsidRDefault="00C6737C">
      <w:pPr>
        <w:pStyle w:val="Tijeloteksta"/>
        <w:spacing w:after="0" w:line="360" w:lineRule="auto"/>
        <w:contextualSpacing/>
        <w:rPr>
          <w:rFonts w:ascii="Arial Narrow" w:hAnsi="Arial Narrow" w:cs="Arial"/>
          <w:snapToGrid/>
          <w:sz w:val="24"/>
          <w:szCs w:val="24"/>
          <w:lang w:val="hr-HR" w:eastAsia="hr-HR"/>
        </w:rPr>
      </w:pPr>
    </w:p>
    <w:p w:rsidRPr="000807BB" w:rsidR="00025CBD" w:rsidP="000807BB" w:rsidRDefault="00025CBD">
      <w:pPr>
        <w:spacing w:line="360" w:lineRule="auto"/>
        <w:jc w:val="both"/>
        <w:rPr>
          <w:rFonts w:ascii="Arial Narrow" w:hAnsi="Arial Narrow" w:eastAsia="Times New Roman" w:cs="Arial"/>
          <w:sz w:val="24"/>
          <w:szCs w:val="24"/>
          <w:lang w:val="hr-HR" w:eastAsia="hr-HR"/>
        </w:rPr>
      </w:pPr>
      <w:r w:rsidRPr="000807BB">
        <w:rPr>
          <w:rFonts w:ascii="Arial Narrow" w:hAnsi="Arial Narrow" w:cs="Arial"/>
          <w:sz w:val="24"/>
          <w:szCs w:val="24"/>
        </w:rPr>
        <w:br w:type="page"/>
      </w:r>
    </w:p>
    <w:p w:rsidRPr="000807BB" w:rsidR="00A7198D" w:rsidP="000807BB" w:rsidRDefault="00C6737C">
      <w:pPr>
        <w:pStyle w:val="Tijeloteksta"/>
        <w:spacing w:after="0" w:line="360" w:lineRule="auto"/>
        <w:contextualSpacing/>
        <w:rPr>
          <w:rFonts w:ascii="Arial Narrow" w:hAnsi="Arial Narrow" w:cs="Arial"/>
          <w:snapToGrid/>
          <w:sz w:val="24"/>
          <w:szCs w:val="24"/>
          <w:lang w:val="hr-HR" w:eastAsia="hr-HR"/>
        </w:rPr>
      </w:pPr>
      <w:r w:rsidRPr="000807BB">
        <w:rPr>
          <w:rFonts w:ascii="Arial Narrow" w:hAnsi="Arial Narrow" w:cs="Arial"/>
          <w:snapToGrid/>
          <w:sz w:val="24"/>
          <w:szCs w:val="24"/>
          <w:lang w:val="hr-HR" w:eastAsia="hr-HR"/>
        </w:rPr>
        <w:lastRenderedPageBreak/>
        <w:t xml:space="preserve">U svrhu financijskog restrukturiranja društva potrebno je poduzeti </w:t>
      </w:r>
      <w:r w:rsidRPr="000807BB" w:rsidR="00486805">
        <w:rPr>
          <w:rFonts w:ascii="Arial Narrow" w:hAnsi="Arial Narrow" w:cs="Arial"/>
          <w:snapToGrid/>
          <w:sz w:val="24"/>
          <w:szCs w:val="24"/>
          <w:lang w:val="hr-HR" w:eastAsia="hr-HR"/>
        </w:rPr>
        <w:t>odre</w:t>
      </w:r>
      <w:r w:rsidRPr="000807BB" w:rsidR="00486805">
        <w:rPr>
          <w:rFonts w:ascii="Arial Narrow" w:hAnsi="Arial Narrow" w:cs="Calibri"/>
          <w:snapToGrid/>
          <w:sz w:val="24"/>
          <w:szCs w:val="24"/>
          <w:lang w:val="hr-HR" w:eastAsia="hr-HR"/>
        </w:rPr>
        <w:t>đ</w:t>
      </w:r>
      <w:r w:rsidRPr="000807BB" w:rsidR="00486805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ene mjere financijskog restrukturiranja, </w:t>
      </w:r>
      <w:r w:rsidRPr="000807BB" w:rsidR="0031746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sukladno prijedlogu </w:t>
      </w:r>
      <w:r w:rsidRPr="000807BB" w:rsidR="00DD3B54">
        <w:rPr>
          <w:rFonts w:ascii="Arial Narrow" w:hAnsi="Arial Narrow" w:cs="Arial"/>
          <w:snapToGrid/>
          <w:color w:val="000000" w:themeColor="text1"/>
          <w:sz w:val="24"/>
          <w:szCs w:val="24"/>
          <w:lang w:val="hr-HR" w:eastAsia="hr-HR"/>
        </w:rPr>
        <w:t>predste</w:t>
      </w:r>
      <w:r w:rsidRPr="000807BB" w:rsidR="00DD3B54">
        <w:rPr>
          <w:rFonts w:ascii="Arial Narrow" w:hAnsi="Arial Narrow" w:cs="Calibri"/>
          <w:snapToGrid/>
          <w:color w:val="000000" w:themeColor="text1"/>
          <w:sz w:val="24"/>
          <w:szCs w:val="24"/>
          <w:lang w:val="hr-HR" w:eastAsia="hr-HR"/>
        </w:rPr>
        <w:t>č</w:t>
      </w:r>
      <w:r w:rsidRPr="000807BB" w:rsidR="00DD3B54">
        <w:rPr>
          <w:rFonts w:ascii="Arial Narrow" w:hAnsi="Arial Narrow" w:cs="Arial"/>
          <w:snapToGrid/>
          <w:color w:val="000000" w:themeColor="text1"/>
          <w:sz w:val="24"/>
          <w:szCs w:val="24"/>
          <w:lang w:val="hr-HR" w:eastAsia="hr-HR"/>
        </w:rPr>
        <w:t>ajnog postupka</w:t>
      </w:r>
      <w:r w:rsidRPr="000807BB" w:rsidR="00317460">
        <w:rPr>
          <w:rFonts w:ascii="Arial Narrow" w:hAnsi="Arial Narrow" w:cs="Arial"/>
          <w:snapToGrid/>
          <w:color w:val="000000" w:themeColor="text1"/>
          <w:sz w:val="24"/>
          <w:szCs w:val="24"/>
          <w:lang w:val="hr-HR" w:eastAsia="hr-HR"/>
        </w:rPr>
        <w:t>.</w:t>
      </w:r>
      <w:r w:rsidRPr="000807BB" w:rsidR="0031746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 Na taj na</w:t>
      </w:r>
      <w:r w:rsidRPr="000807BB" w:rsidR="00317460">
        <w:rPr>
          <w:rFonts w:ascii="Arial Narrow" w:hAnsi="Arial Narrow" w:cs="Calibri"/>
          <w:snapToGrid/>
          <w:sz w:val="24"/>
          <w:szCs w:val="24"/>
          <w:lang w:val="hr-HR" w:eastAsia="hr-HR"/>
        </w:rPr>
        <w:t>č</w:t>
      </w:r>
      <w:r w:rsidRPr="000807BB" w:rsidR="0031746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in tvrtka </w:t>
      </w:r>
      <w:r w:rsidRPr="000807BB" w:rsidR="00317460">
        <w:rPr>
          <w:rFonts w:ascii="Arial Narrow" w:hAnsi="Arial Narrow" w:cs="Calibri"/>
          <w:snapToGrid/>
          <w:sz w:val="24"/>
          <w:szCs w:val="24"/>
          <w:lang w:val="hr-HR" w:eastAsia="hr-HR"/>
        </w:rPr>
        <w:t>ć</w:t>
      </w:r>
      <w:r w:rsidRPr="000807BB" w:rsidR="0031746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e stabilizirati poslovanje, te </w:t>
      </w:r>
      <w:r w:rsidRPr="000807BB" w:rsidR="00317460">
        <w:rPr>
          <w:rFonts w:ascii="Arial Narrow" w:hAnsi="Arial Narrow" w:cs="Calibri"/>
          <w:snapToGrid/>
          <w:sz w:val="24"/>
          <w:szCs w:val="24"/>
          <w:lang w:val="hr-HR" w:eastAsia="hr-HR"/>
        </w:rPr>
        <w:t>ć</w:t>
      </w:r>
      <w:r w:rsidRPr="000807BB" w:rsidR="00317460">
        <w:rPr>
          <w:rFonts w:ascii="Arial Narrow" w:hAnsi="Arial Narrow" w:cs="Arial"/>
          <w:snapToGrid/>
          <w:sz w:val="24"/>
          <w:szCs w:val="24"/>
          <w:lang w:val="hr-HR" w:eastAsia="hr-HR"/>
        </w:rPr>
        <w:t>e joj se omogu</w:t>
      </w:r>
      <w:r w:rsidRPr="000807BB" w:rsidR="00317460">
        <w:rPr>
          <w:rFonts w:ascii="Arial Narrow" w:hAnsi="Arial Narrow" w:cs="Calibri"/>
          <w:snapToGrid/>
          <w:sz w:val="24"/>
          <w:szCs w:val="24"/>
          <w:lang w:val="hr-HR" w:eastAsia="hr-HR"/>
        </w:rPr>
        <w:t>ć</w:t>
      </w:r>
      <w:r w:rsidRPr="000807BB" w:rsidR="00317460">
        <w:rPr>
          <w:rFonts w:ascii="Arial Narrow" w:hAnsi="Arial Narrow" w:cs="Arial"/>
          <w:snapToGrid/>
          <w:sz w:val="24"/>
          <w:szCs w:val="24"/>
          <w:lang w:val="hr-HR" w:eastAsia="hr-HR"/>
        </w:rPr>
        <w:t>iti provedba mjera operativn</w:t>
      </w:r>
      <w:r w:rsidRPr="000807BB" w:rsidR="00D117D9">
        <w:rPr>
          <w:rFonts w:ascii="Arial Narrow" w:hAnsi="Arial Narrow" w:cs="Arial"/>
          <w:snapToGrid/>
          <w:sz w:val="24"/>
          <w:szCs w:val="24"/>
          <w:lang w:val="hr-HR" w:eastAsia="hr-HR"/>
        </w:rPr>
        <w:t>o</w:t>
      </w:r>
      <w:r w:rsidRPr="000807BB" w:rsidR="00317460">
        <w:rPr>
          <w:rFonts w:ascii="Arial Narrow" w:hAnsi="Arial Narrow" w:cs="Arial"/>
          <w:snapToGrid/>
          <w:sz w:val="24"/>
          <w:szCs w:val="24"/>
          <w:lang w:val="hr-HR" w:eastAsia="hr-HR"/>
        </w:rPr>
        <w:t>g restrukturiranja s ciljem uspostave odr</w:t>
      </w:r>
      <w:r w:rsidRPr="000807BB" w:rsidR="00317460">
        <w:rPr>
          <w:rFonts w:ascii="Arial Narrow" w:hAnsi="Arial Narrow" w:cs="Calibri"/>
          <w:snapToGrid/>
          <w:sz w:val="24"/>
          <w:szCs w:val="24"/>
          <w:lang w:val="hr-HR" w:eastAsia="hr-HR"/>
        </w:rPr>
        <w:t>ž</w:t>
      </w:r>
      <w:r w:rsidRPr="000807BB" w:rsidR="0031746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ivog modela poslovanja. </w:t>
      </w:r>
      <w:r w:rsidRPr="000807BB" w:rsidR="00486805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Mjere financijskog restrukturiranja odnose se na otpis dijela obaveza i reprogram ostatka duga. </w:t>
      </w:r>
    </w:p>
    <w:p w:rsidRPr="000807BB" w:rsidR="003A3AC3" w:rsidP="000807BB" w:rsidRDefault="003A3AC3">
      <w:pPr>
        <w:pStyle w:val="Tijeloteksta"/>
        <w:spacing w:after="0" w:line="360" w:lineRule="auto"/>
        <w:contextualSpacing/>
        <w:rPr>
          <w:rFonts w:ascii="Arial Narrow" w:hAnsi="Arial Narrow" w:cs="Arial"/>
          <w:snapToGrid/>
          <w:sz w:val="24"/>
          <w:szCs w:val="24"/>
          <w:lang w:val="hr-HR" w:eastAsia="hr-HR"/>
        </w:rPr>
      </w:pPr>
    </w:p>
    <w:p w:rsidRPr="000807BB" w:rsidR="003A3AC3" w:rsidP="000807BB" w:rsidRDefault="003A3AC3">
      <w:pPr>
        <w:pStyle w:val="Tijeloteksta"/>
        <w:spacing w:after="0" w:line="360" w:lineRule="auto"/>
        <w:contextualSpacing/>
        <w:rPr>
          <w:rFonts w:ascii="Arial Narrow" w:hAnsi="Arial Narrow" w:cs="Arial"/>
          <w:snapToGrid/>
          <w:sz w:val="24"/>
          <w:szCs w:val="24"/>
          <w:lang w:val="hr-HR" w:eastAsia="hr-HR"/>
        </w:rPr>
      </w:pPr>
    </w:p>
    <w:p w:rsidRPr="000807BB" w:rsidR="004515CB" w:rsidP="000807BB" w:rsidRDefault="00486805">
      <w:pPr>
        <w:pStyle w:val="Tijeloteksta"/>
        <w:spacing w:after="0" w:line="360" w:lineRule="auto"/>
        <w:contextualSpacing/>
        <w:rPr>
          <w:rFonts w:ascii="Arial Narrow" w:hAnsi="Arial Narrow" w:cs="Arial"/>
          <w:b/>
          <w:sz w:val="24"/>
          <w:szCs w:val="24"/>
          <w:u w:val="single"/>
          <w:lang w:val="hr-HR"/>
        </w:rPr>
      </w:pPr>
      <w:r w:rsidRPr="000807BB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 xml:space="preserve">Prijedlog </w:t>
      </w:r>
      <w:r w:rsidRPr="000807BB" w:rsidR="00DD3B54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>predste</w:t>
      </w:r>
      <w:r w:rsidRPr="000807BB" w:rsidR="00DD3B54">
        <w:rPr>
          <w:rFonts w:ascii="Arial Narrow" w:hAnsi="Arial Narrow" w:cs="Calibri"/>
          <w:b/>
          <w:color w:val="000000" w:themeColor="text1"/>
          <w:sz w:val="24"/>
          <w:szCs w:val="24"/>
          <w:u w:val="single"/>
          <w:lang w:val="hr-HR"/>
        </w:rPr>
        <w:t>č</w:t>
      </w:r>
      <w:r w:rsidRPr="000807BB" w:rsidR="00DD3B54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>ajnog postupka</w:t>
      </w:r>
      <w:r w:rsidRPr="000807BB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 xml:space="preserve"> po</w:t>
      </w:r>
      <w:r w:rsidRPr="000807BB">
        <w:rPr>
          <w:rFonts w:ascii="Arial Narrow" w:hAnsi="Arial Narrow" w:cs="Arial"/>
          <w:b/>
          <w:sz w:val="24"/>
          <w:szCs w:val="24"/>
          <w:u w:val="single"/>
          <w:lang w:val="hr-HR"/>
        </w:rPr>
        <w:t xml:space="preserve"> grupama vjerovnika: </w:t>
      </w:r>
    </w:p>
    <w:p w:rsidRPr="000807BB" w:rsidR="004515CB" w:rsidP="000807BB" w:rsidRDefault="004515CB">
      <w:pPr>
        <w:pStyle w:val="Tijeloteksta"/>
        <w:spacing w:after="0" w:line="360" w:lineRule="auto"/>
        <w:contextualSpacing/>
        <w:rPr>
          <w:rFonts w:ascii="Arial Narrow" w:hAnsi="Arial Narrow" w:cs="Arial"/>
          <w:sz w:val="24"/>
          <w:szCs w:val="24"/>
          <w:lang w:val="hr-HR"/>
        </w:rPr>
      </w:pPr>
    </w:p>
    <w:p w:rsidR="000C0DF0" w:rsidP="000C0DF0" w:rsidRDefault="00AC267B">
      <w:pPr>
        <w:pStyle w:val="Odlomakpopisa"/>
        <w:numPr>
          <w:ilvl w:val="0"/>
          <w:numId w:val="19"/>
        </w:numPr>
        <w:spacing w:after="0" w:line="360" w:lineRule="auto"/>
        <w:ind w:left="0"/>
        <w:jc w:val="both"/>
        <w:rPr>
          <w:rFonts w:ascii="Arial Narrow" w:hAnsi="Arial Narrow" w:cs="Arial"/>
          <w:sz w:val="24"/>
          <w:szCs w:val="24"/>
        </w:rPr>
      </w:pPr>
      <w:r w:rsidRPr="000C0DF0">
        <w:rPr>
          <w:rFonts w:ascii="Arial Narrow" w:hAnsi="Arial Narrow" w:cs="Arial"/>
          <w:sz w:val="24"/>
          <w:szCs w:val="24"/>
        </w:rPr>
        <w:t xml:space="preserve">Dug prema grupi </w:t>
      </w:r>
      <w:r w:rsidRPr="000C0DF0" w:rsidR="004A1E92">
        <w:rPr>
          <w:rFonts w:ascii="Arial Narrow" w:hAnsi="Arial Narrow" w:cs="Arial"/>
          <w:b/>
          <w:sz w:val="24"/>
          <w:szCs w:val="24"/>
          <w:u w:val="single"/>
        </w:rPr>
        <w:t xml:space="preserve">NEOSIGURANI </w:t>
      </w:r>
      <w:r w:rsidRPr="000C0DF0">
        <w:rPr>
          <w:rFonts w:ascii="Arial Narrow" w:hAnsi="Arial Narrow" w:cs="Arial"/>
          <w:b/>
          <w:sz w:val="24"/>
          <w:szCs w:val="24"/>
          <w:u w:val="single"/>
        </w:rPr>
        <w:t>VJEROVNICI</w:t>
      </w:r>
      <w:r w:rsidRPr="000C0DF0">
        <w:rPr>
          <w:rFonts w:ascii="Arial Narrow" w:hAnsi="Arial Narrow" w:cs="Arial"/>
          <w:b/>
          <w:sz w:val="24"/>
          <w:szCs w:val="24"/>
        </w:rPr>
        <w:t xml:space="preserve"> </w:t>
      </w:r>
      <w:r w:rsidRPr="00D61512" w:rsidR="000C0DF0">
        <w:rPr>
          <w:rFonts w:ascii="Arial Narrow" w:hAnsi="Arial Narrow" w:cs="Arial"/>
          <w:sz w:val="24"/>
          <w:szCs w:val="24"/>
        </w:rPr>
        <w:t xml:space="preserve">sukladno Rješenju od 10.05.2019. godine iznosi </w:t>
      </w:r>
      <w:r w:rsidR="000C0DF0">
        <w:rPr>
          <w:rFonts w:ascii="Arial Narrow" w:hAnsi="Arial Narrow" w:cs="Arial"/>
          <w:sz w:val="24"/>
          <w:szCs w:val="24"/>
        </w:rPr>
        <w:t>496.940,81</w:t>
      </w:r>
      <w:r w:rsidRPr="00D61512" w:rsidR="000C0DF0">
        <w:rPr>
          <w:rFonts w:ascii="Arial Narrow" w:hAnsi="Arial Narrow" w:cs="Arial"/>
          <w:sz w:val="24"/>
          <w:szCs w:val="24"/>
        </w:rPr>
        <w:t xml:space="preserve"> kn.</w:t>
      </w:r>
      <w:r w:rsidRPr="00AC6F00" w:rsidR="000C0DF0">
        <w:t xml:space="preserve"> </w:t>
      </w:r>
      <w:r w:rsidRPr="00AC6F00" w:rsidR="000C0DF0">
        <w:rPr>
          <w:rFonts w:ascii="Arial Narrow" w:hAnsi="Arial Narrow" w:cs="Arial"/>
          <w:sz w:val="24"/>
          <w:szCs w:val="24"/>
        </w:rPr>
        <w:t>Predlaže se otplata cjelokupnog iznosa utvrđenih tražbina u 48 jednakih mjesečnih anuiteta svakog 15-og u mjesecu, računajući od pravomoćnosti Rješenja o sklopljenom predstečajnom sporazumu, bez počeka</w:t>
      </w:r>
      <w:r w:rsidR="000C0DF0">
        <w:rPr>
          <w:rFonts w:ascii="Arial Narrow" w:hAnsi="Arial Narrow" w:cs="Arial"/>
          <w:sz w:val="24"/>
          <w:szCs w:val="24"/>
        </w:rPr>
        <w:t>,</w:t>
      </w:r>
      <w:r w:rsidRPr="00AC6F00" w:rsidR="000C0DF0">
        <w:rPr>
          <w:rFonts w:ascii="Arial Narrow" w:hAnsi="Arial Narrow" w:cs="Arial"/>
          <w:sz w:val="24"/>
          <w:szCs w:val="24"/>
        </w:rPr>
        <w:t xml:space="preserve"> uz zakonsku zateznu kamatu koja je propisana u trenutku pravomoćnosti Rješenja o sklopljenom predstečajnom sporazumu, a koja se obračunava za vrijeme otplate reprograma.</w:t>
      </w:r>
    </w:p>
    <w:p w:rsidRPr="000C0DF0" w:rsidR="00D61512" w:rsidP="000C0DF0" w:rsidRDefault="00D61512">
      <w:pPr>
        <w:pStyle w:val="Odlomakpopisa"/>
        <w:spacing w:after="0" w:line="360" w:lineRule="auto"/>
        <w:ind w:left="0"/>
        <w:jc w:val="both"/>
        <w:rPr>
          <w:rFonts w:ascii="Arial Narrow" w:hAnsi="Arial Narrow" w:cs="Arial"/>
          <w:sz w:val="24"/>
          <w:szCs w:val="24"/>
        </w:rPr>
      </w:pPr>
    </w:p>
    <w:tbl>
      <w:tblPr>
        <w:tblStyle w:val="GridTable2Accent6"/>
        <w:tblW w:w="9276" w:type="dxa"/>
        <w:jc w:val="center"/>
        <w:tblLook w:firstRow="1" w:lastRow="0" w:firstColumn="1" w:lastColumn="0" w:noHBand="0" w:noVBand="1" w:val="04A0"/>
      </w:tblPr>
      <w:tblGrid>
        <w:gridCol w:w="463"/>
        <w:gridCol w:w="1009"/>
        <w:gridCol w:w="1846"/>
        <w:gridCol w:w="956"/>
        <w:gridCol w:w="791"/>
        <w:gridCol w:w="870"/>
        <w:gridCol w:w="761"/>
        <w:gridCol w:w="924"/>
        <w:gridCol w:w="746"/>
        <w:gridCol w:w="923"/>
      </w:tblGrid>
      <w:tr w:rsidRPr="000C0DF0" w:rsidR="000C0DF0" w:rsidTr="000C0DF0">
        <w:trPr>
          <w:cnfStyle w:val="100000000000"/>
          <w:trHeight w:val="663"/>
          <w:jc w:val="center"/>
        </w:trPr>
        <w:tc>
          <w:tcPr>
            <w:cnfStyle w:val="001000000000"/>
            <w:tcW w:w="392" w:type="dxa"/>
            <w:hideMark/>
          </w:tcPr>
          <w:p w:rsidRPr="000C0DF0" w:rsidR="000C0DF0" w:rsidP="000C0DF0" w:rsidRDefault="000C0DF0">
            <w:pPr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RBR</w:t>
            </w:r>
          </w:p>
        </w:tc>
        <w:tc>
          <w:tcPr>
            <w:tcW w:w="1017" w:type="dxa"/>
            <w:hideMark/>
          </w:tcPr>
          <w:p w:rsidRPr="000C0DF0" w:rsidR="000C0DF0" w:rsidP="000C0DF0" w:rsidRDefault="000C0DF0">
            <w:pPr>
              <w:jc w:val="center"/>
              <w:cnfStyle w:val="1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OIB VJEROVNIKA</w:t>
            </w:r>
          </w:p>
        </w:tc>
        <w:tc>
          <w:tcPr>
            <w:tcW w:w="1862" w:type="dxa"/>
            <w:hideMark/>
          </w:tcPr>
          <w:p w:rsidRPr="000C0DF0" w:rsidR="000C0DF0" w:rsidP="000C0DF0" w:rsidRDefault="000C0DF0">
            <w:pPr>
              <w:jc w:val="center"/>
              <w:cnfStyle w:val="1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NAZIV VJEROVNIKA</w:t>
            </w:r>
          </w:p>
        </w:tc>
        <w:tc>
          <w:tcPr>
            <w:tcW w:w="1256" w:type="dxa"/>
            <w:hideMark/>
          </w:tcPr>
          <w:p w:rsidRPr="000C0DF0" w:rsidR="000C0DF0" w:rsidP="000C0DF0" w:rsidRDefault="000C0DF0">
            <w:pPr>
              <w:jc w:val="center"/>
              <w:cnfStyle w:val="1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ADRESA VJEROVNIKA</w:t>
            </w:r>
          </w:p>
        </w:tc>
        <w:tc>
          <w:tcPr>
            <w:tcW w:w="688" w:type="dxa"/>
            <w:hideMark/>
          </w:tcPr>
          <w:p w:rsidRPr="000C0DF0" w:rsidR="000C0DF0" w:rsidP="000C0DF0" w:rsidRDefault="000C0DF0">
            <w:pPr>
              <w:jc w:val="center"/>
              <w:cnfStyle w:val="1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VRSTA TRAŽBINE</w:t>
            </w:r>
          </w:p>
        </w:tc>
        <w:tc>
          <w:tcPr>
            <w:tcW w:w="876" w:type="dxa"/>
            <w:hideMark/>
          </w:tcPr>
          <w:p w:rsidRPr="000C0DF0" w:rsidR="000C0DF0" w:rsidP="000C0DF0" w:rsidRDefault="000C0DF0">
            <w:pPr>
              <w:jc w:val="center"/>
              <w:cnfStyle w:val="1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UTVRĐENI IZNOS TRAŽBINE</w:t>
            </w:r>
          </w:p>
        </w:tc>
        <w:tc>
          <w:tcPr>
            <w:tcW w:w="766" w:type="dxa"/>
            <w:hideMark/>
          </w:tcPr>
          <w:p w:rsidRPr="000C0DF0" w:rsidR="000C0DF0" w:rsidP="000C0DF0" w:rsidRDefault="000C0DF0">
            <w:pPr>
              <w:jc w:val="center"/>
              <w:cnfStyle w:val="1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OTPIS</w:t>
            </w:r>
          </w:p>
        </w:tc>
        <w:tc>
          <w:tcPr>
            <w:tcW w:w="808" w:type="dxa"/>
            <w:hideMark/>
          </w:tcPr>
          <w:p w:rsidRPr="000C0DF0" w:rsidR="000C0DF0" w:rsidP="000C0DF0" w:rsidRDefault="000C0DF0">
            <w:pPr>
              <w:jc w:val="center"/>
              <w:cnfStyle w:val="1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PREOSTALO ZA OTPLATU</w:t>
            </w:r>
          </w:p>
        </w:tc>
        <w:tc>
          <w:tcPr>
            <w:tcW w:w="751" w:type="dxa"/>
            <w:hideMark/>
          </w:tcPr>
          <w:p w:rsidRPr="000C0DF0" w:rsidR="000C0DF0" w:rsidP="000C0DF0" w:rsidRDefault="000C0DF0">
            <w:pPr>
              <w:jc w:val="center"/>
              <w:cnfStyle w:val="1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ANUITET</w:t>
            </w:r>
          </w:p>
        </w:tc>
        <w:tc>
          <w:tcPr>
            <w:tcW w:w="860" w:type="dxa"/>
            <w:hideMark/>
          </w:tcPr>
          <w:p w:rsidRPr="000C0DF0" w:rsidR="000C0DF0" w:rsidP="000C0DF0" w:rsidRDefault="000C0DF0">
            <w:pPr>
              <w:jc w:val="center"/>
              <w:cnfStyle w:val="1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STRUKTURA</w:t>
            </w:r>
          </w:p>
        </w:tc>
      </w:tr>
      <w:tr w:rsidRPr="000C0DF0" w:rsidR="000C0DF0" w:rsidTr="000C0DF0">
        <w:trPr>
          <w:cnfStyle w:val="000000100000"/>
          <w:trHeight w:val="442"/>
          <w:jc w:val="center"/>
        </w:trPr>
        <w:tc>
          <w:tcPr>
            <w:cnfStyle w:val="001000000000"/>
            <w:tcW w:w="392" w:type="dxa"/>
            <w:noWrap/>
            <w:hideMark/>
          </w:tcPr>
          <w:p w:rsidRPr="000C0DF0" w:rsidR="000C0DF0" w:rsidP="000C0DF0" w:rsidRDefault="000C0DF0">
            <w:pPr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1</w:t>
            </w:r>
          </w:p>
        </w:tc>
        <w:tc>
          <w:tcPr>
            <w:tcW w:w="1017" w:type="dxa"/>
            <w:noWrap/>
            <w:hideMark/>
          </w:tcPr>
          <w:p w:rsidRPr="000C0DF0" w:rsidR="000C0DF0" w:rsidP="000C0DF0" w:rsidRDefault="000C0DF0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97042352651</w:t>
            </w:r>
          </w:p>
        </w:tc>
        <w:tc>
          <w:tcPr>
            <w:tcW w:w="1862" w:type="dxa"/>
            <w:hideMark/>
          </w:tcPr>
          <w:p w:rsidRPr="000C0DF0" w:rsidR="000C0DF0" w:rsidP="000C0DF0" w:rsidRDefault="000C0DF0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DB PROM d.o.o. za usluge</w:t>
            </w:r>
          </w:p>
        </w:tc>
        <w:tc>
          <w:tcPr>
            <w:tcW w:w="1256" w:type="dxa"/>
            <w:hideMark/>
          </w:tcPr>
          <w:p w:rsidRPr="000C0DF0" w:rsidR="000C0DF0" w:rsidP="000C0DF0" w:rsidRDefault="000C0DF0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Bana Josipa Jelačića 57, 10290 Zaprešić</w:t>
            </w:r>
          </w:p>
        </w:tc>
        <w:tc>
          <w:tcPr>
            <w:tcW w:w="688" w:type="dxa"/>
            <w:hideMark/>
          </w:tcPr>
          <w:p w:rsidRPr="000C0DF0" w:rsidR="000C0DF0" w:rsidP="000C0DF0" w:rsidRDefault="000C0DF0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dobavljač</w:t>
            </w:r>
          </w:p>
        </w:tc>
        <w:tc>
          <w:tcPr>
            <w:tcW w:w="876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311,25</w:t>
            </w:r>
          </w:p>
        </w:tc>
        <w:tc>
          <w:tcPr>
            <w:tcW w:w="766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808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311,25</w:t>
            </w:r>
          </w:p>
        </w:tc>
        <w:tc>
          <w:tcPr>
            <w:tcW w:w="751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6,48</w:t>
            </w:r>
          </w:p>
        </w:tc>
        <w:tc>
          <w:tcPr>
            <w:tcW w:w="860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0,06%</w:t>
            </w:r>
          </w:p>
        </w:tc>
      </w:tr>
      <w:tr w:rsidRPr="000C0DF0" w:rsidR="000C0DF0" w:rsidTr="000C0DF0">
        <w:trPr>
          <w:trHeight w:val="442"/>
          <w:jc w:val="center"/>
        </w:trPr>
        <w:tc>
          <w:tcPr>
            <w:cnfStyle w:val="001000000000"/>
            <w:tcW w:w="392" w:type="dxa"/>
            <w:noWrap/>
            <w:hideMark/>
          </w:tcPr>
          <w:p w:rsidRPr="000C0DF0" w:rsidR="000C0DF0" w:rsidP="000C0DF0" w:rsidRDefault="000C0DF0">
            <w:pPr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2</w:t>
            </w:r>
          </w:p>
        </w:tc>
        <w:tc>
          <w:tcPr>
            <w:tcW w:w="1017" w:type="dxa"/>
            <w:noWrap/>
            <w:hideMark/>
          </w:tcPr>
          <w:p w:rsidRPr="000C0DF0" w:rsidR="000C0DF0" w:rsidP="000C0DF0" w:rsidRDefault="000C0DF0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85821130368</w:t>
            </w:r>
          </w:p>
        </w:tc>
        <w:tc>
          <w:tcPr>
            <w:tcW w:w="1862" w:type="dxa"/>
            <w:hideMark/>
          </w:tcPr>
          <w:p w:rsidRPr="000C0DF0" w:rsidR="000C0DF0" w:rsidP="000C0DF0" w:rsidRDefault="000C0DF0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Financijska agencija</w:t>
            </w:r>
          </w:p>
        </w:tc>
        <w:tc>
          <w:tcPr>
            <w:tcW w:w="1256" w:type="dxa"/>
            <w:hideMark/>
          </w:tcPr>
          <w:p w:rsidRPr="000C0DF0" w:rsidR="000C0DF0" w:rsidP="000C0DF0" w:rsidRDefault="000C0DF0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Ulica grada Vukovara 70, 10000 Zagreb</w:t>
            </w:r>
          </w:p>
        </w:tc>
        <w:tc>
          <w:tcPr>
            <w:tcW w:w="688" w:type="dxa"/>
            <w:hideMark/>
          </w:tcPr>
          <w:p w:rsidRPr="000C0DF0" w:rsidR="000C0DF0" w:rsidP="000C0DF0" w:rsidRDefault="000C0DF0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dobavljač</w:t>
            </w:r>
          </w:p>
        </w:tc>
        <w:tc>
          <w:tcPr>
            <w:tcW w:w="876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896,66</w:t>
            </w:r>
          </w:p>
        </w:tc>
        <w:tc>
          <w:tcPr>
            <w:tcW w:w="766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808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896,66</w:t>
            </w:r>
          </w:p>
        </w:tc>
        <w:tc>
          <w:tcPr>
            <w:tcW w:w="751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18,68</w:t>
            </w:r>
          </w:p>
        </w:tc>
        <w:tc>
          <w:tcPr>
            <w:tcW w:w="860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0,18%</w:t>
            </w:r>
          </w:p>
        </w:tc>
      </w:tr>
      <w:tr w:rsidRPr="000C0DF0" w:rsidR="000C0DF0" w:rsidTr="000C0DF0">
        <w:trPr>
          <w:cnfStyle w:val="000000100000"/>
          <w:trHeight w:val="663"/>
          <w:jc w:val="center"/>
        </w:trPr>
        <w:tc>
          <w:tcPr>
            <w:cnfStyle w:val="001000000000"/>
            <w:tcW w:w="392" w:type="dxa"/>
            <w:noWrap/>
            <w:hideMark/>
          </w:tcPr>
          <w:p w:rsidRPr="000C0DF0" w:rsidR="000C0DF0" w:rsidP="000C0DF0" w:rsidRDefault="000C0DF0">
            <w:pPr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3</w:t>
            </w:r>
          </w:p>
        </w:tc>
        <w:tc>
          <w:tcPr>
            <w:tcW w:w="1017" w:type="dxa"/>
            <w:noWrap/>
            <w:hideMark/>
          </w:tcPr>
          <w:p w:rsidRPr="000C0DF0" w:rsidR="000C0DF0" w:rsidP="000C0DF0" w:rsidRDefault="000C0DF0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18683136487</w:t>
            </w:r>
          </w:p>
        </w:tc>
        <w:tc>
          <w:tcPr>
            <w:tcW w:w="1862" w:type="dxa"/>
            <w:hideMark/>
          </w:tcPr>
          <w:p w:rsidRPr="000C0DF0" w:rsidR="000C0DF0" w:rsidP="000C0DF0" w:rsidRDefault="000C0DF0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MINISTARSTVO FINANCIJA - POREZNA UPRAVA</w:t>
            </w:r>
          </w:p>
        </w:tc>
        <w:tc>
          <w:tcPr>
            <w:tcW w:w="1256" w:type="dxa"/>
            <w:hideMark/>
          </w:tcPr>
          <w:p w:rsidRPr="000C0DF0" w:rsidR="000C0DF0" w:rsidP="000C0DF0" w:rsidRDefault="000C0DF0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Boškovićeva 5, 10000 Zagreb</w:t>
            </w:r>
          </w:p>
        </w:tc>
        <w:tc>
          <w:tcPr>
            <w:tcW w:w="688" w:type="dxa"/>
            <w:hideMark/>
          </w:tcPr>
          <w:p w:rsidRPr="000C0DF0" w:rsidR="000C0DF0" w:rsidP="000C0DF0" w:rsidRDefault="000C0DF0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obveze za poreze i doprinose</w:t>
            </w:r>
          </w:p>
        </w:tc>
        <w:tc>
          <w:tcPr>
            <w:tcW w:w="876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403.129,90</w:t>
            </w:r>
          </w:p>
        </w:tc>
        <w:tc>
          <w:tcPr>
            <w:tcW w:w="766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808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403.129,90</w:t>
            </w:r>
          </w:p>
        </w:tc>
        <w:tc>
          <w:tcPr>
            <w:tcW w:w="751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8.398,54</w:t>
            </w:r>
          </w:p>
        </w:tc>
        <w:tc>
          <w:tcPr>
            <w:tcW w:w="860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81,12%</w:t>
            </w:r>
          </w:p>
        </w:tc>
      </w:tr>
      <w:tr w:rsidRPr="000C0DF0" w:rsidR="000C0DF0" w:rsidTr="000C0DF0">
        <w:trPr>
          <w:trHeight w:val="746"/>
          <w:jc w:val="center"/>
        </w:trPr>
        <w:tc>
          <w:tcPr>
            <w:cnfStyle w:val="001000000000"/>
            <w:tcW w:w="392" w:type="dxa"/>
            <w:noWrap/>
            <w:hideMark/>
          </w:tcPr>
          <w:p w:rsidRPr="000C0DF0" w:rsidR="000C0DF0" w:rsidP="000C0DF0" w:rsidRDefault="000C0DF0">
            <w:pPr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4</w:t>
            </w:r>
          </w:p>
        </w:tc>
        <w:tc>
          <w:tcPr>
            <w:tcW w:w="1017" w:type="dxa"/>
            <w:noWrap/>
            <w:hideMark/>
          </w:tcPr>
          <w:p w:rsidRPr="000C0DF0" w:rsidR="000C0DF0" w:rsidP="000C0DF0" w:rsidRDefault="000C0DF0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28080635282</w:t>
            </w:r>
          </w:p>
        </w:tc>
        <w:tc>
          <w:tcPr>
            <w:tcW w:w="1862" w:type="dxa"/>
            <w:hideMark/>
          </w:tcPr>
          <w:p w:rsidRPr="000C0DF0" w:rsidR="000C0DF0" w:rsidP="000C0DF0" w:rsidRDefault="000C0DF0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OBRT ZA SAVJETODAVNE USLUGE, VL.LOVRO BENČEVIĆ</w:t>
            </w:r>
          </w:p>
        </w:tc>
        <w:tc>
          <w:tcPr>
            <w:tcW w:w="1256" w:type="dxa"/>
            <w:hideMark/>
          </w:tcPr>
          <w:p w:rsidRPr="000C0DF0" w:rsidR="000C0DF0" w:rsidP="000C0DF0" w:rsidRDefault="000C0DF0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Josipa Kosića 11, 10290 Zaprešić</w:t>
            </w:r>
          </w:p>
        </w:tc>
        <w:tc>
          <w:tcPr>
            <w:tcW w:w="688" w:type="dxa"/>
            <w:hideMark/>
          </w:tcPr>
          <w:p w:rsidRPr="000C0DF0" w:rsidR="000C0DF0" w:rsidP="000C0DF0" w:rsidRDefault="000C0DF0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dobavljač</w:t>
            </w:r>
          </w:p>
        </w:tc>
        <w:tc>
          <w:tcPr>
            <w:tcW w:w="876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1.000,00</w:t>
            </w:r>
          </w:p>
        </w:tc>
        <w:tc>
          <w:tcPr>
            <w:tcW w:w="766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808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1.000,00</w:t>
            </w:r>
          </w:p>
        </w:tc>
        <w:tc>
          <w:tcPr>
            <w:tcW w:w="751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20,83</w:t>
            </w:r>
          </w:p>
        </w:tc>
        <w:tc>
          <w:tcPr>
            <w:tcW w:w="860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0,20%</w:t>
            </w:r>
          </w:p>
        </w:tc>
      </w:tr>
      <w:tr w:rsidRPr="000C0DF0" w:rsidR="000C0DF0" w:rsidTr="000C0DF0">
        <w:trPr>
          <w:cnfStyle w:val="000000100000"/>
          <w:trHeight w:val="442"/>
          <w:jc w:val="center"/>
        </w:trPr>
        <w:tc>
          <w:tcPr>
            <w:cnfStyle w:val="001000000000"/>
            <w:tcW w:w="392" w:type="dxa"/>
            <w:noWrap/>
            <w:hideMark/>
          </w:tcPr>
          <w:p w:rsidRPr="000C0DF0" w:rsidR="000C0DF0" w:rsidP="000C0DF0" w:rsidRDefault="000C0DF0">
            <w:pPr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5</w:t>
            </w:r>
          </w:p>
        </w:tc>
        <w:tc>
          <w:tcPr>
            <w:tcW w:w="1017" w:type="dxa"/>
            <w:noWrap/>
            <w:hideMark/>
          </w:tcPr>
          <w:p w:rsidRPr="000C0DF0" w:rsidR="000C0DF0" w:rsidP="000C0DF0" w:rsidRDefault="000C0DF0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59867697722</w:t>
            </w:r>
          </w:p>
        </w:tc>
        <w:tc>
          <w:tcPr>
            <w:tcW w:w="1862" w:type="dxa"/>
            <w:hideMark/>
          </w:tcPr>
          <w:p w:rsidRPr="000C0DF0" w:rsidR="000C0DF0" w:rsidP="000C0DF0" w:rsidRDefault="000C0DF0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SANVET d.o.o. za sanitarnu zaštitu i ekologiju</w:t>
            </w:r>
          </w:p>
        </w:tc>
        <w:tc>
          <w:tcPr>
            <w:tcW w:w="1256" w:type="dxa"/>
            <w:hideMark/>
          </w:tcPr>
          <w:p w:rsidRPr="000C0DF0" w:rsidR="000C0DF0" w:rsidP="000C0DF0" w:rsidRDefault="000C0DF0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Pavla Štoosa 36, 10292 Dubravica</w:t>
            </w:r>
          </w:p>
        </w:tc>
        <w:tc>
          <w:tcPr>
            <w:tcW w:w="688" w:type="dxa"/>
            <w:hideMark/>
          </w:tcPr>
          <w:p w:rsidRPr="000C0DF0" w:rsidR="000C0DF0" w:rsidP="000C0DF0" w:rsidRDefault="000C0DF0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dobavljač</w:t>
            </w:r>
          </w:p>
        </w:tc>
        <w:tc>
          <w:tcPr>
            <w:tcW w:w="876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245,00</w:t>
            </w:r>
          </w:p>
        </w:tc>
        <w:tc>
          <w:tcPr>
            <w:tcW w:w="766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808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245,00</w:t>
            </w:r>
          </w:p>
        </w:tc>
        <w:tc>
          <w:tcPr>
            <w:tcW w:w="751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5,10</w:t>
            </w:r>
          </w:p>
        </w:tc>
        <w:tc>
          <w:tcPr>
            <w:tcW w:w="860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0,05%</w:t>
            </w:r>
          </w:p>
        </w:tc>
      </w:tr>
      <w:tr w:rsidRPr="000C0DF0" w:rsidR="000C0DF0" w:rsidTr="000C0DF0">
        <w:trPr>
          <w:trHeight w:val="442"/>
          <w:jc w:val="center"/>
        </w:trPr>
        <w:tc>
          <w:tcPr>
            <w:cnfStyle w:val="001000000000"/>
            <w:tcW w:w="392" w:type="dxa"/>
            <w:noWrap/>
            <w:hideMark/>
          </w:tcPr>
          <w:p w:rsidRPr="000C0DF0" w:rsidR="000C0DF0" w:rsidP="000C0DF0" w:rsidRDefault="000C0DF0">
            <w:pPr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6</w:t>
            </w:r>
          </w:p>
        </w:tc>
        <w:tc>
          <w:tcPr>
            <w:tcW w:w="1017" w:type="dxa"/>
            <w:noWrap/>
            <w:hideMark/>
          </w:tcPr>
          <w:p w:rsidRPr="000C0DF0" w:rsidR="000C0DF0" w:rsidP="000C0DF0" w:rsidRDefault="000C0DF0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42736105272</w:t>
            </w:r>
          </w:p>
        </w:tc>
        <w:tc>
          <w:tcPr>
            <w:tcW w:w="1862" w:type="dxa"/>
            <w:hideMark/>
          </w:tcPr>
          <w:p w:rsidRPr="000C0DF0" w:rsidR="000C0DF0" w:rsidP="000C0DF0" w:rsidRDefault="000C0DF0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SEGES d.o.o. za proizvodnju, trgovinu i usluge</w:t>
            </w:r>
          </w:p>
        </w:tc>
        <w:tc>
          <w:tcPr>
            <w:tcW w:w="1256" w:type="dxa"/>
            <w:hideMark/>
          </w:tcPr>
          <w:p w:rsidRPr="000C0DF0" w:rsidR="000C0DF0" w:rsidP="000C0DF0" w:rsidRDefault="000C0DF0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Vinkovačka 51, 32270 Županja</w:t>
            </w:r>
          </w:p>
        </w:tc>
        <w:tc>
          <w:tcPr>
            <w:tcW w:w="688" w:type="dxa"/>
            <w:hideMark/>
          </w:tcPr>
          <w:p w:rsidRPr="000C0DF0" w:rsidR="000C0DF0" w:rsidP="000C0DF0" w:rsidRDefault="000C0DF0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dobavljač</w:t>
            </w:r>
          </w:p>
        </w:tc>
        <w:tc>
          <w:tcPr>
            <w:tcW w:w="876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51.994,00</w:t>
            </w:r>
          </w:p>
        </w:tc>
        <w:tc>
          <w:tcPr>
            <w:tcW w:w="766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808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51.994,00</w:t>
            </w:r>
          </w:p>
        </w:tc>
        <w:tc>
          <w:tcPr>
            <w:tcW w:w="751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1.083,21</w:t>
            </w:r>
          </w:p>
        </w:tc>
        <w:tc>
          <w:tcPr>
            <w:tcW w:w="860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10,46%</w:t>
            </w:r>
          </w:p>
        </w:tc>
      </w:tr>
      <w:tr w:rsidRPr="000C0DF0" w:rsidR="000C0DF0" w:rsidTr="000C0DF0">
        <w:trPr>
          <w:cnfStyle w:val="000000100000"/>
          <w:trHeight w:val="663"/>
          <w:jc w:val="center"/>
        </w:trPr>
        <w:tc>
          <w:tcPr>
            <w:cnfStyle w:val="001000000000"/>
            <w:tcW w:w="392" w:type="dxa"/>
            <w:noWrap/>
            <w:hideMark/>
          </w:tcPr>
          <w:p w:rsidRPr="000C0DF0" w:rsidR="000C0DF0" w:rsidP="000C0DF0" w:rsidRDefault="000C0DF0">
            <w:pPr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7</w:t>
            </w:r>
          </w:p>
        </w:tc>
        <w:tc>
          <w:tcPr>
            <w:tcW w:w="1017" w:type="dxa"/>
            <w:noWrap/>
            <w:hideMark/>
          </w:tcPr>
          <w:p w:rsidRPr="000C0DF0" w:rsidR="000C0DF0" w:rsidP="000C0DF0" w:rsidRDefault="000C0DF0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80205892543</w:t>
            </w:r>
          </w:p>
        </w:tc>
        <w:tc>
          <w:tcPr>
            <w:tcW w:w="1862" w:type="dxa"/>
            <w:hideMark/>
          </w:tcPr>
          <w:p w:rsidRPr="000C0DF0" w:rsidR="000C0DF0" w:rsidP="000C0DF0" w:rsidRDefault="000C0DF0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VETERINARSKA STANICA društvo s ograničenom odgovornošću</w:t>
            </w:r>
          </w:p>
        </w:tc>
        <w:tc>
          <w:tcPr>
            <w:tcW w:w="1256" w:type="dxa"/>
            <w:hideMark/>
          </w:tcPr>
          <w:p w:rsidRPr="000C0DF0" w:rsidR="000C0DF0" w:rsidP="000C0DF0" w:rsidRDefault="000C0DF0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Bana Josipa Jelačića 77, 10290 Zaprešić</w:t>
            </w:r>
          </w:p>
        </w:tc>
        <w:tc>
          <w:tcPr>
            <w:tcW w:w="688" w:type="dxa"/>
            <w:hideMark/>
          </w:tcPr>
          <w:p w:rsidRPr="000C0DF0" w:rsidR="000C0DF0" w:rsidP="000C0DF0" w:rsidRDefault="000C0DF0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dobavljač</w:t>
            </w:r>
          </w:p>
        </w:tc>
        <w:tc>
          <w:tcPr>
            <w:tcW w:w="876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39.364,00</w:t>
            </w:r>
          </w:p>
        </w:tc>
        <w:tc>
          <w:tcPr>
            <w:tcW w:w="766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808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39.364,00</w:t>
            </w:r>
          </w:p>
        </w:tc>
        <w:tc>
          <w:tcPr>
            <w:tcW w:w="751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820,08</w:t>
            </w:r>
          </w:p>
        </w:tc>
        <w:tc>
          <w:tcPr>
            <w:tcW w:w="860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1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7,92%</w:t>
            </w:r>
          </w:p>
        </w:tc>
      </w:tr>
      <w:tr w:rsidRPr="000C0DF0" w:rsidR="000C0DF0" w:rsidTr="000C0DF0">
        <w:trPr>
          <w:trHeight w:val="245"/>
          <w:jc w:val="center"/>
        </w:trPr>
        <w:tc>
          <w:tcPr>
            <w:cnfStyle w:val="001000000000"/>
            <w:tcW w:w="392" w:type="dxa"/>
            <w:noWrap/>
            <w:hideMark/>
          </w:tcPr>
          <w:p w:rsidRPr="000C0DF0" w:rsidR="000C0DF0" w:rsidP="000C0DF0" w:rsidRDefault="000C0DF0">
            <w:pPr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 </w:t>
            </w:r>
          </w:p>
        </w:tc>
        <w:tc>
          <w:tcPr>
            <w:tcW w:w="1017" w:type="dxa"/>
            <w:noWrap/>
            <w:hideMark/>
          </w:tcPr>
          <w:p w:rsidRPr="000C0DF0" w:rsidR="000C0DF0" w:rsidP="000C0DF0" w:rsidRDefault="000C0DF0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 </w:t>
            </w:r>
          </w:p>
        </w:tc>
        <w:tc>
          <w:tcPr>
            <w:tcW w:w="1862" w:type="dxa"/>
            <w:noWrap/>
            <w:hideMark/>
          </w:tcPr>
          <w:p w:rsidRPr="000C0DF0" w:rsidR="000C0DF0" w:rsidP="000C0DF0" w:rsidRDefault="000C0DF0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eastAsia="hr-HR"/>
              </w:rPr>
              <w:t> </w:t>
            </w:r>
          </w:p>
        </w:tc>
        <w:tc>
          <w:tcPr>
            <w:tcW w:w="1256" w:type="dxa"/>
            <w:hideMark/>
          </w:tcPr>
          <w:p w:rsidRPr="000C0DF0" w:rsidR="000C0DF0" w:rsidP="000C0DF0" w:rsidRDefault="000C0DF0">
            <w:pPr>
              <w:cnfStyle w:val="000000000000"/>
              <w:rPr>
                <w:rFonts w:ascii="Arial Narrow" w:hAnsi="Arial Narrow" w:eastAsia="Times New Roman" w:cs="Calibri"/>
                <w:b/>
                <w:bCs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color w:val="000000"/>
                <w:sz w:val="14"/>
                <w:szCs w:val="18"/>
                <w:lang w:eastAsia="hr-HR"/>
              </w:rPr>
              <w:t>UKUPNO:</w:t>
            </w:r>
          </w:p>
        </w:tc>
        <w:tc>
          <w:tcPr>
            <w:tcW w:w="688" w:type="dxa"/>
            <w:hideMark/>
          </w:tcPr>
          <w:p w:rsidRPr="000C0DF0" w:rsidR="000C0DF0" w:rsidP="000C0DF0" w:rsidRDefault="000C0DF0">
            <w:pPr>
              <w:cnfStyle w:val="000000000000"/>
              <w:rPr>
                <w:rFonts w:ascii="Arial Narrow" w:hAnsi="Arial Narrow" w:eastAsia="Times New Roman" w:cs="Calibri"/>
                <w:b/>
                <w:bCs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color w:val="000000"/>
                <w:sz w:val="14"/>
                <w:szCs w:val="18"/>
                <w:lang w:eastAsia="hr-HR"/>
              </w:rPr>
              <w:t> </w:t>
            </w:r>
          </w:p>
        </w:tc>
        <w:tc>
          <w:tcPr>
            <w:tcW w:w="876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000000"/>
              <w:rPr>
                <w:rFonts w:ascii="Arial Narrow" w:hAnsi="Arial Narrow" w:eastAsia="Times New Roman" w:cs="Calibri"/>
                <w:b/>
                <w:bCs/>
                <w:color w:val="000000"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color w:val="000000"/>
                <w:sz w:val="14"/>
                <w:szCs w:val="18"/>
                <w:lang w:eastAsia="hr-HR"/>
              </w:rPr>
              <w:t>496.940,81</w:t>
            </w:r>
          </w:p>
        </w:tc>
        <w:tc>
          <w:tcPr>
            <w:tcW w:w="766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000000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eastAsia="hr-HR"/>
              </w:rPr>
              <w:t>0,00</w:t>
            </w:r>
          </w:p>
        </w:tc>
        <w:tc>
          <w:tcPr>
            <w:tcW w:w="808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000000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eastAsia="hr-HR"/>
              </w:rPr>
              <w:t>496.940,81</w:t>
            </w:r>
          </w:p>
        </w:tc>
        <w:tc>
          <w:tcPr>
            <w:tcW w:w="751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000000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eastAsia="hr-HR"/>
              </w:rPr>
              <w:t>10.352,93</w:t>
            </w:r>
          </w:p>
        </w:tc>
        <w:tc>
          <w:tcPr>
            <w:tcW w:w="860" w:type="dxa"/>
            <w:noWrap/>
            <w:hideMark/>
          </w:tcPr>
          <w:p w:rsidRPr="000C0DF0" w:rsidR="000C0DF0" w:rsidP="000C0DF0" w:rsidRDefault="000C0DF0">
            <w:pPr>
              <w:jc w:val="right"/>
              <w:cnfStyle w:val="000000000000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eastAsia="hr-HR"/>
              </w:rPr>
              <w:t>100,00%</w:t>
            </w:r>
          </w:p>
        </w:tc>
      </w:tr>
    </w:tbl>
    <w:p w:rsidRPr="00DE51BE" w:rsidR="00DE51BE" w:rsidP="00DE51BE" w:rsidRDefault="00DE51BE">
      <w:p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A15151" w:rsidP="00A13860" w:rsidRDefault="00A15151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</w:rPr>
      </w:pPr>
      <w:r w:rsidRPr="00A13860">
        <w:rPr>
          <w:rFonts w:ascii="Arial Narrow" w:hAnsi="Arial Narrow" w:cs="Arial"/>
          <w:i/>
          <w:sz w:val="24"/>
          <w:szCs w:val="24"/>
        </w:rPr>
        <w:t>Obveze koje sudjeluju u predste</w:t>
      </w:r>
      <w:r w:rsidRPr="00A13860">
        <w:rPr>
          <w:rFonts w:ascii="Arial Narrow" w:hAnsi="Arial Narrow" w:cs="Calibri"/>
          <w:i/>
          <w:sz w:val="24"/>
          <w:szCs w:val="24"/>
        </w:rPr>
        <w:t>č</w:t>
      </w:r>
      <w:r w:rsidRPr="00A13860">
        <w:rPr>
          <w:rFonts w:ascii="Arial Narrow" w:hAnsi="Arial Narrow" w:cs="Arial"/>
          <w:i/>
          <w:sz w:val="24"/>
          <w:szCs w:val="24"/>
        </w:rPr>
        <w:t>ajnom postupku</w:t>
      </w:r>
      <w:r w:rsidR="00D61512">
        <w:rPr>
          <w:rFonts w:ascii="Arial Narrow" w:hAnsi="Arial Narrow" w:cs="Arial"/>
          <w:i/>
          <w:sz w:val="24"/>
          <w:szCs w:val="24"/>
        </w:rPr>
        <w:t xml:space="preserve"> – neosigurani vjerovnici</w:t>
      </w:r>
    </w:p>
    <w:p w:rsidR="00D61512" w:rsidP="00A13860" w:rsidRDefault="00D61512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</w:rPr>
      </w:pPr>
    </w:p>
    <w:p w:rsidR="00D61512" w:rsidP="00A13860" w:rsidRDefault="00D61512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</w:rPr>
      </w:pPr>
    </w:p>
    <w:p w:rsidR="00D61512" w:rsidP="00A13860" w:rsidRDefault="00D61512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</w:rPr>
      </w:pPr>
    </w:p>
    <w:p w:rsidRPr="000C0DF0" w:rsidR="00AC6F00" w:rsidP="000C0DF0" w:rsidRDefault="00AC6F00">
      <w:pPr>
        <w:spacing w:after="0" w:line="360" w:lineRule="auto"/>
        <w:jc w:val="both"/>
        <w:rPr>
          <w:rFonts w:ascii="Arial Narrow" w:hAnsi="Arial Narrow" w:cs="Arial"/>
          <w:i/>
          <w:sz w:val="24"/>
          <w:szCs w:val="24"/>
        </w:rPr>
      </w:pPr>
    </w:p>
    <w:p w:rsidRPr="000807BB" w:rsidR="00881EE4" w:rsidP="000807BB" w:rsidRDefault="00226F00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b/>
          <w:sz w:val="24"/>
          <w:szCs w:val="24"/>
          <w:u w:val="single"/>
        </w:rPr>
        <w:t>Prioritetne tra</w:t>
      </w:r>
      <w:r w:rsidRPr="000807BB">
        <w:rPr>
          <w:rFonts w:ascii="Arial Narrow" w:hAnsi="Arial Narrow" w:cs="Calibri"/>
          <w:b/>
          <w:sz w:val="24"/>
          <w:szCs w:val="24"/>
          <w:u w:val="single"/>
        </w:rPr>
        <w:t>ž</w:t>
      </w:r>
      <w:r w:rsidRPr="000807BB">
        <w:rPr>
          <w:rFonts w:ascii="Arial Narrow" w:hAnsi="Arial Narrow" w:cs="Arial"/>
          <w:b/>
          <w:sz w:val="24"/>
          <w:szCs w:val="24"/>
          <w:u w:val="single"/>
        </w:rPr>
        <w:t xml:space="preserve">bine: </w:t>
      </w:r>
      <w:r w:rsidRPr="000807BB">
        <w:rPr>
          <w:rFonts w:ascii="Arial Narrow" w:hAnsi="Arial Narrow" w:cs="Arial"/>
          <w:sz w:val="24"/>
          <w:szCs w:val="24"/>
        </w:rPr>
        <w:t xml:space="preserve"> Obveze po osnovu prioritetnih tra</w:t>
      </w:r>
      <w:r w:rsidRPr="000807BB">
        <w:rPr>
          <w:rFonts w:ascii="Arial Narrow" w:hAnsi="Arial Narrow" w:cs="Calibri"/>
          <w:sz w:val="24"/>
          <w:szCs w:val="24"/>
        </w:rPr>
        <w:t>ž</w:t>
      </w:r>
      <w:r w:rsidRPr="000807BB">
        <w:rPr>
          <w:rFonts w:ascii="Arial Narrow" w:hAnsi="Arial Narrow" w:cs="Arial"/>
          <w:sz w:val="24"/>
          <w:szCs w:val="24"/>
        </w:rPr>
        <w:t>bina ne sudjeluju u predste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 xml:space="preserve">ajnom </w:t>
      </w:r>
      <w:r w:rsidRPr="000807BB" w:rsidR="0032138C">
        <w:rPr>
          <w:rFonts w:ascii="Arial Narrow" w:hAnsi="Arial Narrow" w:cs="Arial"/>
          <w:sz w:val="24"/>
          <w:szCs w:val="24"/>
        </w:rPr>
        <w:t xml:space="preserve">postupku i iste </w:t>
      </w:r>
      <w:r w:rsidRPr="000807BB" w:rsidR="0032138C">
        <w:rPr>
          <w:rFonts w:ascii="Arial Narrow" w:hAnsi="Arial Narrow" w:cs="Calibri"/>
          <w:sz w:val="24"/>
          <w:szCs w:val="24"/>
        </w:rPr>
        <w:t>ć</w:t>
      </w:r>
      <w:r w:rsidRPr="000807BB" w:rsidR="0032138C">
        <w:rPr>
          <w:rFonts w:ascii="Arial Narrow" w:hAnsi="Arial Narrow" w:cs="Arial"/>
          <w:sz w:val="24"/>
          <w:szCs w:val="24"/>
        </w:rPr>
        <w:t>e se prioritetno</w:t>
      </w:r>
      <w:r w:rsidRPr="000807BB">
        <w:rPr>
          <w:rFonts w:ascii="Arial Narrow" w:hAnsi="Arial Narrow" w:cs="Arial"/>
          <w:sz w:val="24"/>
          <w:szCs w:val="24"/>
        </w:rPr>
        <w:t xml:space="preserve"> namiriti.</w:t>
      </w:r>
    </w:p>
    <w:p w:rsidRPr="000807BB" w:rsidR="0009700C" w:rsidP="000807BB" w:rsidRDefault="0009700C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tbl>
      <w:tblPr>
        <w:tblStyle w:val="ListTable1LightAccent6"/>
        <w:tblW w:w="9033" w:type="dxa"/>
        <w:jc w:val="center"/>
        <w:tblLook w:firstRow="1" w:lastRow="0" w:firstColumn="1" w:lastColumn="0" w:noHBand="0" w:noVBand="1" w:val="04A0"/>
      </w:tblPr>
      <w:tblGrid>
        <w:gridCol w:w="1404"/>
        <w:gridCol w:w="1606"/>
        <w:gridCol w:w="4261"/>
        <w:gridCol w:w="1762"/>
      </w:tblGrid>
      <w:tr w:rsidRPr="006D2B9E" w:rsidR="00CE143B" w:rsidTr="00644B3F">
        <w:trPr>
          <w:cnfStyle w:val="100000000000"/>
          <w:trHeight w:val="775"/>
          <w:jc w:val="center"/>
        </w:trPr>
        <w:tc>
          <w:tcPr>
            <w:cnfStyle w:val="001000000000"/>
            <w:tcW w:w="1404" w:type="dxa"/>
            <w:noWrap/>
            <w:vAlign w:val="center"/>
            <w:hideMark/>
          </w:tcPr>
          <w:p w:rsidRPr="006D2B9E" w:rsidR="00CE143B" w:rsidP="00AC6F00" w:rsidRDefault="003A7F46">
            <w:pPr>
              <w:jc w:val="center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RB</w:t>
            </w:r>
          </w:p>
        </w:tc>
        <w:tc>
          <w:tcPr>
            <w:tcW w:w="1606" w:type="dxa"/>
            <w:noWrap/>
            <w:vAlign w:val="center"/>
            <w:hideMark/>
          </w:tcPr>
          <w:p w:rsidRPr="006D2B9E" w:rsidR="00CE143B" w:rsidP="00AC6F00" w:rsidRDefault="003A7F46">
            <w:pPr>
              <w:jc w:val="center"/>
              <w:cnfStyle w:val="1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OIB</w:t>
            </w:r>
          </w:p>
        </w:tc>
        <w:tc>
          <w:tcPr>
            <w:tcW w:w="4261" w:type="dxa"/>
            <w:noWrap/>
            <w:vAlign w:val="center"/>
            <w:hideMark/>
          </w:tcPr>
          <w:p w:rsidRPr="006D2B9E" w:rsidR="00CE143B" w:rsidP="00AC6F00" w:rsidRDefault="003A7F46">
            <w:pPr>
              <w:jc w:val="center"/>
              <w:cnfStyle w:val="1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IME I PREZIME RADNIKA</w:t>
            </w:r>
          </w:p>
        </w:tc>
        <w:tc>
          <w:tcPr>
            <w:tcW w:w="1762" w:type="dxa"/>
            <w:vAlign w:val="center"/>
            <w:hideMark/>
          </w:tcPr>
          <w:p w:rsidRPr="006D2B9E" w:rsidR="00CE143B" w:rsidP="00AC6F00" w:rsidRDefault="003A7F46">
            <w:pPr>
              <w:jc w:val="center"/>
              <w:cnfStyle w:val="1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IZNOS OBVEZE</w:t>
            </w:r>
          </w:p>
        </w:tc>
      </w:tr>
      <w:tr w:rsidRPr="006D2B9E" w:rsidR="00CE143B" w:rsidTr="00644B3F">
        <w:trPr>
          <w:cnfStyle w:val="000000100000"/>
          <w:trHeight w:val="336"/>
          <w:jc w:val="center"/>
        </w:trPr>
        <w:tc>
          <w:tcPr>
            <w:cnfStyle w:val="001000000000"/>
            <w:tcW w:w="1404" w:type="dxa"/>
            <w:vAlign w:val="center"/>
            <w:hideMark/>
          </w:tcPr>
          <w:p w:rsidRPr="00E5637A" w:rsidR="00CE143B" w:rsidP="00AC6F00" w:rsidRDefault="00CE143B">
            <w:pPr>
              <w:jc w:val="center"/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</w:pPr>
            <w:r w:rsidRPr="00E5637A"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  <w:t>1</w:t>
            </w:r>
          </w:p>
        </w:tc>
        <w:tc>
          <w:tcPr>
            <w:tcW w:w="1606" w:type="dxa"/>
            <w:vAlign w:val="center"/>
            <w:hideMark/>
          </w:tcPr>
          <w:p w:rsidRPr="006D2B9E" w:rsidR="00CE143B" w:rsidP="00AC6F00" w:rsidRDefault="00CE143B">
            <w:pPr>
              <w:jc w:val="center"/>
              <w:cnfStyle w:val="0000001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22805658765</w:t>
            </w:r>
          </w:p>
        </w:tc>
        <w:tc>
          <w:tcPr>
            <w:tcW w:w="4261" w:type="dxa"/>
            <w:noWrap/>
            <w:vAlign w:val="center"/>
            <w:hideMark/>
          </w:tcPr>
          <w:p w:rsidRPr="006D2B9E" w:rsidR="00CE143B" w:rsidP="00E5637A" w:rsidRDefault="00CE143B">
            <w:pPr>
              <w:jc w:val="center"/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Stjepan Divjak</w:t>
            </w:r>
          </w:p>
        </w:tc>
        <w:tc>
          <w:tcPr>
            <w:tcW w:w="1762" w:type="dxa"/>
            <w:noWrap/>
            <w:vAlign w:val="center"/>
            <w:hideMark/>
          </w:tcPr>
          <w:p w:rsidRPr="006D2B9E" w:rsidR="00CE143B" w:rsidP="00AC6F00" w:rsidRDefault="00CE143B">
            <w:pPr>
              <w:jc w:val="right"/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67.268,62</w:t>
            </w:r>
          </w:p>
        </w:tc>
      </w:tr>
      <w:tr w:rsidRPr="006D2B9E" w:rsidR="00CE143B" w:rsidTr="00644B3F">
        <w:trPr>
          <w:trHeight w:val="336"/>
          <w:jc w:val="center"/>
        </w:trPr>
        <w:tc>
          <w:tcPr>
            <w:cnfStyle w:val="001000000000"/>
            <w:tcW w:w="1404" w:type="dxa"/>
            <w:vAlign w:val="center"/>
            <w:hideMark/>
          </w:tcPr>
          <w:p w:rsidRPr="00E5637A" w:rsidR="00CE143B" w:rsidP="00AC6F00" w:rsidRDefault="00CE143B">
            <w:pPr>
              <w:jc w:val="center"/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</w:pPr>
            <w:r w:rsidRPr="00E5637A"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  <w:t>2</w:t>
            </w:r>
          </w:p>
        </w:tc>
        <w:tc>
          <w:tcPr>
            <w:tcW w:w="1606" w:type="dxa"/>
            <w:vAlign w:val="center"/>
            <w:hideMark/>
          </w:tcPr>
          <w:p w:rsidRPr="006D2B9E" w:rsidR="00CE143B" w:rsidP="00AC6F00" w:rsidRDefault="00CE143B">
            <w:pPr>
              <w:jc w:val="center"/>
              <w:cnfStyle w:val="0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28080635282</w:t>
            </w:r>
          </w:p>
        </w:tc>
        <w:tc>
          <w:tcPr>
            <w:tcW w:w="4261" w:type="dxa"/>
            <w:noWrap/>
            <w:vAlign w:val="center"/>
            <w:hideMark/>
          </w:tcPr>
          <w:p w:rsidRPr="006D2B9E" w:rsidR="00CE143B" w:rsidP="00E5637A" w:rsidRDefault="00CE143B">
            <w:pPr>
              <w:jc w:val="center"/>
              <w:cnfStyle w:val="0000000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Lovro Benčević</w:t>
            </w:r>
          </w:p>
        </w:tc>
        <w:tc>
          <w:tcPr>
            <w:tcW w:w="1762" w:type="dxa"/>
            <w:vAlign w:val="center"/>
            <w:hideMark/>
          </w:tcPr>
          <w:p w:rsidRPr="006D2B9E" w:rsidR="00CE143B" w:rsidP="00AC6F00" w:rsidRDefault="00CE143B">
            <w:pPr>
              <w:jc w:val="right"/>
              <w:cnfStyle w:val="0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44.914,29</w:t>
            </w:r>
          </w:p>
        </w:tc>
      </w:tr>
      <w:tr w:rsidRPr="006D2B9E" w:rsidR="00CE143B" w:rsidTr="00644B3F">
        <w:trPr>
          <w:cnfStyle w:val="000000100000"/>
          <w:trHeight w:val="336"/>
          <w:jc w:val="center"/>
        </w:trPr>
        <w:tc>
          <w:tcPr>
            <w:cnfStyle w:val="001000000000"/>
            <w:tcW w:w="1404" w:type="dxa"/>
            <w:vAlign w:val="center"/>
            <w:hideMark/>
          </w:tcPr>
          <w:p w:rsidRPr="00E5637A" w:rsidR="00CE143B" w:rsidP="00AC6F00" w:rsidRDefault="00CE143B">
            <w:pPr>
              <w:jc w:val="center"/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</w:pPr>
            <w:r w:rsidRPr="00E5637A"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  <w:t>3</w:t>
            </w:r>
          </w:p>
        </w:tc>
        <w:tc>
          <w:tcPr>
            <w:tcW w:w="1606" w:type="dxa"/>
            <w:vAlign w:val="center"/>
            <w:hideMark/>
          </w:tcPr>
          <w:p w:rsidRPr="006D2B9E" w:rsidR="00CE143B" w:rsidP="00AC6F00" w:rsidRDefault="00CE143B">
            <w:pPr>
              <w:jc w:val="center"/>
              <w:cnfStyle w:val="0000001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71772424228</w:t>
            </w:r>
          </w:p>
        </w:tc>
        <w:tc>
          <w:tcPr>
            <w:tcW w:w="4261" w:type="dxa"/>
            <w:noWrap/>
            <w:vAlign w:val="center"/>
            <w:hideMark/>
          </w:tcPr>
          <w:p w:rsidRPr="006D2B9E" w:rsidR="00CE143B" w:rsidP="00E5637A" w:rsidRDefault="00CE143B">
            <w:pPr>
              <w:jc w:val="center"/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Jadranka Divjak</w:t>
            </w:r>
          </w:p>
        </w:tc>
        <w:tc>
          <w:tcPr>
            <w:tcW w:w="1762" w:type="dxa"/>
            <w:vAlign w:val="center"/>
            <w:hideMark/>
          </w:tcPr>
          <w:p w:rsidRPr="006D2B9E" w:rsidR="00CE143B" w:rsidP="00AC6F00" w:rsidRDefault="00CE143B">
            <w:pPr>
              <w:jc w:val="right"/>
              <w:cnfStyle w:val="0000001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10.614,24</w:t>
            </w:r>
          </w:p>
        </w:tc>
      </w:tr>
      <w:tr w:rsidRPr="006D2B9E" w:rsidR="00CE143B" w:rsidTr="00644B3F">
        <w:trPr>
          <w:trHeight w:val="336"/>
          <w:jc w:val="center"/>
        </w:trPr>
        <w:tc>
          <w:tcPr>
            <w:cnfStyle w:val="001000000000"/>
            <w:tcW w:w="1404" w:type="dxa"/>
            <w:vAlign w:val="center"/>
            <w:hideMark/>
          </w:tcPr>
          <w:p w:rsidRPr="00E5637A" w:rsidR="00CE143B" w:rsidP="00AC6F00" w:rsidRDefault="00CE143B">
            <w:pPr>
              <w:jc w:val="center"/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</w:pPr>
            <w:r w:rsidRPr="00E5637A"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  <w:t>4</w:t>
            </w:r>
          </w:p>
        </w:tc>
        <w:tc>
          <w:tcPr>
            <w:tcW w:w="1606" w:type="dxa"/>
            <w:vAlign w:val="center"/>
            <w:hideMark/>
          </w:tcPr>
          <w:p w:rsidRPr="006D2B9E" w:rsidR="00CE143B" w:rsidP="00AC6F00" w:rsidRDefault="00CE143B">
            <w:pPr>
              <w:jc w:val="center"/>
              <w:cnfStyle w:val="0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22805658765</w:t>
            </w:r>
          </w:p>
        </w:tc>
        <w:tc>
          <w:tcPr>
            <w:tcW w:w="4261" w:type="dxa"/>
            <w:noWrap/>
            <w:vAlign w:val="center"/>
            <w:hideMark/>
          </w:tcPr>
          <w:p w:rsidRPr="006D2B9E" w:rsidR="00CE143B" w:rsidP="00E5637A" w:rsidRDefault="00CE143B">
            <w:pPr>
              <w:jc w:val="center"/>
              <w:cnfStyle w:val="0000000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Stjepan Divjak</w:t>
            </w:r>
          </w:p>
        </w:tc>
        <w:tc>
          <w:tcPr>
            <w:tcW w:w="1762" w:type="dxa"/>
            <w:vAlign w:val="center"/>
            <w:hideMark/>
          </w:tcPr>
          <w:p w:rsidRPr="006D2B9E" w:rsidR="00CE143B" w:rsidP="00AC6F00" w:rsidRDefault="00CE143B">
            <w:pPr>
              <w:jc w:val="right"/>
              <w:cnfStyle w:val="0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19.520,00</w:t>
            </w:r>
          </w:p>
        </w:tc>
      </w:tr>
      <w:tr w:rsidRPr="006D2B9E" w:rsidR="00CE143B" w:rsidTr="00644B3F">
        <w:trPr>
          <w:cnfStyle w:val="000000100000"/>
          <w:trHeight w:val="336"/>
          <w:jc w:val="center"/>
        </w:trPr>
        <w:tc>
          <w:tcPr>
            <w:cnfStyle w:val="001000000000"/>
            <w:tcW w:w="1404" w:type="dxa"/>
            <w:noWrap/>
            <w:vAlign w:val="center"/>
            <w:hideMark/>
          </w:tcPr>
          <w:p w:rsidRPr="006D2B9E" w:rsidR="00CE143B" w:rsidP="00AC6F00" w:rsidRDefault="00CE143B">
            <w:pPr>
              <w:jc w:val="center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</w:p>
        </w:tc>
        <w:tc>
          <w:tcPr>
            <w:tcW w:w="1606" w:type="dxa"/>
            <w:noWrap/>
            <w:vAlign w:val="center"/>
            <w:hideMark/>
          </w:tcPr>
          <w:p w:rsidRPr="006D2B9E" w:rsidR="00CE143B" w:rsidP="00AC6F00" w:rsidRDefault="00CE143B">
            <w:pPr>
              <w:jc w:val="center"/>
              <w:cnfStyle w:val="000000100000"/>
              <w:rPr>
                <w:rFonts w:ascii="Arial Narrow" w:hAnsi="Arial Narrow" w:eastAsia="Times New Roman" w:cs="Arial"/>
                <w:b/>
                <w:sz w:val="22"/>
                <w:szCs w:val="22"/>
                <w:lang w:val="hr-HR" w:eastAsia="hr-HR"/>
              </w:rPr>
            </w:pPr>
          </w:p>
        </w:tc>
        <w:tc>
          <w:tcPr>
            <w:tcW w:w="4261" w:type="dxa"/>
            <w:noWrap/>
            <w:vAlign w:val="center"/>
            <w:hideMark/>
          </w:tcPr>
          <w:p w:rsidRPr="006D2B9E" w:rsidR="00CE143B" w:rsidP="00AC6F00" w:rsidRDefault="00644B3F">
            <w:pPr>
              <w:jc w:val="center"/>
              <w:cnfStyle w:val="000000100000"/>
              <w:rPr>
                <w:rFonts w:ascii="Arial Narrow" w:hAnsi="Arial Narrow" w:eastAsia="Times New Roman" w:cs="Arial"/>
                <w:b/>
                <w:sz w:val="22"/>
                <w:szCs w:val="22"/>
                <w:lang w:val="hr-HR" w:eastAsia="hr-HR"/>
              </w:rPr>
            </w:pPr>
            <w:r>
              <w:rPr>
                <w:rFonts w:ascii="Arial Narrow" w:hAnsi="Arial Narrow" w:eastAsia="Times New Roman" w:cs="Arial"/>
                <w:b/>
                <w:sz w:val="22"/>
                <w:szCs w:val="22"/>
                <w:lang w:val="hr-HR" w:eastAsia="hr-HR"/>
              </w:rPr>
              <w:t>UKUPNO</w:t>
            </w:r>
            <w:r w:rsidRPr="006D2B9E" w:rsidR="00CE143B">
              <w:rPr>
                <w:rFonts w:ascii="Arial Narrow" w:hAnsi="Arial Narrow" w:eastAsia="Times New Roman" w:cs="Arial"/>
                <w:b/>
                <w:sz w:val="22"/>
                <w:szCs w:val="22"/>
                <w:lang w:val="hr-HR" w:eastAsia="hr-HR"/>
              </w:rPr>
              <w:t>:</w:t>
            </w:r>
          </w:p>
        </w:tc>
        <w:tc>
          <w:tcPr>
            <w:tcW w:w="1762" w:type="dxa"/>
            <w:noWrap/>
            <w:vAlign w:val="center"/>
            <w:hideMark/>
          </w:tcPr>
          <w:p w:rsidRPr="006D2B9E" w:rsidR="00CE143B" w:rsidP="00AC6F00" w:rsidRDefault="00CE143B">
            <w:pPr>
              <w:jc w:val="right"/>
              <w:cnfStyle w:val="000000100000"/>
              <w:rPr>
                <w:rFonts w:ascii="Arial Narrow" w:hAnsi="Arial Narrow" w:eastAsia="Times New Roman" w:cs="Arial"/>
                <w:b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b/>
                <w:sz w:val="22"/>
                <w:szCs w:val="22"/>
                <w:lang w:val="hr-HR" w:eastAsia="hr-HR"/>
              </w:rPr>
              <w:t>142.317,15</w:t>
            </w:r>
          </w:p>
        </w:tc>
      </w:tr>
    </w:tbl>
    <w:p w:rsidR="00DF19B9" w:rsidP="00C4198D" w:rsidRDefault="00DF19B9">
      <w:pPr>
        <w:tabs>
          <w:tab w:val="left" w:pos="3135"/>
        </w:tabs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</w:rPr>
      </w:pPr>
    </w:p>
    <w:p w:rsidRPr="00C4198D" w:rsidR="001D0517" w:rsidP="00C4198D" w:rsidRDefault="00A15151">
      <w:pPr>
        <w:tabs>
          <w:tab w:val="left" w:pos="3135"/>
        </w:tabs>
        <w:spacing w:after="0" w:line="360" w:lineRule="auto"/>
        <w:contextualSpacing/>
        <w:jc w:val="center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i/>
          <w:sz w:val="24"/>
          <w:szCs w:val="24"/>
        </w:rPr>
        <w:t>Prioritetne tra</w:t>
      </w:r>
      <w:r w:rsidRPr="000807BB">
        <w:rPr>
          <w:rFonts w:ascii="Arial Narrow" w:hAnsi="Arial Narrow" w:cs="Calibri"/>
          <w:i/>
          <w:sz w:val="24"/>
          <w:szCs w:val="24"/>
        </w:rPr>
        <w:t>ž</w:t>
      </w:r>
      <w:r w:rsidRPr="000807BB">
        <w:rPr>
          <w:rFonts w:ascii="Arial Narrow" w:hAnsi="Arial Narrow" w:cs="Arial"/>
          <w:i/>
          <w:sz w:val="24"/>
          <w:szCs w:val="24"/>
        </w:rPr>
        <w:t>bine</w:t>
      </w:r>
    </w:p>
    <w:p w:rsidRPr="000807BB" w:rsidR="005D38F3" w:rsidP="000807BB" w:rsidRDefault="005D38F3">
      <w:pPr>
        <w:spacing w:line="360" w:lineRule="auto"/>
        <w:jc w:val="both"/>
        <w:rPr>
          <w:rFonts w:ascii="Arial Narrow" w:hAnsi="Arial Narrow" w:cs="Arial"/>
          <w:sz w:val="24"/>
          <w:szCs w:val="24"/>
        </w:rPr>
      </w:pPr>
    </w:p>
    <w:p w:rsidRPr="000807BB" w:rsidR="005D38F3" w:rsidP="000807BB" w:rsidRDefault="001D0517">
      <w:pPr>
        <w:spacing w:line="360" w:lineRule="auto"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br w:type="textWrapping" w:clear="all"/>
      </w:r>
      <w:bookmarkStart w:name="_Toc472012456" w:id="64"/>
    </w:p>
    <w:p w:rsidRPr="000807BB" w:rsidR="0009700C" w:rsidP="000807BB" w:rsidRDefault="0009700C">
      <w:pPr>
        <w:spacing w:line="360" w:lineRule="auto"/>
        <w:jc w:val="both"/>
        <w:rPr>
          <w:rFonts w:ascii="Arial Narrow" w:hAnsi="Arial Narrow" w:cs="Arial"/>
          <w:sz w:val="24"/>
          <w:szCs w:val="24"/>
        </w:rPr>
      </w:pPr>
    </w:p>
    <w:p w:rsidRPr="000807BB" w:rsidR="0009700C" w:rsidP="000807BB" w:rsidRDefault="0009700C">
      <w:pPr>
        <w:spacing w:line="360" w:lineRule="auto"/>
        <w:jc w:val="both"/>
        <w:rPr>
          <w:rFonts w:ascii="Arial Narrow" w:hAnsi="Arial Narrow" w:cs="Arial"/>
          <w:sz w:val="24"/>
          <w:szCs w:val="24"/>
        </w:rPr>
      </w:pPr>
    </w:p>
    <w:p w:rsidRPr="003F2A8E" w:rsidR="00C259F4" w:rsidP="00AC6F00" w:rsidRDefault="00E805B0">
      <w:pPr>
        <w:rPr>
          <w:color w:val="E99C92" w:themeColor="accent2" w:themeTint="66"/>
        </w:rPr>
      </w:pPr>
      <w:r>
        <w:rPr>
          <w:rFonts w:ascii="Arial Narrow" w:hAnsi="Arial Narrow" w:cs="Arial"/>
          <w:sz w:val="24"/>
          <w:szCs w:val="24"/>
        </w:rPr>
        <w:br w:type="page"/>
      </w:r>
      <w:bookmarkStart w:name="_Toc522797249" w:id="65"/>
      <w:bookmarkStart w:name="_Toc526407784" w:id="66"/>
      <w:r w:rsidRPr="003F2A8E" w:rsidR="00506FE2">
        <w:rPr>
          <w:color w:val="E99C92" w:themeColor="accent2" w:themeTint="66"/>
        </w:rPr>
        <w:lastRenderedPageBreak/>
        <w:t xml:space="preserve">3.1.   </w:t>
      </w:r>
      <w:r w:rsidRPr="003F2A8E" w:rsidR="00E4173B">
        <w:rPr>
          <w:color w:val="E99C92" w:themeColor="accent2" w:themeTint="66"/>
        </w:rPr>
        <w:t>Izra</w:t>
      </w:r>
      <w:r w:rsidRPr="003F2A8E" w:rsidR="00E4173B">
        <w:rPr>
          <w:rFonts w:cs="Calibri"/>
          <w:color w:val="E99C92" w:themeColor="accent2" w:themeTint="66"/>
        </w:rPr>
        <w:t>č</w:t>
      </w:r>
      <w:r w:rsidRPr="003F2A8E" w:rsidR="00E4173B">
        <w:rPr>
          <w:color w:val="E99C92" w:themeColor="accent2" w:themeTint="66"/>
        </w:rPr>
        <w:t>un financijskih mjera na manj</w:t>
      </w:r>
      <w:r w:rsidRPr="003F2A8E" w:rsidR="0008374C">
        <w:rPr>
          <w:color w:val="E99C92" w:themeColor="accent2" w:themeTint="66"/>
        </w:rPr>
        <w:t>a</w:t>
      </w:r>
      <w:r w:rsidRPr="003F2A8E" w:rsidR="00E4173B">
        <w:rPr>
          <w:color w:val="E99C92" w:themeColor="accent2" w:themeTint="66"/>
        </w:rPr>
        <w:t>k likvidnih sredstava</w:t>
      </w:r>
      <w:bookmarkEnd w:id="64"/>
      <w:bookmarkEnd w:id="65"/>
      <w:bookmarkEnd w:id="66"/>
      <w:r w:rsidRPr="003F2A8E" w:rsidR="00E4173B">
        <w:rPr>
          <w:color w:val="E99C92" w:themeColor="accent2" w:themeTint="66"/>
        </w:rPr>
        <w:t xml:space="preserve"> </w:t>
      </w:r>
    </w:p>
    <w:p w:rsidRPr="000807BB" w:rsidR="00274DEA" w:rsidP="000807BB" w:rsidRDefault="00274DEA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Pr="000807BB" w:rsidR="00CF35ED" w:rsidP="000807BB" w:rsidRDefault="00834408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 xml:space="preserve">Nakon provedenih mjera financijskog restrukturiranja, društvo 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e sani</w:t>
      </w:r>
      <w:r w:rsidRPr="000807BB" w:rsidR="00C027A2">
        <w:rPr>
          <w:rFonts w:ascii="Arial Narrow" w:hAnsi="Arial Narrow" w:cs="Arial"/>
          <w:sz w:val="24"/>
          <w:szCs w:val="24"/>
        </w:rPr>
        <w:t xml:space="preserve">rati manjak likvidnih sredstava tako da </w:t>
      </w:r>
      <w:r w:rsidRPr="000807BB" w:rsidR="00C027A2">
        <w:rPr>
          <w:rFonts w:ascii="Arial Narrow" w:hAnsi="Arial Narrow" w:cs="Calibri"/>
          <w:sz w:val="24"/>
          <w:szCs w:val="24"/>
        </w:rPr>
        <w:t>ć</w:t>
      </w:r>
      <w:r w:rsidRPr="000807BB" w:rsidR="00C027A2">
        <w:rPr>
          <w:rFonts w:ascii="Arial Narrow" w:hAnsi="Arial Narrow" w:cs="Arial"/>
          <w:sz w:val="24"/>
          <w:szCs w:val="24"/>
        </w:rPr>
        <w:t xml:space="preserve">e </w:t>
      </w:r>
      <w:r w:rsidRPr="000807BB" w:rsidR="00593104">
        <w:rPr>
          <w:rFonts w:ascii="Arial Narrow" w:hAnsi="Arial Narrow" w:cs="Arial"/>
          <w:sz w:val="24"/>
          <w:szCs w:val="24"/>
        </w:rPr>
        <w:t>nastati višak likvidnih sredstava od</w:t>
      </w:r>
      <w:r w:rsidRPr="000807BB" w:rsidR="00DE09CB">
        <w:rPr>
          <w:rFonts w:ascii="Arial Narrow" w:hAnsi="Arial Narrow" w:cs="Arial"/>
          <w:sz w:val="24"/>
          <w:szCs w:val="24"/>
        </w:rPr>
        <w:t xml:space="preserve"> </w:t>
      </w:r>
      <w:r w:rsidR="000C0DF0">
        <w:rPr>
          <w:rFonts w:ascii="Arial Narrow" w:hAnsi="Arial Narrow" w:cs="Arial"/>
          <w:sz w:val="24"/>
          <w:szCs w:val="24"/>
        </w:rPr>
        <w:t>215.227,00</w:t>
      </w:r>
      <w:r w:rsidR="00CE143B">
        <w:rPr>
          <w:rFonts w:ascii="Arial Narrow" w:hAnsi="Arial Narrow" w:cs="Arial"/>
          <w:sz w:val="24"/>
          <w:szCs w:val="24"/>
        </w:rPr>
        <w:t xml:space="preserve"> </w:t>
      </w:r>
      <w:r w:rsidR="00D26EC9">
        <w:rPr>
          <w:rFonts w:ascii="Calibri" w:hAnsi="Calibri" w:eastAsia="Times New Roman" w:cs="Calibri"/>
          <w:b/>
          <w:color w:val="000000"/>
          <w:sz w:val="18"/>
          <w:szCs w:val="24"/>
          <w:lang w:val="hr-HR" w:eastAsia="hr-HR"/>
        </w:rPr>
        <w:t xml:space="preserve"> </w:t>
      </w:r>
      <w:r w:rsidRPr="000807BB" w:rsidR="00830BD6">
        <w:rPr>
          <w:rFonts w:ascii="Arial Narrow" w:hAnsi="Arial Narrow" w:cs="Arial"/>
          <w:sz w:val="24"/>
          <w:szCs w:val="24"/>
        </w:rPr>
        <w:t xml:space="preserve">kn, što </w:t>
      </w:r>
      <w:r w:rsidRPr="000807BB" w:rsidR="00830BD6">
        <w:rPr>
          <w:rFonts w:ascii="Arial Narrow" w:hAnsi="Arial Narrow" w:cs="Calibri"/>
          <w:sz w:val="24"/>
          <w:szCs w:val="24"/>
        </w:rPr>
        <w:t>ć</w:t>
      </w:r>
      <w:r w:rsidRPr="000807BB" w:rsidR="00830BD6">
        <w:rPr>
          <w:rFonts w:ascii="Arial Narrow" w:hAnsi="Arial Narrow" w:cs="Arial"/>
          <w:sz w:val="24"/>
          <w:szCs w:val="24"/>
        </w:rPr>
        <w:t>e</w:t>
      </w:r>
      <w:r w:rsidRPr="000807BB" w:rsidR="00DE09CB">
        <w:rPr>
          <w:rFonts w:ascii="Arial Narrow" w:hAnsi="Arial Narrow" w:cs="Arial"/>
          <w:sz w:val="24"/>
          <w:szCs w:val="24"/>
        </w:rPr>
        <w:t xml:space="preserve"> uz provedbu operativnih mjera omogu</w:t>
      </w:r>
      <w:r w:rsidRPr="000807BB" w:rsidR="00DE09CB">
        <w:rPr>
          <w:rFonts w:ascii="Arial Narrow" w:hAnsi="Arial Narrow" w:cs="Calibri"/>
          <w:sz w:val="24"/>
          <w:szCs w:val="24"/>
        </w:rPr>
        <w:t>ć</w:t>
      </w:r>
      <w:r w:rsidRPr="000807BB" w:rsidR="00DE09CB">
        <w:rPr>
          <w:rFonts w:ascii="Arial Narrow" w:hAnsi="Arial Narrow" w:cs="Arial"/>
          <w:sz w:val="24"/>
          <w:szCs w:val="24"/>
        </w:rPr>
        <w:t>iti dugoro</w:t>
      </w:r>
      <w:r w:rsidRPr="000807BB" w:rsidR="00DE09CB">
        <w:rPr>
          <w:rFonts w:ascii="Arial Narrow" w:hAnsi="Arial Narrow" w:cs="Calibri"/>
          <w:sz w:val="24"/>
          <w:szCs w:val="24"/>
        </w:rPr>
        <w:t>č</w:t>
      </w:r>
      <w:r w:rsidRPr="000807BB" w:rsidR="00DE09CB">
        <w:rPr>
          <w:rFonts w:ascii="Arial Narrow" w:hAnsi="Arial Narrow" w:cs="Arial"/>
          <w:sz w:val="24"/>
          <w:szCs w:val="24"/>
        </w:rPr>
        <w:t xml:space="preserve">nu </w:t>
      </w:r>
      <w:r w:rsidRPr="000807BB">
        <w:rPr>
          <w:rFonts w:ascii="Arial Narrow" w:hAnsi="Arial Narrow" w:cs="Arial"/>
          <w:sz w:val="24"/>
          <w:szCs w:val="24"/>
        </w:rPr>
        <w:t xml:space="preserve"> financijsk</w:t>
      </w:r>
      <w:r w:rsidRPr="000807BB" w:rsidR="00C027A2">
        <w:rPr>
          <w:rFonts w:ascii="Arial Narrow" w:hAnsi="Arial Narrow" w:cs="Arial"/>
          <w:sz w:val="24"/>
          <w:szCs w:val="24"/>
        </w:rPr>
        <w:t>u likvidnos</w:t>
      </w:r>
      <w:r w:rsidRPr="000807BB" w:rsidR="001D4FBC">
        <w:rPr>
          <w:rFonts w:ascii="Arial Narrow" w:hAnsi="Arial Narrow" w:cs="Arial"/>
          <w:sz w:val="24"/>
          <w:szCs w:val="24"/>
        </w:rPr>
        <w:t xml:space="preserve">t jer </w:t>
      </w:r>
      <w:r w:rsidRPr="000807BB" w:rsidR="001D4FBC">
        <w:rPr>
          <w:rFonts w:ascii="Arial Narrow" w:hAnsi="Arial Narrow" w:cs="Calibri"/>
          <w:sz w:val="24"/>
          <w:szCs w:val="24"/>
        </w:rPr>
        <w:t>ć</w:t>
      </w:r>
      <w:r w:rsidRPr="000807BB" w:rsidR="001D4FBC">
        <w:rPr>
          <w:rFonts w:ascii="Arial Narrow" w:hAnsi="Arial Narrow" w:cs="Arial"/>
          <w:sz w:val="24"/>
          <w:szCs w:val="24"/>
        </w:rPr>
        <w:t>e sve kratkoro</w:t>
      </w:r>
      <w:r w:rsidRPr="000807BB" w:rsidR="001D4FBC">
        <w:rPr>
          <w:rFonts w:ascii="Arial Narrow" w:hAnsi="Arial Narrow" w:cs="Calibri"/>
          <w:sz w:val="24"/>
          <w:szCs w:val="24"/>
        </w:rPr>
        <w:t>č</w:t>
      </w:r>
      <w:r w:rsidRPr="000807BB" w:rsidR="001D4FBC">
        <w:rPr>
          <w:rFonts w:ascii="Arial Narrow" w:hAnsi="Arial Narrow" w:cs="Arial"/>
          <w:sz w:val="24"/>
          <w:szCs w:val="24"/>
        </w:rPr>
        <w:t>ne obveze dijelomo</w:t>
      </w:r>
      <w:r w:rsidRPr="000807BB" w:rsidR="001D4FBC">
        <w:rPr>
          <w:rFonts w:ascii="Arial Narrow" w:hAnsi="Arial Narrow" w:cs="Calibri"/>
          <w:sz w:val="24"/>
          <w:szCs w:val="24"/>
        </w:rPr>
        <w:t>č</w:t>
      </w:r>
      <w:r w:rsidRPr="000807BB" w:rsidR="001D4FBC">
        <w:rPr>
          <w:rFonts w:ascii="Arial Narrow" w:hAnsi="Arial Narrow" w:cs="Arial"/>
          <w:sz w:val="24"/>
          <w:szCs w:val="24"/>
        </w:rPr>
        <w:t>no otpisati, a razlik</w:t>
      </w:r>
      <w:r w:rsidRPr="000807BB" w:rsidR="00F2307D">
        <w:rPr>
          <w:rFonts w:ascii="Arial Narrow" w:hAnsi="Arial Narrow" w:cs="Arial"/>
          <w:sz w:val="24"/>
          <w:szCs w:val="24"/>
        </w:rPr>
        <w:t>u</w:t>
      </w:r>
      <w:r w:rsidRPr="000807BB" w:rsidR="001D4FBC">
        <w:rPr>
          <w:rFonts w:ascii="Arial Narrow" w:hAnsi="Arial Narrow" w:cs="Arial"/>
          <w:sz w:val="24"/>
          <w:szCs w:val="24"/>
        </w:rPr>
        <w:t xml:space="preserve"> pretvoriti u dugoro</w:t>
      </w:r>
      <w:r w:rsidRPr="000807BB" w:rsidR="001D4FBC">
        <w:rPr>
          <w:rFonts w:ascii="Arial Narrow" w:hAnsi="Arial Narrow" w:cs="Calibri"/>
          <w:sz w:val="24"/>
          <w:szCs w:val="24"/>
        </w:rPr>
        <w:t>č</w:t>
      </w:r>
      <w:r w:rsidRPr="000807BB" w:rsidR="001D4FBC">
        <w:rPr>
          <w:rFonts w:ascii="Arial Narrow" w:hAnsi="Arial Narrow" w:cs="Arial"/>
          <w:sz w:val="24"/>
          <w:szCs w:val="24"/>
        </w:rPr>
        <w:t>ne obveze.</w:t>
      </w:r>
      <w:r w:rsidRPr="000807BB" w:rsidR="00593104">
        <w:rPr>
          <w:rFonts w:ascii="Arial Narrow" w:hAnsi="Arial Narrow" w:cs="Arial"/>
          <w:sz w:val="24"/>
          <w:szCs w:val="24"/>
        </w:rPr>
        <w:t xml:space="preserve"> U efek</w:t>
      </w:r>
      <w:r w:rsidRPr="000807BB" w:rsidR="00950BC3">
        <w:rPr>
          <w:rFonts w:ascii="Arial Narrow" w:hAnsi="Arial Narrow" w:cs="Arial"/>
          <w:sz w:val="24"/>
          <w:szCs w:val="24"/>
        </w:rPr>
        <w:t>t financijskog restrukturiranja</w:t>
      </w:r>
      <w:r w:rsidRPr="000807BB" w:rsidR="00593104">
        <w:rPr>
          <w:rFonts w:ascii="Arial Narrow" w:hAnsi="Arial Narrow" w:cs="Arial"/>
          <w:sz w:val="24"/>
          <w:szCs w:val="24"/>
        </w:rPr>
        <w:t xml:space="preserve"> uklju</w:t>
      </w:r>
      <w:r w:rsidRPr="000807BB" w:rsidR="00593104">
        <w:rPr>
          <w:rFonts w:ascii="Arial Narrow" w:hAnsi="Arial Narrow" w:cs="Calibri"/>
          <w:sz w:val="24"/>
          <w:szCs w:val="24"/>
        </w:rPr>
        <w:t>č</w:t>
      </w:r>
      <w:r w:rsidRPr="000807BB" w:rsidR="00593104">
        <w:rPr>
          <w:rFonts w:ascii="Arial Narrow" w:hAnsi="Arial Narrow" w:cs="Arial"/>
          <w:sz w:val="24"/>
          <w:szCs w:val="24"/>
        </w:rPr>
        <w:t>en je utjecaj operativnih mjera te pr</w:t>
      </w:r>
      <w:r w:rsidRPr="000807BB" w:rsidR="005B6949">
        <w:rPr>
          <w:rFonts w:ascii="Arial Narrow" w:hAnsi="Arial Narrow" w:cs="Arial"/>
          <w:sz w:val="24"/>
          <w:szCs w:val="24"/>
        </w:rPr>
        <w:t>odaja dugoro</w:t>
      </w:r>
      <w:r w:rsidRPr="000807BB" w:rsidR="005B6949">
        <w:rPr>
          <w:rFonts w:ascii="Arial Narrow" w:hAnsi="Arial Narrow" w:cs="Calibri"/>
          <w:sz w:val="24"/>
          <w:szCs w:val="24"/>
        </w:rPr>
        <w:t>č</w:t>
      </w:r>
      <w:r w:rsidRPr="000807BB" w:rsidR="005B6949">
        <w:rPr>
          <w:rFonts w:ascii="Arial Narrow" w:hAnsi="Arial Narrow" w:cs="Arial"/>
          <w:sz w:val="24"/>
          <w:szCs w:val="24"/>
        </w:rPr>
        <w:t>ne imovine dru</w:t>
      </w:r>
      <w:r w:rsidRPr="000807BB" w:rsidR="005B6949">
        <w:rPr>
          <w:rFonts w:ascii="Arial Narrow" w:hAnsi="Arial Narrow" w:cs="Lucida Sans"/>
          <w:sz w:val="24"/>
          <w:szCs w:val="24"/>
        </w:rPr>
        <w:t>š</w:t>
      </w:r>
      <w:r w:rsidRPr="000807BB" w:rsidR="005B6949">
        <w:rPr>
          <w:rFonts w:ascii="Arial Narrow" w:hAnsi="Arial Narrow" w:cs="Arial"/>
          <w:sz w:val="24"/>
          <w:szCs w:val="24"/>
        </w:rPr>
        <w:t>tva</w:t>
      </w:r>
      <w:r w:rsidRPr="000807BB" w:rsidR="00CF35ED">
        <w:rPr>
          <w:rFonts w:ascii="Arial Narrow" w:hAnsi="Arial Narrow" w:cs="Arial"/>
          <w:sz w:val="24"/>
          <w:szCs w:val="24"/>
        </w:rPr>
        <w:t>.</w:t>
      </w:r>
      <w:r w:rsidRPr="000807BB" w:rsidR="00667CE5">
        <w:rPr>
          <w:rFonts w:ascii="Arial Narrow" w:hAnsi="Arial Narrow" w:cs="Arial"/>
          <w:sz w:val="24"/>
          <w:szCs w:val="24"/>
        </w:rPr>
        <w:t xml:space="preserve"> </w:t>
      </w:r>
    </w:p>
    <w:p w:rsidRPr="000807BB" w:rsidR="00CF35ED" w:rsidP="000807BB" w:rsidRDefault="00CF35ED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="005D38F3" w:rsidP="000807BB" w:rsidRDefault="00892431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Tablica:</w:t>
      </w:r>
    </w:p>
    <w:p w:rsidR="00AC6F00" w:rsidP="00AC6F00" w:rsidRDefault="00AC6F00">
      <w:pPr>
        <w:spacing w:after="0" w:line="360" w:lineRule="auto"/>
        <w:contextualSpacing/>
        <w:jc w:val="center"/>
        <w:rPr>
          <w:rFonts w:ascii="Arial Narrow" w:hAnsi="Arial Narrow" w:cs="Arial"/>
          <w:sz w:val="24"/>
          <w:szCs w:val="24"/>
        </w:rPr>
      </w:pPr>
    </w:p>
    <w:tbl>
      <w:tblPr>
        <w:tblW w:w="9130" w:type="dxa"/>
        <w:jc w:val="center"/>
        <w:tblLook w:firstRow="1" w:lastRow="0" w:firstColumn="1" w:lastColumn="0" w:noHBand="0" w:noVBand="1" w:val="04A0"/>
      </w:tblPr>
      <w:tblGrid>
        <w:gridCol w:w="7805"/>
        <w:gridCol w:w="1325"/>
      </w:tblGrid>
      <w:tr w:rsidRPr="000C0DF0" w:rsidR="000C0DF0" w:rsidTr="000C0DF0">
        <w:trPr>
          <w:trHeight w:val="298"/>
          <w:jc w:val="center"/>
        </w:trPr>
        <w:tc>
          <w:tcPr>
            <w:tcW w:w="7805" w:type="dxa"/>
            <w:tcBorders>
              <w:top w:val="nil"/>
              <w:left w:val="nil"/>
              <w:bottom w:val="single" w:color="B89A9A" w:sz="8" w:space="0"/>
              <w:right w:val="nil"/>
            </w:tcBorders>
            <w:shd w:val="clear" w:color="auto" w:fill="auto"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  <w:t>POZICIJA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B89A9A" w:sz="8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  <w:t>IZNOS</w:t>
            </w:r>
          </w:p>
        </w:tc>
      </w:tr>
      <w:tr w:rsidRPr="000C0DF0" w:rsidR="000C0DF0" w:rsidTr="000C0DF0">
        <w:trPr>
          <w:trHeight w:val="285"/>
          <w:jc w:val="center"/>
        </w:trPr>
        <w:tc>
          <w:tcPr>
            <w:tcW w:w="7805" w:type="dxa"/>
            <w:tcBorders>
              <w:top w:val="nil"/>
              <w:left w:val="nil"/>
              <w:bottom w:val="nil"/>
              <w:right w:val="nil"/>
            </w:tcBorders>
            <w:shd w:val="clear" w:color="000000" w:fill="E7DDDD"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  <w:t xml:space="preserve">    1. Alati, pogonski inventar i transportna imovina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000000" w:fill="E7DDDD"/>
            <w:noWrap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  <w:t>23.857,00</w:t>
            </w:r>
          </w:p>
        </w:tc>
      </w:tr>
      <w:tr w:rsidRPr="000C0DF0" w:rsidR="000C0DF0" w:rsidTr="000C0DF0">
        <w:trPr>
          <w:trHeight w:val="285"/>
          <w:jc w:val="center"/>
        </w:trPr>
        <w:tc>
          <w:tcPr>
            <w:tcW w:w="7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  <w:t xml:space="preserve">    2. Potraživanja od kupaca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  <w:t>18.750,00</w:t>
            </w:r>
          </w:p>
        </w:tc>
      </w:tr>
      <w:tr w:rsidRPr="000C0DF0" w:rsidR="000C0DF0" w:rsidTr="000C0DF0">
        <w:trPr>
          <w:trHeight w:val="285"/>
          <w:jc w:val="center"/>
        </w:trPr>
        <w:tc>
          <w:tcPr>
            <w:tcW w:w="7805" w:type="dxa"/>
            <w:tcBorders>
              <w:top w:val="nil"/>
              <w:left w:val="nil"/>
              <w:bottom w:val="nil"/>
              <w:right w:val="nil"/>
            </w:tcBorders>
            <w:shd w:val="clear" w:color="000000" w:fill="E7DDDD"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  <w:t xml:space="preserve">    3. Potraživanja od države i drugih institucija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000000" w:fill="E7DDDD"/>
            <w:noWrap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  <w:t>27.620,00</w:t>
            </w:r>
          </w:p>
        </w:tc>
      </w:tr>
      <w:tr w:rsidRPr="000C0DF0" w:rsidR="000C0DF0" w:rsidTr="000C0DF0">
        <w:trPr>
          <w:trHeight w:val="285"/>
          <w:jc w:val="center"/>
        </w:trPr>
        <w:tc>
          <w:tcPr>
            <w:tcW w:w="7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  <w:t xml:space="preserve">    4. Dani zajmovi, depoziti i slično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  <w:t>328.665,00</w:t>
            </w:r>
          </w:p>
        </w:tc>
      </w:tr>
      <w:tr w:rsidRPr="000C0DF0" w:rsidR="000C0DF0" w:rsidTr="000C0DF0">
        <w:trPr>
          <w:trHeight w:val="285"/>
          <w:jc w:val="center"/>
        </w:trPr>
        <w:tc>
          <w:tcPr>
            <w:tcW w:w="7805" w:type="dxa"/>
            <w:tcBorders>
              <w:top w:val="nil"/>
              <w:left w:val="nil"/>
              <w:bottom w:val="nil"/>
              <w:right w:val="nil"/>
            </w:tcBorders>
            <w:shd w:val="clear" w:color="000000" w:fill="E7DDDD"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  <w:t>UKUPNO LIKVIDNA IMOVNINA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000000" w:fill="E7DDDD"/>
            <w:noWrap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  <w:t>398.892,00</w:t>
            </w:r>
          </w:p>
        </w:tc>
      </w:tr>
      <w:tr w:rsidRPr="000C0DF0" w:rsidR="000C0DF0" w:rsidTr="000C0DF0">
        <w:trPr>
          <w:trHeight w:val="285"/>
          <w:jc w:val="center"/>
        </w:trPr>
        <w:tc>
          <w:tcPr>
            <w:tcW w:w="7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  <w:t xml:space="preserve">    1. Obveze za zajmove, depozite i slično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  <w:t>91.358,00</w:t>
            </w:r>
          </w:p>
        </w:tc>
      </w:tr>
      <w:tr w:rsidRPr="000C0DF0" w:rsidR="000C0DF0" w:rsidTr="000C0DF0">
        <w:trPr>
          <w:trHeight w:val="285"/>
          <w:jc w:val="center"/>
        </w:trPr>
        <w:tc>
          <w:tcPr>
            <w:tcW w:w="7805" w:type="dxa"/>
            <w:tcBorders>
              <w:top w:val="nil"/>
              <w:left w:val="nil"/>
              <w:bottom w:val="nil"/>
              <w:right w:val="nil"/>
            </w:tcBorders>
            <w:shd w:val="clear" w:color="000000" w:fill="E7DDDD"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  <w:t xml:space="preserve">    2. Obveze prema zaposlenicima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000000" w:fill="E7DDDD"/>
            <w:noWrap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  <w:t>142.317,00</w:t>
            </w:r>
          </w:p>
        </w:tc>
      </w:tr>
      <w:tr w:rsidRPr="000C0DF0" w:rsidR="000C0DF0" w:rsidTr="000C0DF0">
        <w:trPr>
          <w:trHeight w:val="285"/>
          <w:jc w:val="center"/>
        </w:trPr>
        <w:tc>
          <w:tcPr>
            <w:tcW w:w="7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  <w:t xml:space="preserve">    3. Obveze  za poreze, doprinose i sličana davanja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  <w:t>326.140,00</w:t>
            </w:r>
          </w:p>
        </w:tc>
      </w:tr>
      <w:tr w:rsidRPr="000C0DF0" w:rsidR="000C0DF0" w:rsidTr="000C0DF0">
        <w:trPr>
          <w:trHeight w:val="285"/>
          <w:jc w:val="center"/>
        </w:trPr>
        <w:tc>
          <w:tcPr>
            <w:tcW w:w="7805" w:type="dxa"/>
            <w:tcBorders>
              <w:top w:val="nil"/>
              <w:left w:val="nil"/>
              <w:bottom w:val="nil"/>
              <w:right w:val="nil"/>
            </w:tcBorders>
            <w:shd w:val="clear" w:color="000000" w:fill="E7DDDD"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  <w:t>UKUPNO OBVEZE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000000" w:fill="E7DDDD"/>
            <w:noWrap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  <w:t>559.815,00</w:t>
            </w:r>
          </w:p>
        </w:tc>
      </w:tr>
      <w:tr w:rsidRPr="000C0DF0" w:rsidR="000C0DF0" w:rsidTr="000C0DF0">
        <w:trPr>
          <w:trHeight w:val="285"/>
          <w:jc w:val="center"/>
        </w:trPr>
        <w:tc>
          <w:tcPr>
            <w:tcW w:w="7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  <w:t>MANJAK LIKVIDNIH SREDSTAVA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  <w:t>-160.923,00</w:t>
            </w:r>
          </w:p>
        </w:tc>
      </w:tr>
      <w:tr w:rsidRPr="000C0DF0" w:rsidR="000C0DF0" w:rsidTr="000C0DF0">
        <w:trPr>
          <w:trHeight w:val="571"/>
          <w:jc w:val="center"/>
        </w:trPr>
        <w:tc>
          <w:tcPr>
            <w:tcW w:w="7805" w:type="dxa"/>
            <w:tcBorders>
              <w:top w:val="nil"/>
              <w:left w:val="nil"/>
              <w:bottom w:val="nil"/>
              <w:right w:val="nil"/>
            </w:tcBorders>
            <w:shd w:val="clear" w:color="000000" w:fill="E7DDDD"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  <w:t>UTJECAJ FINANCIJSKOG RESTRUKTURIRANJA NA MANJAK LIKVIDNIH SREDSTAVA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000000" w:fill="E7DDDD"/>
            <w:noWrap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  <w:t>0,00</w:t>
            </w:r>
          </w:p>
        </w:tc>
      </w:tr>
      <w:tr w:rsidRPr="000C0DF0" w:rsidR="000C0DF0" w:rsidTr="000C0DF0">
        <w:trPr>
          <w:trHeight w:val="571"/>
          <w:jc w:val="center"/>
        </w:trPr>
        <w:tc>
          <w:tcPr>
            <w:tcW w:w="7805" w:type="dxa"/>
            <w:tcBorders>
              <w:top w:val="nil"/>
              <w:left w:val="nil"/>
              <w:bottom w:val="nil"/>
              <w:right w:val="nil"/>
            </w:tcBorders>
            <w:shd w:val="clear" w:color="000000" w:fill="E7DDDD"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  <w:t>UTJECAJ OPERATIVNOG RESTRUKTURIRANJA NA MANJAK LIKVIDNIH SREDSTAVA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000000" w:fill="E7DDDD"/>
            <w:noWrap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  <w:t>376.150,00</w:t>
            </w:r>
          </w:p>
        </w:tc>
      </w:tr>
      <w:tr w:rsidRPr="000C0DF0" w:rsidR="000C0DF0" w:rsidTr="000C0DF0">
        <w:trPr>
          <w:trHeight w:val="571"/>
          <w:jc w:val="center"/>
        </w:trPr>
        <w:tc>
          <w:tcPr>
            <w:tcW w:w="7805" w:type="dxa"/>
            <w:tcBorders>
              <w:top w:val="nil"/>
              <w:left w:val="nil"/>
              <w:bottom w:val="nil"/>
              <w:right w:val="nil"/>
            </w:tcBorders>
            <w:shd w:val="clear" w:color="000000" w:fill="E7DDDD"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  <w:t>UTJECAJ FINANCIJSKOG I OPERATIVNOG RESTRUKTURIRANJA NA MANJAK LIKVIDNIH SREDSTAVA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000000" w:fill="E7DDDD"/>
            <w:noWrap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color w:val="000000"/>
                <w:sz w:val="20"/>
                <w:szCs w:val="22"/>
                <w:lang w:val="hr-HR" w:eastAsia="hr-HR"/>
              </w:rPr>
              <w:t>376.150,00</w:t>
            </w:r>
          </w:p>
        </w:tc>
      </w:tr>
      <w:tr w:rsidRPr="000C0DF0" w:rsidR="000C0DF0" w:rsidTr="000C0DF0">
        <w:trPr>
          <w:trHeight w:val="571"/>
          <w:jc w:val="center"/>
        </w:trPr>
        <w:tc>
          <w:tcPr>
            <w:tcW w:w="7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  <w:t>VIŠAK LIKVIDNIH SREDSTAVA NAKON MJERA FINANCIJSKOG RESTRUKTURIRANJA: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0C0DF0" w:rsidR="000C0DF0" w:rsidP="000C0DF0" w:rsidRDefault="000C0DF0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</w:pPr>
            <w:r w:rsidRPr="000C0DF0">
              <w:rPr>
                <w:rFonts w:ascii="Arial Narrow" w:hAnsi="Arial Narrow" w:eastAsia="Times New Roman" w:cs="Calibri"/>
                <w:b/>
                <w:bCs/>
                <w:color w:val="000000"/>
                <w:sz w:val="20"/>
                <w:szCs w:val="22"/>
                <w:lang w:val="hr-HR" w:eastAsia="hr-HR"/>
              </w:rPr>
              <w:t>215.227,00</w:t>
            </w:r>
          </w:p>
        </w:tc>
      </w:tr>
    </w:tbl>
    <w:p w:rsidR="00AC6F00" w:rsidP="000807BB" w:rsidRDefault="00AC6F00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Pr="000807BB" w:rsidR="009E1884" w:rsidP="00DD23AD" w:rsidRDefault="00A15151">
      <w:pPr>
        <w:spacing w:line="360" w:lineRule="auto"/>
        <w:jc w:val="center"/>
        <w:rPr>
          <w:rFonts w:ascii="Arial Narrow" w:hAnsi="Arial Narrow" w:cs="Arial"/>
          <w:i/>
          <w:sz w:val="24"/>
          <w:szCs w:val="24"/>
        </w:rPr>
      </w:pPr>
      <w:bookmarkStart w:name="_Toc451235626" w:id="67"/>
      <w:bookmarkStart w:name="_Toc472012457" w:id="68"/>
      <w:bookmarkStart w:name="_Toc477898305" w:id="69"/>
      <w:r w:rsidRPr="000807BB">
        <w:rPr>
          <w:rFonts w:ascii="Arial Narrow" w:hAnsi="Arial Narrow" w:cs="Arial"/>
          <w:i/>
          <w:sz w:val="24"/>
          <w:szCs w:val="24"/>
        </w:rPr>
        <w:t>Višak likvidnih sredstava</w:t>
      </w:r>
    </w:p>
    <w:p w:rsidR="00461807" w:rsidP="000807BB" w:rsidRDefault="00461807">
      <w:pPr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Pr="000807BB" w:rsidR="00A9287E" w:rsidP="000807BB" w:rsidRDefault="009E1884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0807BB">
        <w:rPr>
          <w:rFonts w:ascii="Arial Narrow" w:hAnsi="Arial Narrow"/>
          <w:sz w:val="24"/>
          <w:szCs w:val="24"/>
        </w:rPr>
        <w:br w:type="page"/>
      </w:r>
    </w:p>
    <w:p w:rsidRPr="003F2A8E" w:rsidR="00F422BB" w:rsidP="000E16F3" w:rsidRDefault="00B162D0">
      <w:pPr>
        <w:pStyle w:val="Naslov1"/>
        <w:rPr>
          <w:color w:val="DE6A5C" w:themeColor="accent2" w:themeTint="99"/>
        </w:rPr>
      </w:pPr>
      <w:bookmarkStart w:name="_Toc522797250" w:id="70"/>
      <w:bookmarkStart w:name="_Toc526407785" w:id="71"/>
      <w:r w:rsidRPr="003F2A8E">
        <w:rPr>
          <w:color w:val="DE6A5C" w:themeColor="accent2" w:themeTint="99"/>
        </w:rPr>
        <w:lastRenderedPageBreak/>
        <w:t>4. MJERE</w:t>
      </w:r>
      <w:r w:rsidRPr="003F2A8E" w:rsidR="00A67426">
        <w:rPr>
          <w:color w:val="DE6A5C" w:themeColor="accent2" w:themeTint="99"/>
        </w:rPr>
        <w:t xml:space="preserve"> </w:t>
      </w:r>
      <w:r w:rsidRPr="003F2A8E" w:rsidR="00D13807">
        <w:rPr>
          <w:color w:val="DE6A5C" w:themeColor="accent2" w:themeTint="99"/>
        </w:rPr>
        <w:t>OPERATIVNO</w:t>
      </w:r>
      <w:r w:rsidRPr="003F2A8E" w:rsidR="00C70611">
        <w:rPr>
          <w:color w:val="DE6A5C" w:themeColor="accent2" w:themeTint="99"/>
        </w:rPr>
        <w:t>G</w:t>
      </w:r>
      <w:r w:rsidRPr="003F2A8E" w:rsidR="00D13807">
        <w:rPr>
          <w:color w:val="DE6A5C" w:themeColor="accent2" w:themeTint="99"/>
        </w:rPr>
        <w:t xml:space="preserve"> REST</w:t>
      </w:r>
      <w:r w:rsidRPr="003F2A8E" w:rsidR="00A86B42">
        <w:rPr>
          <w:color w:val="DE6A5C" w:themeColor="accent2" w:themeTint="99"/>
        </w:rPr>
        <w:t>RUKTURIRANJA</w:t>
      </w:r>
      <w:r w:rsidRPr="003F2A8E" w:rsidR="00D13807">
        <w:rPr>
          <w:color w:val="DE6A5C" w:themeColor="accent2" w:themeTint="99"/>
        </w:rPr>
        <w:t xml:space="preserve"> </w:t>
      </w:r>
      <w:r w:rsidRPr="003F2A8E" w:rsidR="00483326">
        <w:rPr>
          <w:color w:val="DE6A5C" w:themeColor="accent2" w:themeTint="99"/>
        </w:rPr>
        <w:t>I IZRA</w:t>
      </w:r>
      <w:r w:rsidRPr="003F2A8E" w:rsidR="00483326">
        <w:rPr>
          <w:rFonts w:cs="Calibri"/>
          <w:color w:val="DE6A5C" w:themeColor="accent2" w:themeTint="99"/>
        </w:rPr>
        <w:t>Č</w:t>
      </w:r>
      <w:r w:rsidRPr="003F2A8E" w:rsidR="00483326">
        <w:rPr>
          <w:color w:val="DE6A5C" w:themeColor="accent2" w:themeTint="99"/>
        </w:rPr>
        <w:t>UN NJIHOVIH U</w:t>
      </w:r>
      <w:r w:rsidRPr="003F2A8E" w:rsidR="00483326">
        <w:rPr>
          <w:rFonts w:cs="Calibri"/>
          <w:color w:val="DE6A5C" w:themeColor="accent2" w:themeTint="99"/>
        </w:rPr>
        <w:t>Č</w:t>
      </w:r>
      <w:r w:rsidRPr="003F2A8E" w:rsidR="00483326">
        <w:rPr>
          <w:color w:val="DE6A5C" w:themeColor="accent2" w:themeTint="99"/>
        </w:rPr>
        <w:t>INAKA NA POSLOVANJE</w:t>
      </w:r>
      <w:bookmarkEnd w:id="67"/>
      <w:bookmarkEnd w:id="68"/>
      <w:bookmarkEnd w:id="69"/>
      <w:bookmarkEnd w:id="70"/>
      <w:bookmarkEnd w:id="71"/>
    </w:p>
    <w:p w:rsidRPr="003F2A8E" w:rsidR="00846FD7" w:rsidP="000807BB" w:rsidRDefault="00846FD7">
      <w:pPr>
        <w:spacing w:after="0" w:line="360" w:lineRule="auto"/>
        <w:contextualSpacing/>
        <w:jc w:val="both"/>
        <w:rPr>
          <w:rFonts w:ascii="Arial Narrow" w:hAnsi="Arial Narrow" w:cs="Arial"/>
          <w:color w:val="DE6A5C" w:themeColor="accent2" w:themeTint="99"/>
          <w:sz w:val="24"/>
          <w:szCs w:val="24"/>
        </w:rPr>
      </w:pPr>
    </w:p>
    <w:p w:rsidRPr="000807BB" w:rsidR="00846FD7" w:rsidP="000807BB" w:rsidRDefault="00846FD7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Pr="000807BB" w:rsidR="00846FD7" w:rsidP="000807BB" w:rsidRDefault="002C1D05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Operativno restrukturiranje prvenstveno je usmjereno na pove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 xml:space="preserve">anje efikasnosti i racionalizaciju internih procesa radi postizanja 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 xml:space="preserve">to boljih rezultata. </w:t>
      </w:r>
      <w:r w:rsidRPr="000807BB" w:rsidR="00846FD7">
        <w:rPr>
          <w:rFonts w:ascii="Arial Narrow" w:hAnsi="Arial Narrow" w:cs="Arial"/>
          <w:sz w:val="24"/>
          <w:szCs w:val="24"/>
        </w:rPr>
        <w:t>Osim financijskog restrukt</w:t>
      </w:r>
      <w:r w:rsidRPr="000807BB">
        <w:rPr>
          <w:rFonts w:ascii="Arial Narrow" w:hAnsi="Arial Narrow" w:cs="Arial"/>
          <w:sz w:val="24"/>
          <w:szCs w:val="24"/>
        </w:rPr>
        <w:t xml:space="preserve">uriranja, </w:t>
      </w:r>
      <w:r w:rsidRPr="000807BB" w:rsidR="00846FD7">
        <w:rPr>
          <w:rFonts w:ascii="Arial Narrow" w:hAnsi="Arial Narrow" w:cs="Calibri"/>
          <w:sz w:val="24"/>
          <w:szCs w:val="24"/>
        </w:rPr>
        <w:t>č</w:t>
      </w:r>
      <w:r w:rsidRPr="000807BB" w:rsidR="00846FD7">
        <w:rPr>
          <w:rFonts w:ascii="Arial Narrow" w:hAnsi="Arial Narrow" w:cs="Arial"/>
          <w:sz w:val="24"/>
          <w:szCs w:val="24"/>
        </w:rPr>
        <w:t xml:space="preserve">ime </w:t>
      </w:r>
      <w:r w:rsidRPr="000807BB" w:rsidR="00846FD7">
        <w:rPr>
          <w:rFonts w:ascii="Arial Narrow" w:hAnsi="Arial Narrow" w:cs="Calibri"/>
          <w:sz w:val="24"/>
          <w:szCs w:val="24"/>
        </w:rPr>
        <w:t>ć</w:t>
      </w:r>
      <w:r w:rsidRPr="000807BB" w:rsidR="00846FD7">
        <w:rPr>
          <w:rFonts w:ascii="Arial Narrow" w:hAnsi="Arial Narrow" w:cs="Arial"/>
          <w:sz w:val="24"/>
          <w:szCs w:val="24"/>
        </w:rPr>
        <w:t>e se obveze dru</w:t>
      </w:r>
      <w:r w:rsidRPr="000807BB" w:rsidR="00846FD7">
        <w:rPr>
          <w:rFonts w:ascii="Arial Narrow" w:hAnsi="Arial Narrow" w:cs="Lucida Sans"/>
          <w:sz w:val="24"/>
          <w:szCs w:val="24"/>
        </w:rPr>
        <w:t>š</w:t>
      </w:r>
      <w:r w:rsidRPr="000807BB" w:rsidR="00846FD7">
        <w:rPr>
          <w:rFonts w:ascii="Arial Narrow" w:hAnsi="Arial Narrow" w:cs="Arial"/>
          <w:sz w:val="24"/>
          <w:szCs w:val="24"/>
        </w:rPr>
        <w:t>tva reprogamirati na du</w:t>
      </w:r>
      <w:r w:rsidRPr="000807BB" w:rsidR="00846FD7">
        <w:rPr>
          <w:rFonts w:ascii="Arial Narrow" w:hAnsi="Arial Narrow" w:cs="Calibri"/>
          <w:sz w:val="24"/>
          <w:szCs w:val="24"/>
        </w:rPr>
        <w:t>ž</w:t>
      </w:r>
      <w:r w:rsidRPr="000807BB" w:rsidR="00846FD7">
        <w:rPr>
          <w:rFonts w:ascii="Arial Narrow" w:hAnsi="Arial Narrow" w:cs="Arial"/>
          <w:sz w:val="24"/>
          <w:szCs w:val="24"/>
        </w:rPr>
        <w:t xml:space="preserve">i vremenski period te time društvo dovesti u stanje likvidnosti, </w:t>
      </w:r>
      <w:r w:rsidR="00851931">
        <w:rPr>
          <w:rFonts w:ascii="Arial Narrow" w:hAnsi="Arial Narrow" w:cs="Arial"/>
          <w:sz w:val="24"/>
          <w:szCs w:val="24"/>
        </w:rPr>
        <w:t>Plan restrukturiranja</w:t>
      </w:r>
      <w:r w:rsidRPr="000807BB">
        <w:rPr>
          <w:rFonts w:ascii="Arial Narrow" w:hAnsi="Arial Narrow" w:cs="Arial"/>
          <w:sz w:val="24"/>
          <w:szCs w:val="24"/>
        </w:rPr>
        <w:t xml:space="preserve"> uklju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uje i odre</w:t>
      </w:r>
      <w:r w:rsidRPr="000807BB">
        <w:rPr>
          <w:rFonts w:ascii="Arial Narrow" w:hAnsi="Arial Narrow" w:cs="Calibri"/>
          <w:sz w:val="24"/>
          <w:szCs w:val="24"/>
        </w:rPr>
        <w:t>đ</w:t>
      </w:r>
      <w:r w:rsidRPr="000807BB">
        <w:rPr>
          <w:rFonts w:ascii="Arial Narrow" w:hAnsi="Arial Narrow" w:cs="Arial"/>
          <w:sz w:val="24"/>
          <w:szCs w:val="24"/>
        </w:rPr>
        <w:t xml:space="preserve">enje </w:t>
      </w:r>
      <w:r w:rsidRPr="000807BB" w:rsidR="00846FD7">
        <w:rPr>
          <w:rFonts w:ascii="Arial Narrow" w:hAnsi="Arial Narrow" w:cs="Arial"/>
          <w:sz w:val="24"/>
          <w:szCs w:val="24"/>
        </w:rPr>
        <w:t xml:space="preserve">mjere operativnog </w:t>
      </w:r>
      <w:r w:rsidRPr="000807BB">
        <w:rPr>
          <w:rFonts w:ascii="Arial Narrow" w:hAnsi="Arial Narrow" w:cs="Arial"/>
          <w:sz w:val="24"/>
          <w:szCs w:val="24"/>
        </w:rPr>
        <w:t xml:space="preserve">restrukturiranja:  </w:t>
      </w:r>
    </w:p>
    <w:p w:rsidRPr="000807BB" w:rsidR="00846FD7" w:rsidP="000807BB" w:rsidRDefault="009E1884">
      <w:pPr>
        <w:pStyle w:val="Odlomakpopisa"/>
        <w:numPr>
          <w:ilvl w:val="0"/>
          <w:numId w:val="14"/>
        </w:numPr>
        <w:spacing w:after="0" w:line="360" w:lineRule="auto"/>
        <w:ind w:left="0"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  <w:r w:rsidRPr="000807BB">
        <w:rPr>
          <w:rFonts w:ascii="Arial Narrow" w:hAnsi="Arial Narrow" w:cs="Arial"/>
          <w:color w:val="000000" w:themeColor="text1"/>
          <w:sz w:val="24"/>
          <w:szCs w:val="24"/>
        </w:rPr>
        <w:t>Pove</w:t>
      </w:r>
      <w:r w:rsidRPr="000807BB">
        <w:rPr>
          <w:rFonts w:ascii="Arial Narrow" w:hAnsi="Arial Narrow" w:cs="Calibri"/>
          <w:color w:val="000000" w:themeColor="text1"/>
          <w:sz w:val="24"/>
          <w:szCs w:val="24"/>
        </w:rPr>
        <w:t>ć</w:t>
      </w:r>
      <w:r w:rsidRPr="000807BB">
        <w:rPr>
          <w:rFonts w:ascii="Arial Narrow" w:hAnsi="Arial Narrow" w:cs="Arial"/>
          <w:color w:val="000000" w:themeColor="text1"/>
          <w:sz w:val="24"/>
          <w:szCs w:val="24"/>
        </w:rPr>
        <w:t>anje broja zaposlenih</w:t>
      </w:r>
    </w:p>
    <w:p w:rsidRPr="000807BB" w:rsidR="00846FD7" w:rsidP="000807BB" w:rsidRDefault="00846FD7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  <w:r w:rsidRPr="000807BB">
        <w:rPr>
          <w:rFonts w:ascii="Arial Narrow" w:hAnsi="Arial Narrow" w:cs="Arial"/>
          <w:color w:val="000000" w:themeColor="text1"/>
          <w:sz w:val="24"/>
          <w:szCs w:val="24"/>
        </w:rPr>
        <w:t>Sukladno planovima</w:t>
      </w:r>
      <w:r w:rsidRPr="000807BB" w:rsidR="009E1884">
        <w:rPr>
          <w:rFonts w:ascii="Arial Narrow" w:hAnsi="Arial Narrow" w:cs="Arial"/>
          <w:color w:val="000000" w:themeColor="text1"/>
          <w:sz w:val="24"/>
          <w:szCs w:val="24"/>
        </w:rPr>
        <w:t xml:space="preserve">, tvrtka </w:t>
      </w:r>
      <w:r w:rsidRPr="000807BB" w:rsidR="009E1884">
        <w:rPr>
          <w:rFonts w:ascii="Arial Narrow" w:hAnsi="Arial Narrow" w:cs="Calibri"/>
          <w:color w:val="000000" w:themeColor="text1"/>
          <w:sz w:val="24"/>
          <w:szCs w:val="24"/>
        </w:rPr>
        <w:t>ć</w:t>
      </w:r>
      <w:r w:rsidR="00CE143B">
        <w:rPr>
          <w:rFonts w:ascii="Arial Narrow" w:hAnsi="Arial Narrow" w:cs="Arial"/>
          <w:color w:val="000000" w:themeColor="text1"/>
          <w:sz w:val="24"/>
          <w:szCs w:val="24"/>
        </w:rPr>
        <w:t>e zaposliti 4</w:t>
      </w:r>
      <w:r w:rsidRPr="000807BB" w:rsidR="009E1884">
        <w:rPr>
          <w:rFonts w:ascii="Arial Narrow" w:hAnsi="Arial Narrow" w:cs="Arial"/>
          <w:color w:val="000000" w:themeColor="text1"/>
          <w:sz w:val="24"/>
          <w:szCs w:val="24"/>
        </w:rPr>
        <w:t xml:space="preserve"> djelatnika u naredne </w:t>
      </w:r>
      <w:r w:rsidRPr="000807BB" w:rsidR="009E1884">
        <w:rPr>
          <w:rFonts w:ascii="Arial Narrow" w:hAnsi="Arial Narrow" w:cs="Calibri"/>
          <w:color w:val="000000" w:themeColor="text1"/>
          <w:sz w:val="24"/>
          <w:szCs w:val="24"/>
        </w:rPr>
        <w:t>č</w:t>
      </w:r>
      <w:r w:rsidRPr="000807BB" w:rsidR="009E1884">
        <w:rPr>
          <w:rFonts w:ascii="Arial Narrow" w:hAnsi="Arial Narrow" w:cs="Arial"/>
          <w:color w:val="000000" w:themeColor="text1"/>
          <w:sz w:val="24"/>
          <w:szCs w:val="24"/>
        </w:rPr>
        <w:t>etiri godine</w:t>
      </w:r>
      <w:r w:rsidRPr="000807BB" w:rsidR="004C4984">
        <w:rPr>
          <w:rFonts w:ascii="Arial Narrow" w:hAnsi="Arial Narrow" w:cs="Arial"/>
          <w:color w:val="000000" w:themeColor="text1"/>
          <w:sz w:val="24"/>
          <w:szCs w:val="24"/>
        </w:rPr>
        <w:t>.</w:t>
      </w:r>
    </w:p>
    <w:p w:rsidRPr="000807BB" w:rsidR="00846FD7" w:rsidP="000807BB" w:rsidRDefault="00846FD7">
      <w:pPr>
        <w:numPr>
          <w:ilvl w:val="0"/>
          <w:numId w:val="8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 xml:space="preserve">Optimizacija radnih procesa </w:t>
      </w:r>
    </w:p>
    <w:p w:rsidRPr="000807BB" w:rsidR="00846FD7" w:rsidP="000807BB" w:rsidRDefault="00846FD7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Odnosi se na smanjenje troškova u svim segmentima poslovanja (nabava, prodaja, administracija...) i pove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anje iskori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>tenosti radne snage, ulaganje u nova stru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na i upravlja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ka znanja te kao posljedica sv</w:t>
      </w:r>
      <w:r w:rsidRPr="000807BB" w:rsidR="00620CE3">
        <w:rPr>
          <w:rFonts w:ascii="Arial Narrow" w:hAnsi="Arial Narrow" w:cs="Arial"/>
          <w:sz w:val="24"/>
          <w:szCs w:val="24"/>
        </w:rPr>
        <w:t>ega ovog pove</w:t>
      </w:r>
      <w:r w:rsidRPr="000807BB" w:rsidR="00620CE3">
        <w:rPr>
          <w:rFonts w:ascii="Arial Narrow" w:hAnsi="Arial Narrow" w:cs="Calibri"/>
          <w:sz w:val="24"/>
          <w:szCs w:val="24"/>
        </w:rPr>
        <w:t>ć</w:t>
      </w:r>
      <w:r w:rsidRPr="000807BB" w:rsidR="00620CE3">
        <w:rPr>
          <w:rFonts w:ascii="Arial Narrow" w:hAnsi="Arial Narrow" w:cs="Arial"/>
          <w:sz w:val="24"/>
          <w:szCs w:val="24"/>
        </w:rPr>
        <w:t>anje efikasnosti.</w:t>
      </w:r>
    </w:p>
    <w:p w:rsidRPr="000807BB" w:rsidR="00846FD7" w:rsidP="000807BB" w:rsidRDefault="00846FD7">
      <w:pPr>
        <w:numPr>
          <w:ilvl w:val="0"/>
          <w:numId w:val="8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Pove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anje prihoda</w:t>
      </w:r>
    </w:p>
    <w:p w:rsidRPr="000807BB" w:rsidR="00846FD7" w:rsidP="000807BB" w:rsidRDefault="00846FD7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 xml:space="preserve">Tvrtka 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e tra</w:t>
      </w:r>
      <w:r w:rsidRPr="000807BB">
        <w:rPr>
          <w:rFonts w:ascii="Arial Narrow" w:hAnsi="Arial Narrow" w:cs="Calibri"/>
          <w:sz w:val="24"/>
          <w:szCs w:val="24"/>
        </w:rPr>
        <w:t>ž</w:t>
      </w:r>
      <w:r w:rsidRPr="000807BB">
        <w:rPr>
          <w:rFonts w:ascii="Arial Narrow" w:hAnsi="Arial Narrow" w:cs="Arial"/>
          <w:sz w:val="24"/>
          <w:szCs w:val="24"/>
        </w:rPr>
        <w:t>iti dodatne izvore prihoda i usmjeriti nove napore na tr</w:t>
      </w:r>
      <w:r w:rsidRPr="000807BB">
        <w:rPr>
          <w:rFonts w:ascii="Arial Narrow" w:hAnsi="Arial Narrow" w:cs="Calibri"/>
          <w:sz w:val="24"/>
          <w:szCs w:val="24"/>
        </w:rPr>
        <w:t>ž</w:t>
      </w:r>
      <w:r w:rsidRPr="000807BB">
        <w:rPr>
          <w:rFonts w:ascii="Arial Narrow" w:hAnsi="Arial Narrow" w:cs="Arial"/>
          <w:sz w:val="24"/>
          <w:szCs w:val="24"/>
        </w:rPr>
        <w:t>i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="00CE143B">
        <w:rPr>
          <w:rFonts w:ascii="Arial Narrow" w:hAnsi="Arial Narrow" w:cs="Arial"/>
          <w:sz w:val="24"/>
          <w:szCs w:val="24"/>
        </w:rPr>
        <w:t>ta koja imaju interes za njihove</w:t>
      </w:r>
      <w:r w:rsidRPr="000807BB">
        <w:rPr>
          <w:rFonts w:ascii="Arial Narrow" w:hAnsi="Arial Narrow" w:cs="Arial"/>
          <w:sz w:val="24"/>
          <w:szCs w:val="24"/>
        </w:rPr>
        <w:t xml:space="preserve"> u</w:t>
      </w:r>
      <w:r w:rsidR="00851931">
        <w:rPr>
          <w:rFonts w:ascii="Arial Narrow" w:hAnsi="Arial Narrow" w:cs="Arial"/>
          <w:sz w:val="24"/>
          <w:szCs w:val="24"/>
        </w:rPr>
        <w:t>sluge.</w:t>
      </w:r>
      <w:r w:rsidRPr="000807BB" w:rsidR="00620CE3">
        <w:rPr>
          <w:rFonts w:ascii="Arial Narrow" w:hAnsi="Arial Narrow" w:cs="Arial"/>
          <w:sz w:val="24"/>
          <w:szCs w:val="24"/>
        </w:rPr>
        <w:t xml:space="preserve"> </w:t>
      </w:r>
    </w:p>
    <w:p w:rsidRPr="000807BB" w:rsidR="00846FD7" w:rsidP="000807BB" w:rsidRDefault="00846FD7">
      <w:pPr>
        <w:numPr>
          <w:ilvl w:val="0"/>
          <w:numId w:val="9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Pove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anje profitabilnosti</w:t>
      </w:r>
    </w:p>
    <w:p w:rsidRPr="000807BB" w:rsidR="00846FD7" w:rsidP="000807BB" w:rsidRDefault="00846FD7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Sukladno pove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anju prodaje planira se i pove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 xml:space="preserve">anje profitabilnosti koja 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e imati zna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ajan u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inak na poslovanje poduze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a.</w:t>
      </w:r>
      <w:r w:rsidRPr="000807BB" w:rsidR="008A0290">
        <w:rPr>
          <w:rFonts w:ascii="Arial Narrow" w:hAnsi="Arial Narrow" w:cs="Arial"/>
          <w:sz w:val="24"/>
          <w:szCs w:val="24"/>
        </w:rPr>
        <w:t xml:space="preserve"> </w:t>
      </w:r>
    </w:p>
    <w:p w:rsidRPr="000807BB" w:rsidR="00846FD7" w:rsidP="000807BB" w:rsidRDefault="00846FD7">
      <w:pPr>
        <w:numPr>
          <w:ilvl w:val="0"/>
          <w:numId w:val="6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 xml:space="preserve">Oglašavanje </w:t>
      </w:r>
    </w:p>
    <w:p w:rsidRPr="000807BB" w:rsidR="00744AB5" w:rsidP="000807BB" w:rsidRDefault="00846FD7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Najva</w:t>
      </w:r>
      <w:r w:rsidRPr="000807BB">
        <w:rPr>
          <w:rFonts w:ascii="Arial Narrow" w:hAnsi="Arial Narrow" w:cs="Calibri"/>
          <w:sz w:val="24"/>
          <w:szCs w:val="24"/>
        </w:rPr>
        <w:t>ž</w:t>
      </w:r>
      <w:r w:rsidRPr="000807BB">
        <w:rPr>
          <w:rFonts w:ascii="Arial Narrow" w:hAnsi="Arial Narrow" w:cs="Arial"/>
          <w:sz w:val="24"/>
          <w:szCs w:val="24"/>
        </w:rPr>
        <w:t>nija stavka u poslovanju je ogla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>avanje i informiranje klijenata o vlastitim uslugama</w:t>
      </w:r>
      <w:r w:rsidRPr="000807BB" w:rsidR="00E301D6">
        <w:rPr>
          <w:rFonts w:ascii="Arial Narrow" w:hAnsi="Arial Narrow" w:cs="Arial"/>
          <w:sz w:val="24"/>
          <w:szCs w:val="24"/>
        </w:rPr>
        <w:t>, što</w:t>
      </w:r>
      <w:r w:rsidRPr="000807BB">
        <w:rPr>
          <w:rFonts w:ascii="Arial Narrow" w:hAnsi="Arial Narrow" w:cs="Arial"/>
          <w:sz w:val="24"/>
          <w:szCs w:val="24"/>
        </w:rPr>
        <w:t xml:space="preserve"> ve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 xml:space="preserve"> intenzivno provode, te 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 xml:space="preserve">e </w:t>
      </w:r>
      <w:bookmarkStart w:name="_Toc472012458" w:id="72"/>
      <w:bookmarkStart w:name="_Toc477898306" w:id="73"/>
      <w:bookmarkStart w:name="_Toc451235627" w:id="74"/>
      <w:bookmarkStart w:name="_Toc131189724" w:id="75"/>
      <w:bookmarkStart w:name="_Toc283111403" w:id="76"/>
      <w:bookmarkStart w:name="_Toc292093929" w:id="77"/>
      <w:r w:rsidRPr="000807BB" w:rsidR="00A7198D">
        <w:rPr>
          <w:rFonts w:ascii="Arial Narrow" w:hAnsi="Arial Narrow" w:cs="Arial"/>
          <w:sz w:val="24"/>
          <w:szCs w:val="24"/>
        </w:rPr>
        <w:t>nastaviti u tom smjeru.</w:t>
      </w:r>
    </w:p>
    <w:p w:rsidRPr="000807BB" w:rsidR="00D20AEA" w:rsidP="000807BB" w:rsidRDefault="00D20AEA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Pr="000807BB" w:rsidR="00BC649E" w:rsidP="000807BB" w:rsidRDefault="00BC649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Sve navedene aktivnosti u funkciji su boljeg financijskog rezultata i ostalih financijskih ciljeva ( ve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e operativne dobiti, profitabilnosti kapitala</w:t>
      </w:r>
      <w:r w:rsidRPr="000807BB" w:rsidR="00010B36">
        <w:rPr>
          <w:rFonts w:ascii="Arial Narrow" w:hAnsi="Arial Narrow" w:cs="Arial"/>
          <w:sz w:val="24"/>
          <w:szCs w:val="24"/>
        </w:rPr>
        <w:t xml:space="preserve"> </w:t>
      </w:r>
      <w:r w:rsidRPr="000807BB">
        <w:rPr>
          <w:rFonts w:ascii="Arial Narrow" w:hAnsi="Arial Narrow" w:cs="Arial"/>
          <w:sz w:val="24"/>
          <w:szCs w:val="24"/>
        </w:rPr>
        <w:t>i imovine te ekonomske dodane vrijednost</w:t>
      </w:r>
      <w:r w:rsidRPr="000807BB" w:rsidR="007E7D9F">
        <w:rPr>
          <w:rFonts w:ascii="Arial Narrow" w:hAnsi="Arial Narrow" w:cs="Arial"/>
          <w:sz w:val="24"/>
          <w:szCs w:val="24"/>
        </w:rPr>
        <w:t>i ).</w:t>
      </w:r>
    </w:p>
    <w:p w:rsidRPr="000807BB" w:rsidR="007E7D9F" w:rsidP="000807BB" w:rsidRDefault="007E7D9F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="006D6975" w:rsidRDefault="006D6975">
      <w:pPr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br w:type="page"/>
      </w:r>
    </w:p>
    <w:p w:rsidRPr="003F2A8E" w:rsidR="007F430E" w:rsidP="00991960" w:rsidRDefault="00D85682">
      <w:pPr>
        <w:pStyle w:val="Naslov2"/>
        <w:rPr>
          <w:color w:val="E99C92" w:themeColor="accent2" w:themeTint="66"/>
        </w:rPr>
      </w:pPr>
      <w:bookmarkStart w:name="_Toc522797251" w:id="78"/>
      <w:bookmarkStart w:name="_Toc526407786" w:id="79"/>
      <w:r w:rsidRPr="003F2A8E">
        <w:rPr>
          <w:color w:val="E99C92" w:themeColor="accent2" w:themeTint="66"/>
        </w:rPr>
        <w:lastRenderedPageBreak/>
        <w:t xml:space="preserve">4.1    </w:t>
      </w:r>
      <w:r w:rsidRPr="003F2A8E" w:rsidR="007C744E">
        <w:rPr>
          <w:color w:val="E99C92" w:themeColor="accent2" w:themeTint="66"/>
        </w:rPr>
        <w:t>Izra</w:t>
      </w:r>
      <w:r w:rsidRPr="003F2A8E" w:rsidR="007C744E">
        <w:rPr>
          <w:rFonts w:cs="Calibri"/>
          <w:color w:val="E99C92" w:themeColor="accent2" w:themeTint="66"/>
        </w:rPr>
        <w:t>č</w:t>
      </w:r>
      <w:r w:rsidRPr="003F2A8E" w:rsidR="007C744E">
        <w:rPr>
          <w:color w:val="E99C92" w:themeColor="accent2" w:themeTint="66"/>
        </w:rPr>
        <w:t>un u</w:t>
      </w:r>
      <w:r w:rsidRPr="003F2A8E" w:rsidR="007C744E">
        <w:rPr>
          <w:rFonts w:cs="Calibri"/>
          <w:color w:val="E99C92" w:themeColor="accent2" w:themeTint="66"/>
        </w:rPr>
        <w:t>č</w:t>
      </w:r>
      <w:r w:rsidRPr="003F2A8E" w:rsidR="007C744E">
        <w:rPr>
          <w:color w:val="E99C92" w:themeColor="accent2" w:themeTint="66"/>
        </w:rPr>
        <w:t>inka operativnih mjera na poslovanje</w:t>
      </w:r>
      <w:bookmarkEnd w:id="72"/>
      <w:bookmarkEnd w:id="73"/>
      <w:bookmarkEnd w:id="78"/>
      <w:bookmarkEnd w:id="79"/>
      <w:r w:rsidRPr="003F2A8E">
        <w:rPr>
          <w:color w:val="E99C92" w:themeColor="accent2" w:themeTint="66"/>
        </w:rPr>
        <w:t xml:space="preserve">    </w:t>
      </w:r>
    </w:p>
    <w:p w:rsidRPr="000807BB" w:rsidR="00DB3435" w:rsidP="000807BB" w:rsidRDefault="00DB3435">
      <w:pPr>
        <w:spacing w:after="0" w:line="360" w:lineRule="auto"/>
        <w:contextualSpacing/>
        <w:jc w:val="both"/>
        <w:rPr>
          <w:rFonts w:ascii="Arial Narrow" w:hAnsi="Arial Narrow" w:cs="Arial"/>
          <w:color w:val="FF0000"/>
          <w:sz w:val="24"/>
          <w:szCs w:val="24"/>
        </w:rPr>
      </w:pPr>
    </w:p>
    <w:p w:rsidRPr="000807BB" w:rsidR="007F430E" w:rsidP="000807BB" w:rsidRDefault="007F430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Kroz segment operativnih mjera re</w:t>
      </w:r>
      <w:r w:rsidRPr="000807BB" w:rsidR="00775CA5">
        <w:rPr>
          <w:rFonts w:ascii="Arial Narrow" w:hAnsi="Arial Narrow" w:cs="Arial"/>
          <w:sz w:val="24"/>
          <w:szCs w:val="24"/>
        </w:rPr>
        <w:t xml:space="preserve">strukturiranja, društvo </w:t>
      </w:r>
      <w:r w:rsidRPr="000807BB" w:rsidR="00775CA5">
        <w:rPr>
          <w:rFonts w:ascii="Arial Narrow" w:hAnsi="Arial Narrow" w:cs="Calibri"/>
          <w:sz w:val="24"/>
          <w:szCs w:val="24"/>
        </w:rPr>
        <w:t>ć</w:t>
      </w:r>
      <w:r w:rsidRPr="000807BB" w:rsidR="00775CA5">
        <w:rPr>
          <w:rFonts w:ascii="Arial Narrow" w:hAnsi="Arial Narrow" w:cs="Arial"/>
          <w:sz w:val="24"/>
          <w:szCs w:val="24"/>
        </w:rPr>
        <w:t>e pove</w:t>
      </w:r>
      <w:r w:rsidRPr="000807BB" w:rsidR="00775CA5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 xml:space="preserve">ati profitabilnost za ukupno </w:t>
      </w:r>
      <w:r w:rsidR="00CE143B">
        <w:rPr>
          <w:rFonts w:ascii="Arial Narrow" w:hAnsi="Arial Narrow" w:cs="Arial"/>
          <w:sz w:val="24"/>
          <w:szCs w:val="24"/>
        </w:rPr>
        <w:t xml:space="preserve">376.150,00 kn </w:t>
      </w:r>
      <w:r w:rsidRPr="000807BB">
        <w:rPr>
          <w:rFonts w:ascii="Arial Narrow" w:hAnsi="Arial Narrow" w:cs="Arial"/>
          <w:sz w:val="24"/>
          <w:szCs w:val="24"/>
        </w:rPr>
        <w:t xml:space="preserve">u odnosu na prethodno razdoblje, 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 xml:space="preserve">ime 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e se posti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i optimalno, profitabilno poslovanje.</w:t>
      </w:r>
    </w:p>
    <w:p w:rsidRPr="000807BB" w:rsidR="004C4984" w:rsidP="000807BB" w:rsidRDefault="004C4984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Pr="000807BB" w:rsidR="00A7198D" w:rsidP="000807BB" w:rsidRDefault="00A7198D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tbl>
      <w:tblPr>
        <w:tblStyle w:val="ListTable1LightAccent6"/>
        <w:tblW w:w="9133" w:type="dxa"/>
        <w:jc w:val="center"/>
        <w:tblLook w:firstRow="1" w:lastRow="0" w:firstColumn="1" w:lastColumn="0" w:noHBand="0" w:noVBand="1" w:val="04A0"/>
      </w:tblPr>
      <w:tblGrid>
        <w:gridCol w:w="1106"/>
        <w:gridCol w:w="6565"/>
        <w:gridCol w:w="1462"/>
      </w:tblGrid>
      <w:tr w:rsidRPr="006D2B9E" w:rsidR="00CE143B" w:rsidTr="00A53751">
        <w:trPr>
          <w:cnfStyle w:val="100000000000"/>
          <w:trHeight w:val="429"/>
          <w:jc w:val="center"/>
        </w:trPr>
        <w:tc>
          <w:tcPr>
            <w:cnfStyle w:val="001000000000"/>
            <w:tcW w:w="1106" w:type="dxa"/>
            <w:noWrap/>
            <w:hideMark/>
          </w:tcPr>
          <w:p w:rsidRPr="006D2B9E" w:rsidR="00CE143B" w:rsidP="00D76F1F" w:rsidRDefault="0078785D">
            <w:pPr>
              <w:jc w:val="center"/>
              <w:rPr>
                <w:rFonts w:ascii="Arial Narrow" w:hAnsi="Arial Narrow" w:eastAsia="Times New Roman" w:cs="Arial"/>
                <w:bCs w:val="false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Arial Narrow" w:hAnsi="Arial Narrow" w:eastAsia="Times New Roman" w:cs="Arial"/>
                <w:bCs w:val="false"/>
                <w:color w:val="000000"/>
                <w:sz w:val="22"/>
                <w:szCs w:val="22"/>
                <w:lang w:eastAsia="hr-HR"/>
              </w:rPr>
              <w:t>RB</w:t>
            </w:r>
          </w:p>
        </w:tc>
        <w:tc>
          <w:tcPr>
            <w:tcW w:w="6565" w:type="dxa"/>
            <w:noWrap/>
            <w:hideMark/>
          </w:tcPr>
          <w:p w:rsidRPr="006D2B9E" w:rsidR="00CE143B" w:rsidP="00D76F1F" w:rsidRDefault="0078785D">
            <w:pPr>
              <w:jc w:val="center"/>
              <w:cnfStyle w:val="100000000000"/>
              <w:rPr>
                <w:rFonts w:ascii="Arial Narrow" w:hAnsi="Arial Narrow" w:eastAsia="Times New Roman" w:cs="Arial"/>
                <w:bCs w:val="false"/>
                <w:color w:val="000000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bCs w:val="false"/>
                <w:color w:val="000000"/>
                <w:sz w:val="22"/>
                <w:szCs w:val="22"/>
                <w:lang w:eastAsia="hr-HR"/>
              </w:rPr>
              <w:t>OPIS</w:t>
            </w:r>
          </w:p>
        </w:tc>
        <w:tc>
          <w:tcPr>
            <w:tcW w:w="1462" w:type="dxa"/>
            <w:noWrap/>
            <w:hideMark/>
          </w:tcPr>
          <w:p w:rsidRPr="006D2B9E" w:rsidR="00CE143B" w:rsidP="00D76F1F" w:rsidRDefault="0078785D">
            <w:pPr>
              <w:jc w:val="center"/>
              <w:cnfStyle w:val="100000000000"/>
              <w:rPr>
                <w:rFonts w:ascii="Arial Narrow" w:hAnsi="Arial Narrow" w:eastAsia="Times New Roman" w:cs="Arial"/>
                <w:bCs w:val="false"/>
                <w:color w:val="000000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bCs w:val="false"/>
                <w:color w:val="000000"/>
                <w:sz w:val="22"/>
                <w:szCs w:val="22"/>
                <w:lang w:eastAsia="hr-HR"/>
              </w:rPr>
              <w:t>IZNOS</w:t>
            </w:r>
          </w:p>
        </w:tc>
      </w:tr>
      <w:tr w:rsidRPr="006D2B9E" w:rsidR="00CE143B" w:rsidTr="00A53751">
        <w:trPr>
          <w:cnfStyle w:val="000000100000"/>
          <w:trHeight w:val="429"/>
          <w:jc w:val="center"/>
        </w:trPr>
        <w:tc>
          <w:tcPr>
            <w:cnfStyle w:val="001000000000"/>
            <w:tcW w:w="1106" w:type="dxa"/>
            <w:noWrap/>
            <w:hideMark/>
          </w:tcPr>
          <w:p w:rsidRPr="0078785D" w:rsidR="00CE143B" w:rsidP="00D76F1F" w:rsidRDefault="00CE143B">
            <w:pPr>
              <w:jc w:val="center"/>
              <w:rPr>
                <w:rFonts w:ascii="Arial Narrow" w:hAnsi="Arial Narrow" w:eastAsia="Times New Roman" w:cs="Arial"/>
                <w:b w:val="false"/>
                <w:color w:val="000000"/>
                <w:sz w:val="22"/>
                <w:szCs w:val="22"/>
                <w:lang w:val="hr-HR" w:eastAsia="hr-HR"/>
              </w:rPr>
            </w:pPr>
            <w:r w:rsidRPr="0078785D">
              <w:rPr>
                <w:rFonts w:ascii="Arial Narrow" w:hAnsi="Arial Narrow" w:eastAsia="Times New Roman" w:cs="Arial"/>
                <w:b w:val="false"/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w="6565" w:type="dxa"/>
            <w:noWrap/>
            <w:hideMark/>
          </w:tcPr>
          <w:p w:rsidRPr="006D2B9E" w:rsidR="00CE143B" w:rsidP="00DE6FCE" w:rsidRDefault="00DE6FCE">
            <w:pPr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eastAsia="hr-HR"/>
              </w:rPr>
              <w:t>Povećanje profitabilnosti kroz o</w:t>
            </w:r>
            <w:r w:rsidRPr="006D2B9E" w:rsidR="00CE143B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eastAsia="hr-HR"/>
              </w:rPr>
              <w:t>ptimizaciju radnih procesa</w:t>
            </w:r>
          </w:p>
        </w:tc>
        <w:tc>
          <w:tcPr>
            <w:tcW w:w="1462" w:type="dxa"/>
            <w:noWrap/>
            <w:hideMark/>
          </w:tcPr>
          <w:p w:rsidRPr="006D2B9E" w:rsidR="00CE143B" w:rsidP="00DE6FCE" w:rsidRDefault="00CE143B">
            <w:pPr>
              <w:jc w:val="right"/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eastAsia="hr-HR"/>
              </w:rPr>
              <w:t>75.650,00</w:t>
            </w:r>
          </w:p>
        </w:tc>
      </w:tr>
      <w:tr w:rsidRPr="006D2B9E" w:rsidR="00CE143B" w:rsidTr="00A53751">
        <w:trPr>
          <w:trHeight w:val="429"/>
          <w:jc w:val="center"/>
        </w:trPr>
        <w:tc>
          <w:tcPr>
            <w:cnfStyle w:val="001000000000"/>
            <w:tcW w:w="1106" w:type="dxa"/>
            <w:noWrap/>
            <w:hideMark/>
          </w:tcPr>
          <w:p w:rsidRPr="0078785D" w:rsidR="00CE143B" w:rsidP="00D76F1F" w:rsidRDefault="00CE143B">
            <w:pPr>
              <w:jc w:val="center"/>
              <w:rPr>
                <w:rFonts w:ascii="Arial Narrow" w:hAnsi="Arial Narrow" w:eastAsia="Times New Roman" w:cs="Arial"/>
                <w:b w:val="false"/>
                <w:color w:val="000000"/>
                <w:sz w:val="22"/>
                <w:szCs w:val="22"/>
                <w:lang w:val="hr-HR" w:eastAsia="hr-HR"/>
              </w:rPr>
            </w:pPr>
            <w:r w:rsidRPr="0078785D">
              <w:rPr>
                <w:rFonts w:ascii="Arial Narrow" w:hAnsi="Arial Narrow" w:eastAsia="Times New Roman" w:cs="Arial"/>
                <w:b w:val="false"/>
                <w:color w:val="000000"/>
                <w:sz w:val="22"/>
                <w:szCs w:val="22"/>
                <w:lang w:eastAsia="hr-HR"/>
              </w:rPr>
              <w:t>2</w:t>
            </w:r>
          </w:p>
        </w:tc>
        <w:tc>
          <w:tcPr>
            <w:tcW w:w="6565" w:type="dxa"/>
            <w:noWrap/>
            <w:hideMark/>
          </w:tcPr>
          <w:p w:rsidRPr="006D2B9E" w:rsidR="00CE143B" w:rsidP="00DE6FCE" w:rsidRDefault="00CE143B">
            <w:pPr>
              <w:cnfStyle w:val="0000000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eastAsia="hr-HR"/>
              </w:rPr>
              <w:t>Povećanje profitabilnosti kroz novi segment nabave</w:t>
            </w:r>
          </w:p>
        </w:tc>
        <w:tc>
          <w:tcPr>
            <w:tcW w:w="1462" w:type="dxa"/>
            <w:noWrap/>
            <w:hideMark/>
          </w:tcPr>
          <w:p w:rsidRPr="006D2B9E" w:rsidR="00CE143B" w:rsidP="00DE6FCE" w:rsidRDefault="00CE143B">
            <w:pPr>
              <w:jc w:val="right"/>
              <w:cnfStyle w:val="0000000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eastAsia="hr-HR"/>
              </w:rPr>
              <w:t>120.350,00</w:t>
            </w:r>
          </w:p>
        </w:tc>
      </w:tr>
      <w:tr w:rsidRPr="006D2B9E" w:rsidR="00CE143B" w:rsidTr="00A53751">
        <w:trPr>
          <w:cnfStyle w:val="000000100000"/>
          <w:trHeight w:val="429"/>
          <w:jc w:val="center"/>
        </w:trPr>
        <w:tc>
          <w:tcPr>
            <w:cnfStyle w:val="001000000000"/>
            <w:tcW w:w="1106" w:type="dxa"/>
            <w:noWrap/>
            <w:hideMark/>
          </w:tcPr>
          <w:p w:rsidRPr="0078785D" w:rsidR="00CE143B" w:rsidP="00D76F1F" w:rsidRDefault="00CE143B">
            <w:pPr>
              <w:jc w:val="center"/>
              <w:rPr>
                <w:rFonts w:ascii="Arial Narrow" w:hAnsi="Arial Narrow" w:eastAsia="Times New Roman" w:cs="Arial"/>
                <w:b w:val="false"/>
                <w:color w:val="000000"/>
                <w:sz w:val="22"/>
                <w:szCs w:val="22"/>
                <w:lang w:val="hr-HR" w:eastAsia="hr-HR"/>
              </w:rPr>
            </w:pPr>
            <w:r w:rsidRPr="0078785D">
              <w:rPr>
                <w:rFonts w:ascii="Arial Narrow" w:hAnsi="Arial Narrow" w:eastAsia="Times New Roman" w:cs="Arial"/>
                <w:b w:val="false"/>
                <w:color w:val="000000"/>
                <w:sz w:val="22"/>
                <w:szCs w:val="22"/>
                <w:lang w:eastAsia="hr-HR"/>
              </w:rPr>
              <w:t>3</w:t>
            </w:r>
          </w:p>
        </w:tc>
        <w:tc>
          <w:tcPr>
            <w:tcW w:w="6565" w:type="dxa"/>
            <w:noWrap/>
            <w:hideMark/>
          </w:tcPr>
          <w:p w:rsidRPr="006D2B9E" w:rsidR="00CE143B" w:rsidP="00DE6FCE" w:rsidRDefault="00CE143B">
            <w:pPr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eastAsia="hr-HR"/>
              </w:rPr>
              <w:t>Povećanje profitabilnosti kroz operativne poslovne procese</w:t>
            </w:r>
          </w:p>
        </w:tc>
        <w:tc>
          <w:tcPr>
            <w:tcW w:w="1462" w:type="dxa"/>
            <w:noWrap/>
            <w:hideMark/>
          </w:tcPr>
          <w:p w:rsidRPr="006D2B9E" w:rsidR="00CE143B" w:rsidP="00DE6FCE" w:rsidRDefault="00CE143B">
            <w:pPr>
              <w:jc w:val="right"/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eastAsia="hr-HR"/>
              </w:rPr>
              <w:t>180.150,00</w:t>
            </w:r>
          </w:p>
        </w:tc>
      </w:tr>
      <w:tr w:rsidRPr="006D2B9E" w:rsidR="00CE143B" w:rsidTr="00A53751">
        <w:trPr>
          <w:trHeight w:val="429"/>
          <w:jc w:val="center"/>
        </w:trPr>
        <w:tc>
          <w:tcPr>
            <w:cnfStyle w:val="001000000000"/>
            <w:tcW w:w="1106" w:type="dxa"/>
            <w:noWrap/>
            <w:hideMark/>
          </w:tcPr>
          <w:p w:rsidRPr="006D2B9E" w:rsidR="00CE143B" w:rsidP="00D76F1F" w:rsidRDefault="00CE143B">
            <w:pPr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6565" w:type="dxa"/>
            <w:noWrap/>
            <w:hideMark/>
          </w:tcPr>
          <w:p w:rsidRPr="006D2B9E" w:rsidR="00CE143B" w:rsidP="00D76F1F" w:rsidRDefault="00644B3F">
            <w:pPr>
              <w:jc w:val="center"/>
              <w:cnfStyle w:val="000000000000"/>
              <w:rPr>
                <w:rFonts w:ascii="Arial Narrow" w:hAnsi="Arial Narrow" w:eastAsia="Times New Roman" w:cs="Arial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Arial Narrow" w:hAnsi="Arial Narrow" w:eastAsia="Times New Roman" w:cs="Arial"/>
                <w:b/>
                <w:bCs/>
                <w:color w:val="000000"/>
                <w:sz w:val="22"/>
                <w:szCs w:val="22"/>
                <w:lang w:eastAsia="hr-HR"/>
              </w:rPr>
              <w:t>UKUPNO</w:t>
            </w:r>
            <w:r w:rsidRPr="006D2B9E" w:rsidR="00CE143B">
              <w:rPr>
                <w:rFonts w:ascii="Arial Narrow" w:hAnsi="Arial Narrow" w:eastAsia="Times New Roman" w:cs="Arial"/>
                <w:b/>
                <w:bCs/>
                <w:color w:val="000000"/>
                <w:sz w:val="22"/>
                <w:szCs w:val="22"/>
                <w:lang w:eastAsia="hr-HR"/>
              </w:rPr>
              <w:t>:</w:t>
            </w:r>
          </w:p>
        </w:tc>
        <w:tc>
          <w:tcPr>
            <w:tcW w:w="1462" w:type="dxa"/>
            <w:noWrap/>
            <w:hideMark/>
          </w:tcPr>
          <w:p w:rsidRPr="006D2B9E" w:rsidR="00CE143B" w:rsidP="00DE6FCE" w:rsidRDefault="00CE143B">
            <w:pPr>
              <w:jc w:val="right"/>
              <w:cnfStyle w:val="000000000000"/>
              <w:rPr>
                <w:rFonts w:ascii="Arial Narrow" w:hAnsi="Arial Narrow" w:eastAsia="Times New Roman" w:cs="Arial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6D2B9E">
              <w:rPr>
                <w:rFonts w:ascii="Arial Narrow" w:hAnsi="Arial Narrow" w:eastAsia="Times New Roman" w:cs="Arial"/>
                <w:b/>
                <w:bCs/>
                <w:color w:val="000000"/>
                <w:sz w:val="22"/>
                <w:szCs w:val="22"/>
                <w:lang w:eastAsia="hr-HR"/>
              </w:rPr>
              <w:t>376.150,00</w:t>
            </w:r>
          </w:p>
        </w:tc>
      </w:tr>
    </w:tbl>
    <w:p w:rsidR="00DF19B9" w:rsidP="006D6975" w:rsidRDefault="00DF19B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</w:rPr>
      </w:pPr>
    </w:p>
    <w:p w:rsidRPr="000807BB" w:rsidR="00E35D16" w:rsidP="006D6975" w:rsidRDefault="00A15151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</w:rPr>
      </w:pPr>
      <w:r w:rsidRPr="000807BB">
        <w:rPr>
          <w:rFonts w:ascii="Arial Narrow" w:hAnsi="Arial Narrow" w:cs="Arial"/>
          <w:i/>
          <w:sz w:val="24"/>
          <w:szCs w:val="24"/>
        </w:rPr>
        <w:t>Operativne mjere</w:t>
      </w:r>
    </w:p>
    <w:p w:rsidRPr="000807BB" w:rsidR="00CF35ED" w:rsidP="000807BB" w:rsidRDefault="00CF35ED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  <w:bookmarkStart w:name="_Toc472012459" w:id="80"/>
      <w:bookmarkStart w:name="_Toc477898307" w:id="81"/>
      <w:r w:rsidRPr="000807BB"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  <w:br w:type="page"/>
      </w:r>
    </w:p>
    <w:p w:rsidRPr="003F2A8E" w:rsidR="00893EC0" w:rsidP="000E16F3" w:rsidRDefault="00893EC0">
      <w:pPr>
        <w:pStyle w:val="Naslov1"/>
        <w:rPr>
          <w:color w:val="DE6A5C" w:themeColor="accent2" w:themeTint="99"/>
        </w:rPr>
      </w:pPr>
      <w:bookmarkStart w:name="_Toc522797252" w:id="82"/>
      <w:bookmarkStart w:name="_Toc526407787" w:id="83"/>
      <w:r w:rsidRPr="003F2A8E">
        <w:rPr>
          <w:color w:val="DE6A5C" w:themeColor="accent2" w:themeTint="99"/>
        </w:rPr>
        <w:lastRenderedPageBreak/>
        <w:t xml:space="preserve">5. PLAN POSLOVANJA ZA NAREDNIH </w:t>
      </w:r>
      <w:r w:rsidRPr="003F2A8E" w:rsidR="005370F0">
        <w:rPr>
          <w:color w:val="DE6A5C" w:themeColor="accent2" w:themeTint="99"/>
        </w:rPr>
        <w:t>5</w:t>
      </w:r>
      <w:r w:rsidRPr="003F2A8E">
        <w:rPr>
          <w:color w:val="DE6A5C" w:themeColor="accent2" w:themeTint="99"/>
        </w:rPr>
        <w:t xml:space="preserve"> GODINA</w:t>
      </w:r>
      <w:bookmarkEnd w:id="74"/>
      <w:bookmarkEnd w:id="80"/>
      <w:bookmarkEnd w:id="81"/>
      <w:bookmarkEnd w:id="82"/>
      <w:bookmarkEnd w:id="83"/>
    </w:p>
    <w:p w:rsidRPr="003F2A8E" w:rsidR="007407D8" w:rsidP="000807BB" w:rsidRDefault="007407D8">
      <w:pPr>
        <w:spacing w:after="0" w:line="360" w:lineRule="auto"/>
        <w:contextualSpacing/>
        <w:jc w:val="both"/>
        <w:rPr>
          <w:rFonts w:ascii="Arial Narrow" w:hAnsi="Arial Narrow" w:cs="Arial"/>
          <w:b/>
          <w:i/>
          <w:color w:val="DE6A5C" w:themeColor="accent2" w:themeTint="99"/>
          <w:sz w:val="24"/>
          <w:szCs w:val="24"/>
        </w:rPr>
      </w:pPr>
    </w:p>
    <w:p w:rsidRPr="000807BB" w:rsidR="00A44DC4" w:rsidP="000807BB" w:rsidRDefault="00EE290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Plan poslovanja temelji se na postoje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im tr</w:t>
      </w:r>
      <w:r w:rsidRPr="000807BB">
        <w:rPr>
          <w:rFonts w:ascii="Arial Narrow" w:hAnsi="Arial Narrow" w:cs="Calibri"/>
          <w:sz w:val="24"/>
          <w:szCs w:val="24"/>
        </w:rPr>
        <w:t>ž</w:t>
      </w:r>
      <w:r w:rsidRPr="000807BB">
        <w:rPr>
          <w:rFonts w:ascii="Arial Narrow" w:hAnsi="Arial Narrow" w:cs="Arial"/>
          <w:sz w:val="24"/>
          <w:szCs w:val="24"/>
        </w:rPr>
        <w:t>i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>nim, organizacijskim i proizvodno-tehnolo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>kim kapacitetima i mjerama operativnog i financijskog restrukturiranja koje su uklju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ene u izradu ovog izvje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 xml:space="preserve">taja.  </w:t>
      </w:r>
      <w:r w:rsidRPr="000807BB" w:rsidR="00A44DC4">
        <w:rPr>
          <w:rFonts w:ascii="Arial Narrow" w:hAnsi="Arial Narrow" w:cs="Arial"/>
          <w:sz w:val="24"/>
          <w:szCs w:val="24"/>
        </w:rPr>
        <w:t>Klju</w:t>
      </w:r>
      <w:r w:rsidRPr="000807BB" w:rsidR="00A44DC4">
        <w:rPr>
          <w:rFonts w:ascii="Arial Narrow" w:hAnsi="Arial Narrow" w:cs="Calibri"/>
          <w:sz w:val="24"/>
          <w:szCs w:val="24"/>
        </w:rPr>
        <w:t>č</w:t>
      </w:r>
      <w:r w:rsidRPr="000807BB" w:rsidR="00A44DC4">
        <w:rPr>
          <w:rFonts w:ascii="Arial Narrow" w:hAnsi="Arial Narrow" w:cs="Arial"/>
          <w:sz w:val="24"/>
          <w:szCs w:val="24"/>
        </w:rPr>
        <w:t>ne pretpostavke projekcije poslovanja</w:t>
      </w:r>
      <w:r w:rsidRPr="000807BB" w:rsidR="00563036">
        <w:rPr>
          <w:rFonts w:ascii="Arial Narrow" w:hAnsi="Arial Narrow" w:cs="Arial"/>
          <w:sz w:val="24"/>
          <w:szCs w:val="24"/>
        </w:rPr>
        <w:t xml:space="preserve">: </w:t>
      </w:r>
    </w:p>
    <w:p w:rsidRPr="000807BB" w:rsidR="00FB7F37" w:rsidP="000807BB" w:rsidRDefault="00FB7F37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Pr="000807BB" w:rsidR="00A44DC4" w:rsidP="000807BB" w:rsidRDefault="00FB7F37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Projekcija ra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una dobiti i gubitka utvr</w:t>
      </w:r>
      <w:r w:rsidRPr="000807BB">
        <w:rPr>
          <w:rFonts w:ascii="Arial Narrow" w:hAnsi="Arial Narrow" w:cs="Calibri"/>
          <w:sz w:val="24"/>
          <w:szCs w:val="24"/>
        </w:rPr>
        <w:t>đ</w:t>
      </w:r>
      <w:r w:rsidRPr="000807BB">
        <w:rPr>
          <w:rFonts w:ascii="Arial Narrow" w:hAnsi="Arial Narrow" w:cs="Arial"/>
          <w:sz w:val="24"/>
          <w:szCs w:val="24"/>
        </w:rPr>
        <w:t xml:space="preserve">ena je za </w:t>
      </w:r>
      <w:r w:rsidRPr="000807BB" w:rsidR="00BA20DA">
        <w:rPr>
          <w:rFonts w:ascii="Arial Narrow" w:hAnsi="Arial Narrow" w:cs="Arial"/>
          <w:sz w:val="24"/>
          <w:szCs w:val="24"/>
        </w:rPr>
        <w:t>pet</w:t>
      </w:r>
      <w:r w:rsidRPr="000807BB">
        <w:rPr>
          <w:rFonts w:ascii="Arial Narrow" w:hAnsi="Arial Narrow" w:cs="Arial"/>
          <w:sz w:val="24"/>
          <w:szCs w:val="24"/>
        </w:rPr>
        <w:t xml:space="preserve"> godina poslovanja, a podlogu </w:t>
      </w:r>
      <w:r w:rsidRPr="000807BB" w:rsidR="00F6392A">
        <w:rPr>
          <w:rFonts w:ascii="Arial Narrow" w:hAnsi="Arial Narrow" w:cs="Arial"/>
          <w:sz w:val="24"/>
          <w:szCs w:val="24"/>
        </w:rPr>
        <w:t>za izra</w:t>
      </w:r>
      <w:r w:rsidRPr="000807BB" w:rsidR="00F6392A">
        <w:rPr>
          <w:rFonts w:ascii="Arial Narrow" w:hAnsi="Arial Narrow" w:cs="Calibri"/>
          <w:sz w:val="24"/>
          <w:szCs w:val="24"/>
        </w:rPr>
        <w:t>č</w:t>
      </w:r>
      <w:r w:rsidRPr="000807BB" w:rsidR="00F6392A">
        <w:rPr>
          <w:rFonts w:ascii="Arial Narrow" w:hAnsi="Arial Narrow" w:cs="Arial"/>
          <w:sz w:val="24"/>
          <w:szCs w:val="24"/>
        </w:rPr>
        <w:t xml:space="preserve">un 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 xml:space="preserve">ine </w:t>
      </w:r>
      <w:r w:rsidRPr="000807BB" w:rsidR="00E2242A">
        <w:rPr>
          <w:rFonts w:ascii="Arial Narrow" w:hAnsi="Arial Narrow" w:cs="Arial"/>
          <w:sz w:val="24"/>
          <w:szCs w:val="24"/>
        </w:rPr>
        <w:t>utvr</w:t>
      </w:r>
      <w:r w:rsidRPr="000807BB" w:rsidR="00E2242A">
        <w:rPr>
          <w:rFonts w:ascii="Arial Narrow" w:hAnsi="Arial Narrow" w:cs="Calibri"/>
          <w:sz w:val="24"/>
          <w:szCs w:val="24"/>
        </w:rPr>
        <w:t>đ</w:t>
      </w:r>
      <w:r w:rsidRPr="000807BB" w:rsidR="00E2242A">
        <w:rPr>
          <w:rFonts w:ascii="Arial Narrow" w:hAnsi="Arial Narrow" w:cs="Arial"/>
          <w:sz w:val="24"/>
          <w:szCs w:val="24"/>
        </w:rPr>
        <w:t xml:space="preserve">ene kategorije u Planu </w:t>
      </w:r>
      <w:r w:rsidRPr="000807BB" w:rsidR="0048317D">
        <w:rPr>
          <w:rFonts w:ascii="Arial Narrow" w:hAnsi="Arial Narrow" w:cs="Arial"/>
          <w:sz w:val="24"/>
          <w:szCs w:val="24"/>
        </w:rPr>
        <w:t>restrukturiranja</w:t>
      </w:r>
      <w:r w:rsidRPr="000807BB" w:rsidR="00E2242A">
        <w:rPr>
          <w:rFonts w:ascii="Arial Narrow" w:hAnsi="Arial Narrow" w:cs="Arial"/>
          <w:sz w:val="24"/>
          <w:szCs w:val="24"/>
        </w:rPr>
        <w:t xml:space="preserve"> (</w:t>
      </w:r>
      <w:r w:rsidRPr="000807BB" w:rsidR="00F6392A">
        <w:rPr>
          <w:rFonts w:ascii="Arial Narrow" w:hAnsi="Arial Narrow" w:cs="Arial"/>
          <w:sz w:val="24"/>
          <w:szCs w:val="24"/>
        </w:rPr>
        <w:t>tr</w:t>
      </w:r>
      <w:r w:rsidRPr="000807BB" w:rsidR="00F6392A">
        <w:rPr>
          <w:rFonts w:ascii="Arial Narrow" w:hAnsi="Arial Narrow" w:cs="Calibri"/>
          <w:sz w:val="24"/>
          <w:szCs w:val="24"/>
        </w:rPr>
        <w:t>ž</w:t>
      </w:r>
      <w:r w:rsidRPr="000807BB" w:rsidR="00F6392A">
        <w:rPr>
          <w:rFonts w:ascii="Arial Narrow" w:hAnsi="Arial Narrow" w:cs="Arial"/>
          <w:sz w:val="24"/>
          <w:szCs w:val="24"/>
        </w:rPr>
        <w:t>i</w:t>
      </w:r>
      <w:r w:rsidRPr="000807BB" w:rsidR="00F6392A">
        <w:rPr>
          <w:rFonts w:ascii="Arial Narrow" w:hAnsi="Arial Narrow" w:cs="Lucida Sans"/>
          <w:sz w:val="24"/>
          <w:szCs w:val="24"/>
        </w:rPr>
        <w:t>š</w:t>
      </w:r>
      <w:r w:rsidRPr="000807BB" w:rsidR="00F6392A">
        <w:rPr>
          <w:rFonts w:ascii="Arial Narrow" w:hAnsi="Arial Narrow" w:cs="Arial"/>
          <w:sz w:val="24"/>
          <w:szCs w:val="24"/>
        </w:rPr>
        <w:t>ne okolnosti</w:t>
      </w:r>
      <w:r w:rsidRPr="000807BB" w:rsidR="00E2242A">
        <w:rPr>
          <w:rFonts w:ascii="Arial Narrow" w:hAnsi="Arial Narrow" w:cs="Arial"/>
          <w:sz w:val="24"/>
          <w:szCs w:val="24"/>
        </w:rPr>
        <w:t xml:space="preserve">, </w:t>
      </w:r>
      <w:r w:rsidRPr="000807BB" w:rsidR="004D277C">
        <w:rPr>
          <w:rFonts w:ascii="Arial Narrow" w:hAnsi="Arial Narrow" w:cs="Arial"/>
          <w:sz w:val="24"/>
          <w:szCs w:val="24"/>
        </w:rPr>
        <w:t>utjecaj na prodajnu i troškovnu u</w:t>
      </w:r>
      <w:r w:rsidRPr="000807BB" w:rsidR="004D277C">
        <w:rPr>
          <w:rFonts w:ascii="Arial Narrow" w:hAnsi="Arial Narrow" w:cs="Calibri"/>
          <w:sz w:val="24"/>
          <w:szCs w:val="24"/>
        </w:rPr>
        <w:t>č</w:t>
      </w:r>
      <w:r w:rsidRPr="000807BB" w:rsidR="004D277C">
        <w:rPr>
          <w:rFonts w:ascii="Arial Narrow" w:hAnsi="Arial Narrow" w:cs="Arial"/>
          <w:sz w:val="24"/>
          <w:szCs w:val="24"/>
        </w:rPr>
        <w:t>inkovitost, utjecaj</w:t>
      </w:r>
      <w:r w:rsidRPr="000807BB" w:rsidR="00563036">
        <w:rPr>
          <w:rFonts w:ascii="Arial Narrow" w:hAnsi="Arial Narrow" w:cs="Arial"/>
          <w:sz w:val="24"/>
          <w:szCs w:val="24"/>
        </w:rPr>
        <w:t xml:space="preserve"> financijskog restrukturiranja).</w:t>
      </w:r>
    </w:p>
    <w:p w:rsidRPr="000807BB" w:rsidR="004D277C" w:rsidP="000807BB" w:rsidRDefault="004D277C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Pr="000807BB" w:rsidR="00777D99" w:rsidP="000807BB" w:rsidRDefault="004D277C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 xml:space="preserve">Prihodi </w:t>
      </w:r>
      <w:r w:rsidRPr="000807BB" w:rsidR="00777D99">
        <w:rPr>
          <w:rFonts w:ascii="Arial Narrow" w:hAnsi="Arial Narrow" w:cs="Arial"/>
          <w:sz w:val="24"/>
          <w:szCs w:val="24"/>
        </w:rPr>
        <w:t xml:space="preserve"> i bruto mar</w:t>
      </w:r>
      <w:r w:rsidRPr="000807BB" w:rsidR="00777D99">
        <w:rPr>
          <w:rFonts w:ascii="Arial Narrow" w:hAnsi="Arial Narrow" w:cs="Calibri"/>
          <w:sz w:val="24"/>
          <w:szCs w:val="24"/>
        </w:rPr>
        <w:t>ž</w:t>
      </w:r>
      <w:r w:rsidRPr="000807BB" w:rsidR="00777D99">
        <w:rPr>
          <w:rFonts w:ascii="Arial Narrow" w:hAnsi="Arial Narrow" w:cs="Arial"/>
          <w:sz w:val="24"/>
          <w:szCs w:val="24"/>
        </w:rPr>
        <w:t>a</w:t>
      </w:r>
      <w:r w:rsidRPr="000807BB" w:rsidR="00563036">
        <w:rPr>
          <w:rFonts w:ascii="Arial Narrow" w:hAnsi="Arial Narrow" w:cs="Arial"/>
          <w:sz w:val="24"/>
          <w:szCs w:val="24"/>
        </w:rPr>
        <w:t xml:space="preserve"> </w:t>
      </w:r>
      <w:r w:rsidRPr="000807BB" w:rsidR="00777D99">
        <w:rPr>
          <w:rFonts w:ascii="Arial Narrow" w:hAnsi="Arial Narrow" w:cs="Arial"/>
          <w:sz w:val="24"/>
          <w:szCs w:val="24"/>
        </w:rPr>
        <w:t>- Projekcija prihoda unutar prikazanog ra</w:t>
      </w:r>
      <w:r w:rsidRPr="000807BB" w:rsidR="00777D99">
        <w:rPr>
          <w:rFonts w:ascii="Arial Narrow" w:hAnsi="Arial Narrow" w:cs="Calibri"/>
          <w:sz w:val="24"/>
          <w:szCs w:val="24"/>
        </w:rPr>
        <w:t>č</w:t>
      </w:r>
      <w:r w:rsidRPr="000807BB" w:rsidR="00777D99">
        <w:rPr>
          <w:rFonts w:ascii="Arial Narrow" w:hAnsi="Arial Narrow" w:cs="Arial"/>
          <w:sz w:val="24"/>
          <w:szCs w:val="24"/>
        </w:rPr>
        <w:t>una dobiti i gubitka temelji se na projekcijama za sve djela</w:t>
      </w:r>
      <w:r w:rsidRPr="000807BB" w:rsidR="004E14C1">
        <w:rPr>
          <w:rFonts w:ascii="Arial Narrow" w:hAnsi="Arial Narrow" w:cs="Arial"/>
          <w:sz w:val="24"/>
          <w:szCs w:val="24"/>
        </w:rPr>
        <w:t>tnosti kojima se Društvo</w:t>
      </w:r>
      <w:r w:rsidRPr="000807BB" w:rsidR="00E301D6">
        <w:rPr>
          <w:rFonts w:ascii="Arial Narrow" w:hAnsi="Arial Narrow" w:cs="Arial"/>
          <w:sz w:val="24"/>
          <w:szCs w:val="24"/>
        </w:rPr>
        <w:t xml:space="preserve"> bavi, a interpretira se</w:t>
      </w:r>
      <w:r w:rsidRPr="000807BB" w:rsidR="00777D99">
        <w:rPr>
          <w:rFonts w:ascii="Arial Narrow" w:hAnsi="Arial Narrow" w:cs="Arial"/>
          <w:sz w:val="24"/>
          <w:szCs w:val="24"/>
        </w:rPr>
        <w:t xml:space="preserve"> kroz klju</w:t>
      </w:r>
      <w:r w:rsidRPr="000807BB" w:rsidR="00777D99">
        <w:rPr>
          <w:rFonts w:ascii="Arial Narrow" w:hAnsi="Arial Narrow" w:cs="Calibri"/>
          <w:sz w:val="24"/>
          <w:szCs w:val="24"/>
        </w:rPr>
        <w:t>č</w:t>
      </w:r>
      <w:r w:rsidRPr="000807BB" w:rsidR="00777D99">
        <w:rPr>
          <w:rFonts w:ascii="Arial Narrow" w:hAnsi="Arial Narrow" w:cs="Arial"/>
          <w:sz w:val="24"/>
          <w:szCs w:val="24"/>
        </w:rPr>
        <w:t>ne pokazatelje ekonomske</w:t>
      </w:r>
      <w:r w:rsidRPr="000807BB" w:rsidR="00563036">
        <w:rPr>
          <w:rFonts w:ascii="Arial Narrow" w:hAnsi="Arial Narrow" w:cs="Arial"/>
          <w:sz w:val="24"/>
          <w:szCs w:val="24"/>
        </w:rPr>
        <w:t xml:space="preserve"> efikasnosti od kojih su najva</w:t>
      </w:r>
      <w:r w:rsidRPr="000807BB" w:rsidR="00563036">
        <w:rPr>
          <w:rFonts w:ascii="Arial Narrow" w:hAnsi="Arial Narrow" w:cs="Calibri"/>
          <w:sz w:val="24"/>
          <w:szCs w:val="24"/>
        </w:rPr>
        <w:t>ž</w:t>
      </w:r>
      <w:r w:rsidRPr="000807BB" w:rsidR="00563036">
        <w:rPr>
          <w:rFonts w:ascii="Arial Narrow" w:hAnsi="Arial Narrow" w:cs="Arial"/>
          <w:sz w:val="24"/>
          <w:szCs w:val="24"/>
        </w:rPr>
        <w:t>niji</w:t>
      </w:r>
      <w:r w:rsidRPr="000807BB" w:rsidR="00777D99">
        <w:rPr>
          <w:rFonts w:ascii="Arial Narrow" w:hAnsi="Arial Narrow" w:cs="Arial"/>
          <w:sz w:val="24"/>
          <w:szCs w:val="24"/>
        </w:rPr>
        <w:t>:</w:t>
      </w:r>
    </w:p>
    <w:p w:rsidRPr="000807BB" w:rsidR="00777D99" w:rsidP="00851931" w:rsidRDefault="00342B1E">
      <w:pPr>
        <w:numPr>
          <w:ilvl w:val="1"/>
          <w:numId w:val="5"/>
        </w:numPr>
        <w:spacing w:after="0" w:line="360" w:lineRule="auto"/>
        <w:ind w:left="426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Stabilizacija</w:t>
      </w:r>
      <w:r w:rsidRPr="000807BB" w:rsidR="00777D99">
        <w:rPr>
          <w:rFonts w:ascii="Arial Narrow" w:hAnsi="Arial Narrow" w:cs="Arial"/>
          <w:sz w:val="24"/>
          <w:szCs w:val="24"/>
        </w:rPr>
        <w:t xml:space="preserve"> </w:t>
      </w:r>
      <w:r w:rsidRPr="000807BB">
        <w:rPr>
          <w:rFonts w:ascii="Arial Narrow" w:hAnsi="Arial Narrow" w:cs="Arial"/>
          <w:sz w:val="24"/>
          <w:szCs w:val="24"/>
        </w:rPr>
        <w:t>prihoda, pove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anje bruto mar</w:t>
      </w:r>
      <w:r w:rsidRPr="000807BB">
        <w:rPr>
          <w:rFonts w:ascii="Arial Narrow" w:hAnsi="Arial Narrow" w:cs="Calibri"/>
          <w:sz w:val="24"/>
          <w:szCs w:val="24"/>
        </w:rPr>
        <w:t>ž</w:t>
      </w:r>
      <w:r w:rsidRPr="000807BB">
        <w:rPr>
          <w:rFonts w:ascii="Arial Narrow" w:hAnsi="Arial Narrow" w:cs="Arial"/>
          <w:sz w:val="24"/>
          <w:szCs w:val="24"/>
        </w:rPr>
        <w:t>e i pobolj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>anje naplate dodatnim instrumentima osiguranja</w:t>
      </w:r>
      <w:r w:rsidRPr="000807BB" w:rsidR="00546A26">
        <w:rPr>
          <w:rFonts w:ascii="Arial Narrow" w:hAnsi="Arial Narrow" w:cs="Arial"/>
          <w:sz w:val="24"/>
          <w:szCs w:val="24"/>
        </w:rPr>
        <w:t>, a</w:t>
      </w:r>
      <w:r w:rsidRPr="000807BB" w:rsidR="00777D99">
        <w:rPr>
          <w:rFonts w:ascii="Arial Narrow" w:hAnsi="Arial Narrow" w:cs="Arial"/>
          <w:sz w:val="24"/>
          <w:szCs w:val="24"/>
        </w:rPr>
        <w:t xml:space="preserve"> zasnivaju se na predvi</w:t>
      </w:r>
      <w:r w:rsidRPr="000807BB" w:rsidR="00777D99">
        <w:rPr>
          <w:rFonts w:ascii="Arial Narrow" w:hAnsi="Arial Narrow" w:cs="Calibri"/>
          <w:sz w:val="24"/>
          <w:szCs w:val="24"/>
        </w:rPr>
        <w:t>đ</w:t>
      </w:r>
      <w:r w:rsidRPr="000807BB" w:rsidR="00777D99">
        <w:rPr>
          <w:rFonts w:ascii="Arial Narrow" w:hAnsi="Arial Narrow" w:cs="Arial"/>
          <w:sz w:val="24"/>
          <w:szCs w:val="24"/>
        </w:rPr>
        <w:t>enom utjecaju projekta restrukturiranja kao i na likvidnom poslovanju do kojeg se do</w:t>
      </w:r>
      <w:r w:rsidRPr="000807BB" w:rsidR="00777D99">
        <w:rPr>
          <w:rFonts w:ascii="Arial Narrow" w:hAnsi="Arial Narrow" w:cs="Lucida Sans"/>
          <w:sz w:val="24"/>
          <w:szCs w:val="24"/>
        </w:rPr>
        <w:t>š</w:t>
      </w:r>
      <w:r w:rsidRPr="000807BB" w:rsidR="00777D99">
        <w:rPr>
          <w:rFonts w:ascii="Arial Narrow" w:hAnsi="Arial Narrow" w:cs="Arial"/>
          <w:sz w:val="24"/>
          <w:szCs w:val="24"/>
        </w:rPr>
        <w:t>lo putem reprograma obveza</w:t>
      </w:r>
    </w:p>
    <w:p w:rsidRPr="000807BB" w:rsidR="004D277C" w:rsidP="00851931" w:rsidRDefault="00777D99">
      <w:pPr>
        <w:numPr>
          <w:ilvl w:val="1"/>
          <w:numId w:val="5"/>
        </w:numPr>
        <w:spacing w:after="0" w:line="360" w:lineRule="auto"/>
        <w:ind w:left="426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Rast prihoda kroz pove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anje kanala prodaje (n</w:t>
      </w:r>
      <w:r w:rsidRPr="000807BB" w:rsidR="00613D7A">
        <w:rPr>
          <w:rFonts w:ascii="Arial Narrow" w:hAnsi="Arial Narrow" w:cs="Arial"/>
          <w:sz w:val="24"/>
          <w:szCs w:val="24"/>
        </w:rPr>
        <w:t>ovi kupci, pove</w:t>
      </w:r>
      <w:r w:rsidRPr="000807BB" w:rsidR="00613D7A">
        <w:rPr>
          <w:rFonts w:ascii="Arial Narrow" w:hAnsi="Arial Narrow" w:cs="Calibri"/>
          <w:sz w:val="24"/>
          <w:szCs w:val="24"/>
        </w:rPr>
        <w:t>ć</w:t>
      </w:r>
      <w:r w:rsidRPr="000807BB" w:rsidR="00613D7A">
        <w:rPr>
          <w:rFonts w:ascii="Arial Narrow" w:hAnsi="Arial Narrow" w:cs="Arial"/>
          <w:sz w:val="24"/>
          <w:szCs w:val="24"/>
        </w:rPr>
        <w:t>anje suradnje s</w:t>
      </w:r>
      <w:r w:rsidRPr="000807BB">
        <w:rPr>
          <w:rFonts w:ascii="Arial Narrow" w:hAnsi="Arial Narrow" w:cs="Arial"/>
          <w:sz w:val="24"/>
          <w:szCs w:val="24"/>
        </w:rPr>
        <w:t xml:space="preserve"> postoje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im kupcima</w:t>
      </w:r>
      <w:r w:rsidRPr="000807BB" w:rsidR="00140B1F">
        <w:rPr>
          <w:rFonts w:ascii="Arial Narrow" w:hAnsi="Arial Narrow" w:cs="Arial"/>
          <w:sz w:val="24"/>
          <w:szCs w:val="24"/>
        </w:rPr>
        <w:t>, nova tr</w:t>
      </w:r>
      <w:r w:rsidRPr="000807BB" w:rsidR="00140B1F">
        <w:rPr>
          <w:rFonts w:ascii="Arial Narrow" w:hAnsi="Arial Narrow" w:cs="Calibri"/>
          <w:sz w:val="24"/>
          <w:szCs w:val="24"/>
        </w:rPr>
        <w:t>ž</w:t>
      </w:r>
      <w:r w:rsidRPr="000807BB" w:rsidR="00140B1F">
        <w:rPr>
          <w:rFonts w:ascii="Arial Narrow" w:hAnsi="Arial Narrow" w:cs="Arial"/>
          <w:sz w:val="24"/>
          <w:szCs w:val="24"/>
        </w:rPr>
        <w:t>i</w:t>
      </w:r>
      <w:r w:rsidRPr="000807BB" w:rsidR="00140B1F">
        <w:rPr>
          <w:rFonts w:ascii="Arial Narrow" w:hAnsi="Arial Narrow" w:cs="Lucida Sans"/>
          <w:sz w:val="24"/>
          <w:szCs w:val="24"/>
        </w:rPr>
        <w:t>š</w:t>
      </w:r>
      <w:r w:rsidRPr="000807BB" w:rsidR="00140B1F">
        <w:rPr>
          <w:rFonts w:ascii="Arial Narrow" w:hAnsi="Arial Narrow" w:cs="Arial"/>
          <w:sz w:val="24"/>
          <w:szCs w:val="24"/>
        </w:rPr>
        <w:t>ta</w:t>
      </w:r>
      <w:r w:rsidRPr="000807BB">
        <w:rPr>
          <w:rFonts w:ascii="Arial Narrow" w:hAnsi="Arial Narrow" w:cs="Arial"/>
          <w:sz w:val="24"/>
          <w:szCs w:val="24"/>
        </w:rPr>
        <w:t>)</w:t>
      </w:r>
    </w:p>
    <w:p w:rsidRPr="000807BB" w:rsidR="00143A96" w:rsidP="000807BB" w:rsidRDefault="00143A96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Pr="000807BB" w:rsidR="004D277C" w:rsidP="000807BB" w:rsidRDefault="004D277C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Troškovi</w:t>
      </w:r>
      <w:r w:rsidRPr="000807BB" w:rsidR="00563036">
        <w:rPr>
          <w:rFonts w:ascii="Arial Narrow" w:hAnsi="Arial Narrow" w:cs="Arial"/>
          <w:sz w:val="24"/>
          <w:szCs w:val="24"/>
        </w:rPr>
        <w:t xml:space="preserve"> </w:t>
      </w:r>
      <w:r w:rsidRPr="000807BB" w:rsidR="00777D99">
        <w:rPr>
          <w:rFonts w:ascii="Arial Narrow" w:hAnsi="Arial Narrow" w:cs="Arial"/>
          <w:sz w:val="24"/>
          <w:szCs w:val="24"/>
        </w:rPr>
        <w:t>-</w:t>
      </w:r>
      <w:r w:rsidRPr="000807BB" w:rsidR="00563036">
        <w:rPr>
          <w:rFonts w:ascii="Arial Narrow" w:hAnsi="Arial Narrow" w:cs="Arial"/>
          <w:sz w:val="24"/>
          <w:szCs w:val="24"/>
        </w:rPr>
        <w:t xml:space="preserve"> </w:t>
      </w:r>
      <w:r w:rsidRPr="000807BB" w:rsidR="00777D99">
        <w:rPr>
          <w:rFonts w:ascii="Arial Narrow" w:hAnsi="Arial Narrow" w:cs="Arial"/>
          <w:sz w:val="24"/>
          <w:szCs w:val="24"/>
        </w:rPr>
        <w:t>projekcija troškova unutar prikazanog ra</w:t>
      </w:r>
      <w:r w:rsidRPr="000807BB" w:rsidR="00777D99">
        <w:rPr>
          <w:rFonts w:ascii="Arial Narrow" w:hAnsi="Arial Narrow" w:cs="Calibri"/>
          <w:sz w:val="24"/>
          <w:szCs w:val="24"/>
        </w:rPr>
        <w:t>č</w:t>
      </w:r>
      <w:r w:rsidRPr="000807BB" w:rsidR="00777D99">
        <w:rPr>
          <w:rFonts w:ascii="Arial Narrow" w:hAnsi="Arial Narrow" w:cs="Arial"/>
          <w:sz w:val="24"/>
          <w:szCs w:val="24"/>
        </w:rPr>
        <w:t>una dobiti i gubitka temelji se na projiciranju svake pojedine stavke t</w:t>
      </w:r>
      <w:r w:rsidRPr="000807BB" w:rsidR="00563036">
        <w:rPr>
          <w:rFonts w:ascii="Arial Narrow" w:hAnsi="Arial Narrow" w:cs="Arial"/>
          <w:sz w:val="24"/>
          <w:szCs w:val="24"/>
        </w:rPr>
        <w:t>r</w:t>
      </w:r>
      <w:r w:rsidRPr="000807BB" w:rsidR="00777D99">
        <w:rPr>
          <w:rFonts w:ascii="Arial Narrow" w:hAnsi="Arial Narrow" w:cs="Arial"/>
          <w:sz w:val="24"/>
          <w:szCs w:val="24"/>
        </w:rPr>
        <w:t>oškova, od kojih su klju</w:t>
      </w:r>
      <w:r w:rsidRPr="000807BB" w:rsidR="00777D99">
        <w:rPr>
          <w:rFonts w:ascii="Arial Narrow" w:hAnsi="Arial Narrow" w:cs="Calibri"/>
          <w:sz w:val="24"/>
          <w:szCs w:val="24"/>
        </w:rPr>
        <w:t>č</w:t>
      </w:r>
      <w:r w:rsidRPr="000807BB" w:rsidR="00777D99">
        <w:rPr>
          <w:rFonts w:ascii="Arial Narrow" w:hAnsi="Arial Narrow" w:cs="Arial"/>
          <w:sz w:val="24"/>
          <w:szCs w:val="24"/>
        </w:rPr>
        <w:t>ni:</w:t>
      </w:r>
    </w:p>
    <w:p w:rsidRPr="000807BB" w:rsidR="00997A96" w:rsidP="000807BB" w:rsidRDefault="00997A96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Pr="000807BB" w:rsidR="004E2B48" w:rsidP="00851931" w:rsidRDefault="00851931">
      <w:pPr>
        <w:numPr>
          <w:ilvl w:val="1"/>
          <w:numId w:val="5"/>
        </w:numPr>
        <w:spacing w:after="0" w:line="360" w:lineRule="auto"/>
        <w:ind w:left="426"/>
        <w:contextualSpacing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S</w:t>
      </w:r>
      <w:r w:rsidRPr="000807BB" w:rsidR="00613D7A">
        <w:rPr>
          <w:rFonts w:ascii="Arial Narrow" w:hAnsi="Arial Narrow" w:cs="Arial"/>
          <w:sz w:val="24"/>
          <w:szCs w:val="24"/>
        </w:rPr>
        <w:t>manjenje</w:t>
      </w:r>
      <w:r w:rsidRPr="000807BB" w:rsidR="00777D99">
        <w:rPr>
          <w:rFonts w:ascii="Arial Narrow" w:hAnsi="Arial Narrow" w:cs="Arial"/>
          <w:sz w:val="24"/>
          <w:szCs w:val="24"/>
        </w:rPr>
        <w:t xml:space="preserve"> </w:t>
      </w:r>
      <w:r w:rsidRPr="000807BB" w:rsidR="00DD0B67">
        <w:rPr>
          <w:rFonts w:ascii="Arial Narrow" w:hAnsi="Arial Narrow" w:cs="Arial"/>
          <w:sz w:val="24"/>
          <w:szCs w:val="24"/>
        </w:rPr>
        <w:t xml:space="preserve">operativnih </w:t>
      </w:r>
      <w:r w:rsidRPr="000807BB" w:rsidR="00777D99">
        <w:rPr>
          <w:rFonts w:ascii="Arial Narrow" w:hAnsi="Arial Narrow" w:cs="Arial"/>
          <w:sz w:val="24"/>
          <w:szCs w:val="24"/>
        </w:rPr>
        <w:t xml:space="preserve">troškova koje </w:t>
      </w:r>
      <w:r w:rsidRPr="000807BB" w:rsidR="00777D99">
        <w:rPr>
          <w:rFonts w:ascii="Arial Narrow" w:hAnsi="Arial Narrow" w:cs="Calibri"/>
          <w:sz w:val="24"/>
          <w:szCs w:val="24"/>
        </w:rPr>
        <w:t>ć</w:t>
      </w:r>
      <w:r w:rsidRPr="000807BB" w:rsidR="00777D99">
        <w:rPr>
          <w:rFonts w:ascii="Arial Narrow" w:hAnsi="Arial Narrow" w:cs="Arial"/>
          <w:sz w:val="24"/>
          <w:szCs w:val="24"/>
        </w:rPr>
        <w:t xml:space="preserve">e se ostvariti </w:t>
      </w:r>
      <w:r w:rsidRPr="000807BB" w:rsidR="00563036">
        <w:rPr>
          <w:rFonts w:ascii="Arial Narrow" w:hAnsi="Arial Narrow" w:cs="Arial"/>
          <w:sz w:val="24"/>
          <w:szCs w:val="24"/>
        </w:rPr>
        <w:t>kroz</w:t>
      </w:r>
      <w:r w:rsidRPr="000807BB" w:rsidR="00170869">
        <w:rPr>
          <w:rFonts w:ascii="Arial Narrow" w:hAnsi="Arial Narrow" w:cs="Arial"/>
          <w:sz w:val="24"/>
          <w:szCs w:val="24"/>
        </w:rPr>
        <w:t xml:space="preserve"> </w:t>
      </w:r>
      <w:r w:rsidRPr="000807BB" w:rsidR="00EA0FEB">
        <w:rPr>
          <w:rFonts w:ascii="Arial Narrow" w:hAnsi="Arial Narrow" w:cs="Arial"/>
          <w:sz w:val="24"/>
          <w:szCs w:val="24"/>
        </w:rPr>
        <w:t>pove</w:t>
      </w:r>
      <w:r w:rsidRPr="000807BB" w:rsidR="00EA0FEB">
        <w:rPr>
          <w:rFonts w:ascii="Arial Narrow" w:hAnsi="Arial Narrow" w:cs="Calibri"/>
          <w:sz w:val="24"/>
          <w:szCs w:val="24"/>
        </w:rPr>
        <w:t>ć</w:t>
      </w:r>
      <w:r w:rsidRPr="000807BB" w:rsidR="00EA0FEB">
        <w:rPr>
          <w:rFonts w:ascii="Arial Narrow" w:hAnsi="Arial Narrow" w:cs="Arial"/>
          <w:sz w:val="24"/>
          <w:szCs w:val="24"/>
        </w:rPr>
        <w:t>an opseg posla i ve</w:t>
      </w:r>
      <w:r w:rsidRPr="000807BB" w:rsidR="00EA0FEB">
        <w:rPr>
          <w:rFonts w:ascii="Arial Narrow" w:hAnsi="Arial Narrow" w:cs="Calibri"/>
          <w:sz w:val="24"/>
          <w:szCs w:val="24"/>
        </w:rPr>
        <w:t>ć</w:t>
      </w:r>
      <w:r w:rsidRPr="000807BB" w:rsidR="00EA0FEB">
        <w:rPr>
          <w:rFonts w:ascii="Arial Narrow" w:hAnsi="Arial Narrow" w:cs="Arial"/>
          <w:sz w:val="24"/>
          <w:szCs w:val="24"/>
        </w:rPr>
        <w:t>e mar</w:t>
      </w:r>
      <w:r w:rsidRPr="000807BB" w:rsidR="00EA0FEB">
        <w:rPr>
          <w:rFonts w:ascii="Arial Narrow" w:hAnsi="Arial Narrow" w:cs="Calibri"/>
          <w:sz w:val="24"/>
          <w:szCs w:val="24"/>
        </w:rPr>
        <w:t>ž</w:t>
      </w:r>
      <w:r w:rsidRPr="000807BB" w:rsidR="00EA0FEB">
        <w:rPr>
          <w:rFonts w:ascii="Arial Narrow" w:hAnsi="Arial Narrow" w:cs="Arial"/>
          <w:sz w:val="24"/>
          <w:szCs w:val="24"/>
        </w:rPr>
        <w:t>e</w:t>
      </w:r>
    </w:p>
    <w:p w:rsidRPr="000807BB" w:rsidR="000250EA" w:rsidP="000807BB" w:rsidRDefault="000250EA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u w:val="single"/>
        </w:rPr>
      </w:pPr>
    </w:p>
    <w:p w:rsidRPr="00952C49" w:rsidR="001467E3" w:rsidP="00B5031B" w:rsidRDefault="00734272">
      <w:pPr>
        <w:rPr>
          <w:rFonts w:ascii="Arial Narrow" w:hAnsi="Arial Narrow" w:cs="Arial"/>
          <w:color w:val="FF0000"/>
          <w:sz w:val="24"/>
          <w:szCs w:val="24"/>
        </w:rPr>
      </w:pPr>
      <w:r>
        <w:rPr>
          <w:rFonts w:ascii="Arial Narrow" w:hAnsi="Arial Narrow" w:cs="Arial"/>
          <w:color w:val="FF0000"/>
          <w:sz w:val="24"/>
          <w:szCs w:val="24"/>
        </w:rPr>
        <w:br w:type="page"/>
      </w:r>
    </w:p>
    <w:p w:rsidRPr="00763B8C" w:rsidR="00734272" w:rsidP="00B35C84" w:rsidRDefault="000164C1">
      <w:pPr>
        <w:spacing w:after="0" w:line="360" w:lineRule="auto"/>
        <w:contextualSpacing/>
        <w:jc w:val="center"/>
        <w:rPr>
          <w:rFonts w:ascii="Arial Narrow" w:hAnsi="Arial Narrow" w:cs="Arial"/>
          <w:b/>
          <w:color w:val="808080" w:themeColor="background1" w:themeShade="80"/>
          <w:sz w:val="24"/>
          <w:szCs w:val="24"/>
          <w:u w:val="single"/>
        </w:rPr>
      </w:pPr>
      <w:r w:rsidRPr="00763B8C">
        <w:rPr>
          <w:rFonts w:ascii="Arial Narrow" w:hAnsi="Arial Narrow" w:cs="Arial"/>
          <w:b/>
          <w:color w:val="808080" w:themeColor="background1" w:themeShade="80"/>
          <w:sz w:val="24"/>
          <w:szCs w:val="24"/>
          <w:u w:val="single"/>
        </w:rPr>
        <w:lastRenderedPageBreak/>
        <w:t>Projekcija poslovanja</w:t>
      </w:r>
      <w:r w:rsidRPr="00763B8C" w:rsidR="00BF1214">
        <w:rPr>
          <w:rFonts w:ascii="Arial Narrow" w:hAnsi="Arial Narrow" w:cs="Arial"/>
          <w:b/>
          <w:color w:val="808080" w:themeColor="background1" w:themeShade="80"/>
          <w:sz w:val="24"/>
          <w:szCs w:val="24"/>
          <w:u w:val="single"/>
        </w:rPr>
        <w:t xml:space="preserve"> </w:t>
      </w:r>
      <w:r w:rsidRPr="00763B8C" w:rsidR="004F671D">
        <w:rPr>
          <w:rFonts w:ascii="Arial Narrow" w:hAnsi="Arial Narrow" w:cs="Arial"/>
          <w:b/>
          <w:color w:val="808080" w:themeColor="background1" w:themeShade="80"/>
          <w:sz w:val="24"/>
          <w:szCs w:val="24"/>
          <w:u w:val="single"/>
        </w:rPr>
        <w:t xml:space="preserve"> (201</w:t>
      </w:r>
      <w:r w:rsidRPr="00763B8C" w:rsidR="009F3FD5">
        <w:rPr>
          <w:rFonts w:ascii="Arial Narrow" w:hAnsi="Arial Narrow" w:cs="Arial"/>
          <w:b/>
          <w:color w:val="808080" w:themeColor="background1" w:themeShade="80"/>
          <w:sz w:val="24"/>
          <w:szCs w:val="24"/>
          <w:u w:val="single"/>
        </w:rPr>
        <w:t>8</w:t>
      </w:r>
      <w:r w:rsidRPr="00763B8C">
        <w:rPr>
          <w:rFonts w:ascii="Arial Narrow" w:hAnsi="Arial Narrow" w:cs="Arial"/>
          <w:b/>
          <w:color w:val="808080" w:themeColor="background1" w:themeShade="80"/>
          <w:sz w:val="24"/>
          <w:szCs w:val="24"/>
          <w:u w:val="single"/>
        </w:rPr>
        <w:t>.</w:t>
      </w:r>
      <w:r w:rsidRPr="00763B8C" w:rsidR="00892F9C">
        <w:rPr>
          <w:rFonts w:ascii="Arial Narrow" w:hAnsi="Arial Narrow" w:cs="Arial"/>
          <w:b/>
          <w:color w:val="808080" w:themeColor="background1" w:themeShade="80"/>
          <w:sz w:val="24"/>
          <w:szCs w:val="24"/>
          <w:u w:val="single"/>
        </w:rPr>
        <w:t xml:space="preserve"> </w:t>
      </w:r>
      <w:r w:rsidRPr="00763B8C" w:rsidR="004F671D">
        <w:rPr>
          <w:rFonts w:ascii="Arial Narrow" w:hAnsi="Arial Narrow" w:cs="Arial"/>
          <w:b/>
          <w:color w:val="808080" w:themeColor="background1" w:themeShade="80"/>
          <w:sz w:val="24"/>
          <w:szCs w:val="24"/>
          <w:u w:val="single"/>
        </w:rPr>
        <w:t>-</w:t>
      </w:r>
      <w:r w:rsidRPr="00763B8C" w:rsidR="00892F9C">
        <w:rPr>
          <w:rFonts w:ascii="Arial Narrow" w:hAnsi="Arial Narrow" w:cs="Arial"/>
          <w:b/>
          <w:color w:val="808080" w:themeColor="background1" w:themeShade="80"/>
          <w:sz w:val="24"/>
          <w:szCs w:val="24"/>
          <w:u w:val="single"/>
        </w:rPr>
        <w:t xml:space="preserve"> </w:t>
      </w:r>
      <w:r w:rsidRPr="00763B8C" w:rsidR="00BB6581">
        <w:rPr>
          <w:rFonts w:ascii="Arial Narrow" w:hAnsi="Arial Narrow" w:cs="Arial"/>
          <w:b/>
          <w:color w:val="808080" w:themeColor="background1" w:themeShade="80"/>
          <w:sz w:val="24"/>
          <w:szCs w:val="24"/>
          <w:u w:val="single"/>
        </w:rPr>
        <w:t>202</w:t>
      </w:r>
      <w:r w:rsidRPr="00763B8C" w:rsidR="009F3FD5">
        <w:rPr>
          <w:rFonts w:ascii="Arial Narrow" w:hAnsi="Arial Narrow" w:cs="Arial"/>
          <w:b/>
          <w:color w:val="808080" w:themeColor="background1" w:themeShade="80"/>
          <w:sz w:val="24"/>
          <w:szCs w:val="24"/>
          <w:u w:val="single"/>
        </w:rPr>
        <w:t>3</w:t>
      </w:r>
      <w:r w:rsidRPr="00763B8C">
        <w:rPr>
          <w:rFonts w:ascii="Arial Narrow" w:hAnsi="Arial Narrow" w:cs="Arial"/>
          <w:b/>
          <w:color w:val="808080" w:themeColor="background1" w:themeShade="80"/>
          <w:sz w:val="24"/>
          <w:szCs w:val="24"/>
          <w:u w:val="single"/>
        </w:rPr>
        <w:t>.</w:t>
      </w:r>
      <w:r w:rsidRPr="00763B8C" w:rsidR="004F671D">
        <w:rPr>
          <w:rFonts w:ascii="Arial Narrow" w:hAnsi="Arial Narrow" w:cs="Arial"/>
          <w:b/>
          <w:color w:val="808080" w:themeColor="background1" w:themeShade="80"/>
          <w:sz w:val="24"/>
          <w:szCs w:val="24"/>
          <w:u w:val="single"/>
        </w:rPr>
        <w:t>)</w:t>
      </w:r>
      <w:r w:rsidRPr="00763B8C" w:rsidR="00734272">
        <w:rPr>
          <w:color w:val="808080" w:themeColor="background1" w:themeShade="80"/>
        </w:rPr>
        <w:fldChar w:fldCharType="begin"/>
      </w:r>
      <w:r w:rsidRPr="00763B8C" w:rsidR="00734272">
        <w:rPr>
          <w:color w:val="808080" w:themeColor="background1" w:themeShade="80"/>
        </w:rPr>
        <w:instrText xml:space="preserve"> LINK </w:instrText>
      </w:r>
      <w:r w:rsidRPr="00763B8C" w:rsidR="00B35C84">
        <w:rPr>
          <w:color w:val="808080" w:themeColor="background1" w:themeShade="80"/>
        </w:rPr>
        <w:instrText xml:space="preserve">Excel.Sheet.8 "C:\\Users\\anamarija.hudincec\\Dropbox\\U IZRADI\\3. Nova PSN\\1. ČEKA SE DOK\\04 10 LIMARIJA MARIO doo (MGM limarski obrt)\\Tablice.xls" "Plan poslovanja!R1C1:R43C13" </w:instrText>
      </w:r>
      <w:r w:rsidRPr="00763B8C" w:rsidR="00734272">
        <w:rPr>
          <w:color w:val="808080" w:themeColor="background1" w:themeShade="80"/>
        </w:rPr>
        <w:instrText xml:space="preserve">\a \f 4 \h </w:instrText>
      </w:r>
      <w:r w:rsidRPr="00763B8C" w:rsidR="0034182D">
        <w:rPr>
          <w:color w:val="808080" w:themeColor="background1" w:themeShade="80"/>
        </w:rPr>
        <w:instrText xml:space="preserve"> \* MERGEFORMAT </w:instrText>
      </w:r>
      <w:r w:rsidRPr="00763B8C" w:rsidR="00734272">
        <w:rPr>
          <w:color w:val="808080" w:themeColor="background1" w:themeShade="80"/>
        </w:rPr>
        <w:fldChar w:fldCharType="separate"/>
      </w:r>
    </w:p>
    <w:p w:rsidRPr="000807BB" w:rsidR="00B35C84" w:rsidP="00734272" w:rsidRDefault="00734272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</w:rPr>
      </w:pPr>
      <w:r w:rsidRPr="00763B8C">
        <w:rPr>
          <w:rFonts w:ascii="Arial Narrow" w:hAnsi="Arial Narrow" w:cs="Arial"/>
          <w:i/>
          <w:color w:val="808080" w:themeColor="background1" w:themeShade="80"/>
          <w:sz w:val="24"/>
          <w:szCs w:val="24"/>
        </w:rPr>
        <w:fldChar w:fldCharType="end"/>
      </w:r>
    </w:p>
    <w:tbl>
      <w:tblPr>
        <w:tblStyle w:val="ListTable1LightAccent6"/>
        <w:tblW w:w="8866" w:type="dxa"/>
        <w:tblLook w:firstRow="1" w:lastRow="0" w:firstColumn="1" w:lastColumn="0" w:noHBand="0" w:noVBand="1" w:val="04A0"/>
      </w:tblPr>
      <w:tblGrid>
        <w:gridCol w:w="537"/>
        <w:gridCol w:w="2300"/>
        <w:gridCol w:w="1026"/>
        <w:gridCol w:w="1026"/>
        <w:gridCol w:w="1026"/>
        <w:gridCol w:w="1026"/>
        <w:gridCol w:w="1026"/>
        <w:gridCol w:w="1026"/>
      </w:tblGrid>
      <w:tr w:rsidRPr="000B64E1" w:rsidR="00D76F1F" w:rsidTr="00EE476E">
        <w:trPr>
          <w:cnfStyle w:val="100000000000"/>
          <w:trHeight w:val="260"/>
        </w:trPr>
        <w:tc>
          <w:tcPr>
            <w:cnfStyle w:val="001000000000"/>
            <w:tcW w:w="8866" w:type="dxa"/>
            <w:gridSpan w:val="8"/>
            <w:noWrap/>
            <w:hideMark/>
          </w:tcPr>
          <w:p w:rsidRPr="000B64E1" w:rsidR="00D76F1F" w:rsidP="00D76F1F" w:rsidRDefault="00D76F1F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Planirani prihod</w:t>
            </w:r>
          </w:p>
        </w:tc>
      </w:tr>
      <w:tr w:rsidRPr="000B64E1" w:rsidR="00D76F1F" w:rsidTr="00EE476E">
        <w:trPr>
          <w:cnfStyle w:val="000000100000"/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13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Pr="000B64E1" w:rsidR="00D76F1F" w:rsidTr="00EE476E">
        <w:trPr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R.b.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Opis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2018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2019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2020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2021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2022</w:t>
            </w:r>
          </w:p>
        </w:tc>
        <w:tc>
          <w:tcPr>
            <w:tcW w:w="1013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2023</w:t>
            </w:r>
          </w:p>
        </w:tc>
      </w:tr>
      <w:tr w:rsidRPr="000B64E1" w:rsidR="00D76F1F" w:rsidTr="00EE476E">
        <w:trPr>
          <w:cnfStyle w:val="000000100000"/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Prihod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510.238,00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563.496,00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612.234,00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695.123,00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732.458,00</w:t>
            </w:r>
          </w:p>
        </w:tc>
        <w:tc>
          <w:tcPr>
            <w:tcW w:w="1013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869.793,00</w:t>
            </w:r>
          </w:p>
        </w:tc>
      </w:tr>
      <w:tr w:rsidRPr="000B64E1" w:rsidR="00D76F1F" w:rsidTr="00EE476E">
        <w:trPr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Ukupno Prihod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510.238,00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563.496,00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612.234,00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695.123,00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732.458,00</w:t>
            </w:r>
          </w:p>
        </w:tc>
        <w:tc>
          <w:tcPr>
            <w:tcW w:w="1013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869.793,00</w:t>
            </w:r>
          </w:p>
        </w:tc>
      </w:tr>
      <w:tr w:rsidRPr="000B64E1" w:rsidR="00D76F1F" w:rsidTr="00EE476E">
        <w:trPr>
          <w:cnfStyle w:val="000000100000"/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13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Pr="000B64E1" w:rsidR="00D76F1F" w:rsidTr="00EE476E">
        <w:trPr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13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Pr="000B64E1" w:rsidR="00D76F1F" w:rsidTr="00EE476E">
        <w:trPr>
          <w:cnfStyle w:val="000000100000"/>
          <w:trHeight w:val="260"/>
        </w:trPr>
        <w:tc>
          <w:tcPr>
            <w:cnfStyle w:val="001000000000"/>
            <w:tcW w:w="8866" w:type="dxa"/>
            <w:gridSpan w:val="8"/>
            <w:noWrap/>
            <w:hideMark/>
          </w:tcPr>
          <w:p w:rsidRPr="000B64E1" w:rsidR="00D76F1F" w:rsidP="00D76F1F" w:rsidRDefault="00D76F1F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Planirani troškovi poslovanja</w:t>
            </w:r>
          </w:p>
        </w:tc>
      </w:tr>
      <w:tr w:rsidRPr="000B64E1" w:rsidR="00D76F1F" w:rsidTr="00EE476E">
        <w:trPr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13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Pr="000B64E1" w:rsidR="00D76F1F" w:rsidTr="00EE476E">
        <w:trPr>
          <w:cnfStyle w:val="000000100000"/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R.b.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Opis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2018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2019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2020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2021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2022</w:t>
            </w:r>
          </w:p>
        </w:tc>
        <w:tc>
          <w:tcPr>
            <w:tcW w:w="1013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2023</w:t>
            </w:r>
          </w:p>
        </w:tc>
      </w:tr>
      <w:tr w:rsidRPr="000B64E1" w:rsidR="00D76F1F" w:rsidTr="00EE476E">
        <w:trPr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Sirovina i materijal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127.559,50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67.619,52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91.835,10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83.414,76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80.570,38</w:t>
            </w:r>
          </w:p>
        </w:tc>
        <w:tc>
          <w:tcPr>
            <w:tcW w:w="1013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104.375,16</w:t>
            </w:r>
          </w:p>
        </w:tc>
      </w:tr>
      <w:tr w:rsidRPr="000B64E1" w:rsidR="00D76F1F" w:rsidTr="00EE476E">
        <w:trPr>
          <w:cnfStyle w:val="000000100000"/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Bruto plaće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201.600,00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268.800,00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249.600,00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230.400,00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288.000,00</w:t>
            </w:r>
          </w:p>
        </w:tc>
        <w:tc>
          <w:tcPr>
            <w:tcW w:w="1013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345.600,00</w:t>
            </w:r>
          </w:p>
        </w:tc>
      </w:tr>
      <w:tr w:rsidRPr="000B64E1" w:rsidR="00D76F1F" w:rsidTr="00EE476E">
        <w:trPr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Financijski izdaci (kta)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69.850,00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53.730,77</w:t>
            </w:r>
          </w:p>
        </w:tc>
        <w:tc>
          <w:tcPr>
            <w:tcW w:w="1013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41.331,36</w:t>
            </w:r>
          </w:p>
        </w:tc>
      </w:tr>
      <w:tr w:rsidRPr="000B64E1" w:rsidR="00D76F1F" w:rsidTr="00EE476E">
        <w:trPr>
          <w:cnfStyle w:val="000000100000"/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Amortizacija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2.385,70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2.624,27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2.886,70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3.175,37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3.492,90</w:t>
            </w:r>
          </w:p>
        </w:tc>
        <w:tc>
          <w:tcPr>
            <w:tcW w:w="1013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3.842,19</w:t>
            </w:r>
          </w:p>
        </w:tc>
      </w:tr>
      <w:tr w:rsidRPr="000B64E1" w:rsidR="00D76F1F" w:rsidTr="00EE476E">
        <w:trPr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5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Ostalo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10.204,76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11.269,92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6.122,34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10.426,85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3.662,29</w:t>
            </w:r>
          </w:p>
        </w:tc>
        <w:tc>
          <w:tcPr>
            <w:tcW w:w="1013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4.348,97</w:t>
            </w:r>
          </w:p>
        </w:tc>
      </w:tr>
      <w:tr w:rsidRPr="000B64E1" w:rsidR="00D76F1F" w:rsidTr="00EE476E">
        <w:trPr>
          <w:cnfStyle w:val="000000100000"/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Ukupni troškovi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341.749,96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350.313,71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350.444,14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397.266,97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429.456,34</w:t>
            </w:r>
          </w:p>
        </w:tc>
        <w:tc>
          <w:tcPr>
            <w:tcW w:w="1013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499.497,68</w:t>
            </w:r>
          </w:p>
        </w:tc>
      </w:tr>
      <w:tr w:rsidRPr="000B64E1" w:rsidR="00D76F1F" w:rsidTr="00EE476E">
        <w:trPr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13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Pr="000B64E1" w:rsidR="00D76F1F" w:rsidTr="00EE476E">
        <w:trPr>
          <w:cnfStyle w:val="000000100000"/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13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Pr="000B64E1" w:rsidR="00D76F1F" w:rsidTr="00EE476E">
        <w:trPr>
          <w:trHeight w:val="260"/>
        </w:trPr>
        <w:tc>
          <w:tcPr>
            <w:cnfStyle w:val="001000000000"/>
            <w:tcW w:w="8866" w:type="dxa"/>
            <w:gridSpan w:val="8"/>
            <w:noWrap/>
            <w:hideMark/>
          </w:tcPr>
          <w:p w:rsidRPr="000B64E1" w:rsidR="00D76F1F" w:rsidP="00D76F1F" w:rsidRDefault="00D76F1F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Projekcija računa dobiti i gubitka</w:t>
            </w:r>
          </w:p>
        </w:tc>
      </w:tr>
      <w:tr w:rsidRPr="000B64E1" w:rsidR="00D76F1F" w:rsidTr="00EE476E">
        <w:trPr>
          <w:cnfStyle w:val="000000100000"/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013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 </w:t>
            </w:r>
          </w:p>
        </w:tc>
      </w:tr>
      <w:tr w:rsidRPr="000B64E1" w:rsidR="00D76F1F" w:rsidTr="00EE476E">
        <w:trPr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R.b.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Opis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2018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2019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2020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2021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2022</w:t>
            </w:r>
          </w:p>
        </w:tc>
        <w:tc>
          <w:tcPr>
            <w:tcW w:w="1013" w:type="dxa"/>
            <w:noWrap/>
            <w:hideMark/>
          </w:tcPr>
          <w:p w:rsidRPr="000B64E1" w:rsidR="00D76F1F" w:rsidP="00D76F1F" w:rsidRDefault="00D76F1F">
            <w:pPr>
              <w:jc w:val="center"/>
              <w:cnfStyle w:val="0000000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2023</w:t>
            </w:r>
          </w:p>
        </w:tc>
      </w:tr>
      <w:tr w:rsidRPr="000B64E1" w:rsidR="00D76F1F" w:rsidTr="00EE476E">
        <w:trPr>
          <w:cnfStyle w:val="000000100000"/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I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Prihod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510.238,00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563.496,00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612.234,00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695.123,00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732.458,00</w:t>
            </w:r>
          </w:p>
        </w:tc>
        <w:tc>
          <w:tcPr>
            <w:tcW w:w="1013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869.793,00</w:t>
            </w:r>
          </w:p>
        </w:tc>
      </w:tr>
      <w:tr w:rsidRPr="000B64E1" w:rsidR="00D76F1F" w:rsidTr="00EE476E">
        <w:trPr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II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Rashod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341.749,96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350.313,71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350.444,14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397.266,97</w:t>
            </w:r>
          </w:p>
        </w:tc>
        <w:tc>
          <w:tcPr>
            <w:tcW w:w="1006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429.456,34</w:t>
            </w:r>
          </w:p>
        </w:tc>
        <w:tc>
          <w:tcPr>
            <w:tcW w:w="1013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499.497,68</w:t>
            </w:r>
          </w:p>
        </w:tc>
      </w:tr>
      <w:tr w:rsidRPr="000B64E1" w:rsidR="00D76F1F" w:rsidTr="00EE476E">
        <w:trPr>
          <w:cnfStyle w:val="000000100000"/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a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 xml:space="preserve">Materijalni troškovi 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137.764,26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78.889,44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97.957,44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93.841,61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84.232,67</w:t>
            </w:r>
          </w:p>
        </w:tc>
        <w:tc>
          <w:tcPr>
            <w:tcW w:w="1013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108.724,13</w:t>
            </w:r>
          </w:p>
        </w:tc>
      </w:tr>
      <w:tr w:rsidRPr="000B64E1" w:rsidR="00D76F1F" w:rsidTr="00EE476E">
        <w:trPr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b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Bruto plaće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201.600,00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268.800,00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249.600,00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230.400,00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288.000,00</w:t>
            </w:r>
          </w:p>
        </w:tc>
        <w:tc>
          <w:tcPr>
            <w:tcW w:w="1013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345.600,00</w:t>
            </w:r>
          </w:p>
        </w:tc>
      </w:tr>
      <w:tr w:rsidRPr="000B64E1" w:rsidR="00D76F1F" w:rsidTr="00EE476E">
        <w:trPr>
          <w:cnfStyle w:val="000000100000"/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c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Amortizacija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2.385,70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2.624,27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2.886,70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3.175,37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3.492,90</w:t>
            </w:r>
          </w:p>
        </w:tc>
        <w:tc>
          <w:tcPr>
            <w:tcW w:w="1013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3.842,19</w:t>
            </w:r>
          </w:p>
        </w:tc>
      </w:tr>
      <w:tr w:rsidRPr="000B64E1" w:rsidR="00D76F1F" w:rsidTr="00EE476E">
        <w:trPr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d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Rashod financiranja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69.850,00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53.730,77</w:t>
            </w:r>
          </w:p>
        </w:tc>
        <w:tc>
          <w:tcPr>
            <w:tcW w:w="1013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41.331,36</w:t>
            </w:r>
          </w:p>
        </w:tc>
      </w:tr>
      <w:tr w:rsidRPr="000B64E1" w:rsidR="00D76F1F" w:rsidTr="00EE476E">
        <w:trPr>
          <w:cnfStyle w:val="000000100000"/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III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Dobit prije oporezivanja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168.488,04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213.182,29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261.789,86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297.856,03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303.001,66</w:t>
            </w:r>
          </w:p>
        </w:tc>
        <w:tc>
          <w:tcPr>
            <w:tcW w:w="1013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370.295,32</w:t>
            </w:r>
          </w:p>
        </w:tc>
      </w:tr>
      <w:tr w:rsidRPr="000B64E1" w:rsidR="00D76F1F" w:rsidTr="00EE476E">
        <w:trPr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hr-HR" w:eastAsia="hr-HR"/>
              </w:rPr>
              <w:t>IV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Porez na dobit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0,00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42.636,46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52.357,97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59.571,21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60.600,33</w:t>
            </w:r>
          </w:p>
        </w:tc>
        <w:tc>
          <w:tcPr>
            <w:tcW w:w="1013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000000"/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color w:val="000000"/>
                <w:sz w:val="18"/>
                <w:szCs w:val="18"/>
                <w:lang w:val="hr-HR" w:eastAsia="hr-HR"/>
              </w:rPr>
              <w:t>74.059,06</w:t>
            </w:r>
          </w:p>
        </w:tc>
      </w:tr>
      <w:tr w:rsidRPr="000B64E1" w:rsidR="00D76F1F" w:rsidTr="00EE476E">
        <w:trPr>
          <w:cnfStyle w:val="000000100000"/>
          <w:trHeight w:val="260"/>
        </w:trPr>
        <w:tc>
          <w:tcPr>
            <w:cnfStyle w:val="001000000000"/>
            <w:tcW w:w="519" w:type="dxa"/>
            <w:noWrap/>
            <w:hideMark/>
          </w:tcPr>
          <w:p w:rsidRPr="000B64E1" w:rsidR="00D76F1F" w:rsidP="00D76F1F" w:rsidRDefault="00D76F1F">
            <w:pPr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sz w:val="18"/>
                <w:szCs w:val="18"/>
                <w:lang w:val="hr-HR" w:eastAsia="hr-HR"/>
              </w:rPr>
              <w:t>V</w:t>
            </w:r>
          </w:p>
        </w:tc>
        <w:tc>
          <w:tcPr>
            <w:tcW w:w="2300" w:type="dxa"/>
            <w:noWrap/>
            <w:hideMark/>
          </w:tcPr>
          <w:p w:rsidRPr="000B64E1" w:rsidR="00D76F1F" w:rsidP="00D76F1F" w:rsidRDefault="00D76F1F">
            <w:pPr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Neto dobit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168.488,04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170.545,83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209.431,89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238.284,82</w:t>
            </w:r>
          </w:p>
        </w:tc>
        <w:tc>
          <w:tcPr>
            <w:tcW w:w="1006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242.401,33</w:t>
            </w:r>
          </w:p>
        </w:tc>
        <w:tc>
          <w:tcPr>
            <w:tcW w:w="1013" w:type="dxa"/>
            <w:noWrap/>
            <w:hideMark/>
          </w:tcPr>
          <w:p w:rsidRPr="000B64E1" w:rsidR="00D76F1F" w:rsidP="00DE6FCE" w:rsidRDefault="00D76F1F">
            <w:pPr>
              <w:jc w:val="right"/>
              <w:cnfStyle w:val="000000100000"/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</w:pPr>
            <w:r w:rsidRPr="000B64E1">
              <w:rPr>
                <w:rFonts w:ascii="Times New Roman" w:hAnsi="Times New Roman" w:eastAsia="Times New Roman" w:cs="Times New Roman"/>
                <w:b/>
                <w:bCs/>
                <w:sz w:val="18"/>
                <w:szCs w:val="18"/>
                <w:lang w:val="hr-HR" w:eastAsia="hr-HR"/>
              </w:rPr>
              <w:t>296.236,26</w:t>
            </w:r>
          </w:p>
        </w:tc>
      </w:tr>
    </w:tbl>
    <w:p w:rsidR="00DF19B9" w:rsidP="00734272" w:rsidRDefault="00DF19B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</w:rPr>
      </w:pPr>
    </w:p>
    <w:p w:rsidR="000F0F08" w:rsidP="00734272" w:rsidRDefault="00B10CDD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</w:rPr>
      </w:pPr>
      <w:r w:rsidRPr="000807BB">
        <w:rPr>
          <w:rFonts w:ascii="Arial Narrow" w:hAnsi="Arial Narrow" w:cs="Arial"/>
          <w:i/>
          <w:sz w:val="24"/>
          <w:szCs w:val="24"/>
        </w:rPr>
        <w:t xml:space="preserve"> Projekcija</w:t>
      </w:r>
      <w:r w:rsidRPr="000807BB" w:rsidR="000F3F0D">
        <w:rPr>
          <w:rFonts w:ascii="Arial Narrow" w:hAnsi="Arial Narrow" w:cs="Arial"/>
          <w:i/>
          <w:sz w:val="24"/>
          <w:szCs w:val="24"/>
        </w:rPr>
        <w:t xml:space="preserve"> budu</w:t>
      </w:r>
      <w:r w:rsidRPr="000807BB" w:rsidR="000F3F0D">
        <w:rPr>
          <w:rFonts w:ascii="Arial Narrow" w:hAnsi="Arial Narrow" w:cs="Calibri"/>
          <w:i/>
          <w:sz w:val="24"/>
          <w:szCs w:val="24"/>
        </w:rPr>
        <w:t>ć</w:t>
      </w:r>
      <w:r w:rsidRPr="000807BB" w:rsidR="000F3F0D">
        <w:rPr>
          <w:rFonts w:ascii="Arial Narrow" w:hAnsi="Arial Narrow" w:cs="Arial"/>
          <w:i/>
          <w:sz w:val="24"/>
          <w:szCs w:val="24"/>
        </w:rPr>
        <w:t>eg</w:t>
      </w:r>
      <w:r w:rsidRPr="000807BB">
        <w:rPr>
          <w:rFonts w:ascii="Arial Narrow" w:hAnsi="Arial Narrow" w:cs="Arial"/>
          <w:i/>
          <w:sz w:val="24"/>
          <w:szCs w:val="24"/>
        </w:rPr>
        <w:t xml:space="preserve"> poslovanja</w:t>
      </w:r>
    </w:p>
    <w:p w:rsidR="00734272" w:rsidP="00734272" w:rsidRDefault="00734272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</w:rPr>
      </w:pPr>
    </w:p>
    <w:p w:rsidR="0034182D" w:rsidP="00734272" w:rsidRDefault="0034182D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</w:rPr>
      </w:pPr>
    </w:p>
    <w:p w:rsidRPr="000807BB" w:rsidR="00734272" w:rsidP="00734272" w:rsidRDefault="00734272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</w:rPr>
      </w:pPr>
    </w:p>
    <w:p w:rsidRPr="000807BB" w:rsidR="00E5544A" w:rsidP="000807BB" w:rsidRDefault="00E5544A">
      <w:pPr>
        <w:pStyle w:val="Grafikeoznake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b/>
          <w:i/>
          <w:color w:val="FF6600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Projicirani ra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un dobiti i gubitka iskazuje odr</w:t>
      </w:r>
      <w:r w:rsidRPr="000807BB">
        <w:rPr>
          <w:rFonts w:ascii="Arial Narrow" w:hAnsi="Arial Narrow" w:cs="Calibri"/>
          <w:sz w:val="24"/>
          <w:szCs w:val="24"/>
        </w:rPr>
        <w:t>ž</w:t>
      </w:r>
      <w:r w:rsidRPr="000807BB">
        <w:rPr>
          <w:rFonts w:ascii="Arial Narrow" w:hAnsi="Arial Narrow" w:cs="Arial"/>
          <w:sz w:val="24"/>
          <w:szCs w:val="24"/>
        </w:rPr>
        <w:t xml:space="preserve">ivost </w:t>
      </w:r>
      <w:r w:rsidRPr="000807BB" w:rsidR="002C7500">
        <w:rPr>
          <w:rFonts w:ascii="Arial Narrow" w:hAnsi="Arial Narrow" w:cs="Arial"/>
          <w:sz w:val="24"/>
          <w:szCs w:val="24"/>
        </w:rPr>
        <w:t>predlo</w:t>
      </w:r>
      <w:r w:rsidRPr="000807BB" w:rsidR="002C7500">
        <w:rPr>
          <w:rFonts w:ascii="Arial Narrow" w:hAnsi="Arial Narrow" w:cs="Calibri"/>
          <w:sz w:val="24"/>
          <w:szCs w:val="24"/>
        </w:rPr>
        <w:t>ž</w:t>
      </w:r>
      <w:r w:rsidRPr="000807BB" w:rsidR="002C7500">
        <w:rPr>
          <w:rFonts w:ascii="Arial Narrow" w:hAnsi="Arial Narrow" w:cs="Arial"/>
          <w:sz w:val="24"/>
          <w:szCs w:val="24"/>
        </w:rPr>
        <w:t>enog poslovnog modela na</w:t>
      </w:r>
      <w:r w:rsidRPr="000807BB">
        <w:rPr>
          <w:rFonts w:ascii="Arial Narrow" w:hAnsi="Arial Narrow" w:cs="Arial"/>
          <w:sz w:val="24"/>
          <w:szCs w:val="24"/>
        </w:rPr>
        <w:t xml:space="preserve"> razini neto dobiti.</w:t>
      </w:r>
      <w:r w:rsidRPr="000807BB" w:rsidR="009D1163">
        <w:rPr>
          <w:rFonts w:ascii="Arial Narrow" w:hAnsi="Arial Narrow" w:cs="Arial"/>
          <w:sz w:val="24"/>
          <w:szCs w:val="24"/>
        </w:rPr>
        <w:t xml:space="preserve"> </w:t>
      </w:r>
      <w:r w:rsidRPr="000807BB" w:rsidR="000E2AE9">
        <w:rPr>
          <w:rFonts w:ascii="Arial Narrow" w:hAnsi="Arial Narrow" w:cs="Arial"/>
          <w:sz w:val="24"/>
          <w:szCs w:val="24"/>
        </w:rPr>
        <w:t>Tvrtka</w:t>
      </w:r>
      <w:r w:rsidRPr="000807BB" w:rsidR="009D1163">
        <w:rPr>
          <w:rFonts w:ascii="Arial Narrow" w:hAnsi="Arial Narrow" w:cs="Arial"/>
          <w:sz w:val="24"/>
          <w:szCs w:val="24"/>
        </w:rPr>
        <w:t xml:space="preserve"> prihode temelji na </w:t>
      </w:r>
      <w:r w:rsidRPr="000807BB" w:rsidR="00BA20DA">
        <w:rPr>
          <w:rFonts w:ascii="Arial Narrow" w:hAnsi="Arial Narrow" w:cs="Arial"/>
          <w:sz w:val="24"/>
          <w:szCs w:val="24"/>
        </w:rPr>
        <w:t>pove</w:t>
      </w:r>
      <w:r w:rsidRPr="000807BB" w:rsidR="00BA20DA">
        <w:rPr>
          <w:rFonts w:ascii="Arial Narrow" w:hAnsi="Arial Narrow" w:cs="Calibri"/>
          <w:sz w:val="24"/>
          <w:szCs w:val="24"/>
        </w:rPr>
        <w:t>ć</w:t>
      </w:r>
      <w:r w:rsidRPr="000807BB" w:rsidR="00971417">
        <w:rPr>
          <w:rFonts w:ascii="Arial Narrow" w:hAnsi="Arial Narrow" w:cs="Arial"/>
          <w:sz w:val="24"/>
          <w:szCs w:val="24"/>
        </w:rPr>
        <w:t>anju prodaje</w:t>
      </w:r>
      <w:r w:rsidRPr="000807BB" w:rsidR="0008374C">
        <w:rPr>
          <w:rFonts w:ascii="Arial Narrow" w:hAnsi="Arial Narrow" w:cs="Arial"/>
          <w:sz w:val="24"/>
          <w:szCs w:val="24"/>
        </w:rPr>
        <w:t xml:space="preserve">. </w:t>
      </w:r>
    </w:p>
    <w:p w:rsidR="00392000" w:rsidP="000807BB" w:rsidRDefault="00E5544A">
      <w:pPr>
        <w:pStyle w:val="Grafikeoznake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 xml:space="preserve">U </w:t>
      </w:r>
      <w:r w:rsidRPr="000807BB" w:rsidR="00062887">
        <w:rPr>
          <w:rFonts w:ascii="Arial Narrow" w:hAnsi="Arial Narrow" w:cs="Arial"/>
          <w:sz w:val="24"/>
          <w:szCs w:val="24"/>
        </w:rPr>
        <w:t>201</w:t>
      </w:r>
      <w:r w:rsidRPr="000807BB" w:rsidR="001E3FB9">
        <w:rPr>
          <w:rFonts w:ascii="Arial Narrow" w:hAnsi="Arial Narrow" w:cs="Arial"/>
          <w:sz w:val="24"/>
          <w:szCs w:val="24"/>
        </w:rPr>
        <w:t>9</w:t>
      </w:r>
      <w:r w:rsidRPr="000807BB" w:rsidR="00170869">
        <w:rPr>
          <w:rFonts w:ascii="Arial Narrow" w:hAnsi="Arial Narrow" w:cs="Arial"/>
          <w:sz w:val="24"/>
          <w:szCs w:val="24"/>
        </w:rPr>
        <w:t>. godini</w:t>
      </w:r>
      <w:r w:rsidRPr="000807BB">
        <w:rPr>
          <w:rFonts w:ascii="Arial Narrow" w:hAnsi="Arial Narrow" w:cs="Arial"/>
          <w:sz w:val="24"/>
          <w:szCs w:val="24"/>
        </w:rPr>
        <w:t xml:space="preserve"> uz </w:t>
      </w:r>
      <w:r w:rsidRPr="000807BB" w:rsidR="007506E0">
        <w:rPr>
          <w:rFonts w:ascii="Arial Narrow" w:hAnsi="Arial Narrow" w:cs="Arial"/>
          <w:sz w:val="24"/>
          <w:szCs w:val="24"/>
        </w:rPr>
        <w:t>stabilizaciju prihoda te pove</w:t>
      </w:r>
      <w:r w:rsidRPr="000807BB" w:rsidR="00720322">
        <w:rPr>
          <w:rFonts w:ascii="Arial Narrow" w:hAnsi="Arial Narrow" w:cs="Calibri"/>
          <w:sz w:val="24"/>
          <w:szCs w:val="24"/>
        </w:rPr>
        <w:t>ć</w:t>
      </w:r>
      <w:r w:rsidRPr="000807BB" w:rsidR="007506E0">
        <w:rPr>
          <w:rFonts w:ascii="Arial Narrow" w:hAnsi="Arial Narrow" w:cs="Arial"/>
          <w:sz w:val="24"/>
          <w:szCs w:val="24"/>
        </w:rPr>
        <w:t>anje</w:t>
      </w:r>
      <w:r w:rsidRPr="000807BB">
        <w:rPr>
          <w:rFonts w:ascii="Arial Narrow" w:hAnsi="Arial Narrow" w:cs="Arial"/>
          <w:sz w:val="24"/>
          <w:szCs w:val="24"/>
        </w:rPr>
        <w:t xml:space="preserve"> bruto mar</w:t>
      </w:r>
      <w:r w:rsidRPr="000807BB">
        <w:rPr>
          <w:rFonts w:ascii="Arial Narrow" w:hAnsi="Arial Narrow" w:cs="Calibri"/>
          <w:sz w:val="24"/>
          <w:szCs w:val="24"/>
        </w:rPr>
        <w:t>ž</w:t>
      </w:r>
      <w:r w:rsidRPr="000807BB">
        <w:rPr>
          <w:rFonts w:ascii="Arial Narrow" w:hAnsi="Arial Narrow" w:cs="Arial"/>
          <w:sz w:val="24"/>
          <w:szCs w:val="24"/>
        </w:rPr>
        <w:t xml:space="preserve">e </w:t>
      </w:r>
      <w:r w:rsidRPr="000807BB" w:rsidR="007506E0">
        <w:rPr>
          <w:rFonts w:ascii="Arial Narrow" w:hAnsi="Arial Narrow" w:cs="Arial"/>
          <w:sz w:val="24"/>
          <w:szCs w:val="24"/>
        </w:rPr>
        <w:t>i</w:t>
      </w:r>
      <w:r w:rsidRPr="000807BB" w:rsidR="00CB4336">
        <w:rPr>
          <w:rFonts w:ascii="Arial Narrow" w:hAnsi="Arial Narrow" w:cs="Arial"/>
          <w:sz w:val="24"/>
          <w:szCs w:val="24"/>
        </w:rPr>
        <w:t xml:space="preserve"> smanjenjem </w:t>
      </w:r>
      <w:r w:rsidRPr="000807BB">
        <w:rPr>
          <w:rFonts w:ascii="Arial Narrow" w:hAnsi="Arial Narrow" w:cs="Arial"/>
          <w:sz w:val="24"/>
          <w:szCs w:val="24"/>
        </w:rPr>
        <w:t>operativnih troškova</w:t>
      </w:r>
      <w:r w:rsidRPr="000807BB" w:rsidR="00BA20DA">
        <w:rPr>
          <w:rFonts w:ascii="Arial Narrow" w:hAnsi="Arial Narrow" w:cs="Arial"/>
          <w:sz w:val="24"/>
          <w:szCs w:val="24"/>
        </w:rPr>
        <w:t>,</w:t>
      </w:r>
      <w:r w:rsidRPr="000807BB">
        <w:rPr>
          <w:rFonts w:ascii="Arial Narrow" w:hAnsi="Arial Narrow" w:cs="Arial"/>
          <w:sz w:val="24"/>
          <w:szCs w:val="24"/>
        </w:rPr>
        <w:t xml:space="preserve"> poslo</w:t>
      </w:r>
      <w:r w:rsidRPr="000807BB" w:rsidR="000E2AE9">
        <w:rPr>
          <w:rFonts w:ascii="Arial Narrow" w:hAnsi="Arial Narrow" w:cs="Arial"/>
          <w:sz w:val="24"/>
          <w:szCs w:val="24"/>
        </w:rPr>
        <w:t>vanje tvrtk</w:t>
      </w:r>
      <w:r w:rsidRPr="000807BB" w:rsidR="006A2BCB">
        <w:rPr>
          <w:rFonts w:ascii="Arial Narrow" w:hAnsi="Arial Narrow" w:cs="Arial"/>
          <w:sz w:val="24"/>
          <w:szCs w:val="24"/>
        </w:rPr>
        <w:t>e</w:t>
      </w:r>
      <w:r w:rsidRPr="000807BB" w:rsidR="006358D3">
        <w:rPr>
          <w:rFonts w:ascii="Arial Narrow" w:hAnsi="Arial Narrow" w:cs="Arial"/>
          <w:sz w:val="24"/>
          <w:szCs w:val="24"/>
        </w:rPr>
        <w:t xml:space="preserve"> biti </w:t>
      </w:r>
      <w:r w:rsidRPr="000807BB" w:rsidR="00BA20DA">
        <w:rPr>
          <w:rFonts w:ascii="Arial Narrow" w:hAnsi="Arial Narrow" w:cs="Calibri"/>
          <w:sz w:val="24"/>
          <w:szCs w:val="24"/>
        </w:rPr>
        <w:t>ć</w:t>
      </w:r>
      <w:r w:rsidRPr="000807BB" w:rsidR="00BA20DA">
        <w:rPr>
          <w:rFonts w:ascii="Arial Narrow" w:hAnsi="Arial Narrow" w:cs="Arial"/>
          <w:sz w:val="24"/>
          <w:szCs w:val="24"/>
        </w:rPr>
        <w:t xml:space="preserve">e </w:t>
      </w:r>
      <w:r w:rsidRPr="000807BB" w:rsidR="006358D3">
        <w:rPr>
          <w:rFonts w:ascii="Arial Narrow" w:hAnsi="Arial Narrow" w:cs="Arial"/>
          <w:sz w:val="24"/>
          <w:szCs w:val="24"/>
        </w:rPr>
        <w:t xml:space="preserve">pozitivno. </w:t>
      </w:r>
    </w:p>
    <w:p w:rsidR="0034182D" w:rsidP="000807BB" w:rsidRDefault="0034182D">
      <w:pPr>
        <w:pStyle w:val="Grafikeoznake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34182D" w:rsidP="000807BB" w:rsidRDefault="0034182D">
      <w:pPr>
        <w:pStyle w:val="Grafikeoznake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34182D" w:rsidP="000807BB" w:rsidRDefault="0034182D">
      <w:pPr>
        <w:pStyle w:val="Grafikeoznake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:rsidRPr="000807BB" w:rsidR="005741D7" w:rsidP="000807BB" w:rsidRDefault="002E0F48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lastRenderedPageBreak/>
        <w:t>U nastavku prikazujemo prosje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ne mjese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ne tro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>kove za nesmetano poslovanje, a odnose se na osnovne tro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 xml:space="preserve">kove poslovanja </w:t>
      </w:r>
      <w:r w:rsidRPr="000807BB" w:rsidR="00862559">
        <w:rPr>
          <w:rFonts w:ascii="Arial Narrow" w:hAnsi="Arial Narrow" w:cs="Arial"/>
          <w:sz w:val="24"/>
          <w:szCs w:val="24"/>
        </w:rPr>
        <w:t>tvrtke</w:t>
      </w:r>
      <w:r w:rsidRPr="000807BB">
        <w:rPr>
          <w:rFonts w:ascii="Arial Narrow" w:hAnsi="Arial Narrow" w:cs="Arial"/>
          <w:sz w:val="24"/>
          <w:szCs w:val="24"/>
        </w:rPr>
        <w:t>. U navedene troškove uklju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eni su samo minimalni</w:t>
      </w:r>
      <w:r w:rsidRPr="000807BB" w:rsidR="00613D7A">
        <w:rPr>
          <w:rFonts w:ascii="Arial Narrow" w:hAnsi="Arial Narrow" w:cs="Arial"/>
          <w:sz w:val="24"/>
          <w:szCs w:val="24"/>
        </w:rPr>
        <w:t xml:space="preserve"> troškovi bruto pla</w:t>
      </w:r>
      <w:r w:rsidRPr="000807BB" w:rsidR="00613D7A">
        <w:rPr>
          <w:rFonts w:ascii="Arial Narrow" w:hAnsi="Arial Narrow" w:cs="Calibri"/>
          <w:sz w:val="24"/>
          <w:szCs w:val="24"/>
        </w:rPr>
        <w:t>ć</w:t>
      </w:r>
      <w:r w:rsidRPr="000807BB" w:rsidR="00613D7A">
        <w:rPr>
          <w:rFonts w:ascii="Arial Narrow" w:hAnsi="Arial Narrow" w:cs="Arial"/>
          <w:sz w:val="24"/>
          <w:szCs w:val="24"/>
        </w:rPr>
        <w:t>a,</w:t>
      </w:r>
      <w:r w:rsidRPr="000807BB">
        <w:rPr>
          <w:rFonts w:ascii="Arial Narrow" w:hAnsi="Arial Narrow" w:cs="Arial"/>
          <w:sz w:val="24"/>
          <w:szCs w:val="24"/>
        </w:rPr>
        <w:t xml:space="preserve"> re</w:t>
      </w:r>
      <w:r w:rsidRPr="000807BB">
        <w:rPr>
          <w:rFonts w:ascii="Arial Narrow" w:hAnsi="Arial Narrow" w:cs="Calibri"/>
          <w:sz w:val="24"/>
          <w:szCs w:val="24"/>
        </w:rPr>
        <w:t>ž</w:t>
      </w:r>
      <w:r w:rsidRPr="000807BB">
        <w:rPr>
          <w:rFonts w:ascii="Arial Narrow" w:hAnsi="Arial Narrow" w:cs="Arial"/>
          <w:sz w:val="24"/>
          <w:szCs w:val="24"/>
        </w:rPr>
        <w:t>ijski tro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>kovi (plin, struja, vo</w:t>
      </w:r>
      <w:r w:rsidRPr="000807BB" w:rsidR="00F653D2">
        <w:rPr>
          <w:rFonts w:ascii="Arial Narrow" w:hAnsi="Arial Narrow" w:cs="Arial"/>
          <w:sz w:val="24"/>
          <w:szCs w:val="24"/>
        </w:rPr>
        <w:t>da, naknade, telefoni</w:t>
      </w:r>
      <w:r w:rsidRPr="000807BB">
        <w:rPr>
          <w:rFonts w:ascii="Arial Narrow" w:hAnsi="Arial Narrow" w:cs="Arial"/>
          <w:sz w:val="24"/>
          <w:szCs w:val="24"/>
        </w:rPr>
        <w:t xml:space="preserve"> i sl.) i ostali osnovni troškovi nu</w:t>
      </w:r>
      <w:r w:rsidRPr="000807BB">
        <w:rPr>
          <w:rFonts w:ascii="Arial Narrow" w:hAnsi="Arial Narrow" w:cs="Calibri"/>
          <w:sz w:val="24"/>
          <w:szCs w:val="24"/>
        </w:rPr>
        <w:t>ž</w:t>
      </w:r>
      <w:r w:rsidRPr="000807BB">
        <w:rPr>
          <w:rFonts w:ascii="Arial Narrow" w:hAnsi="Arial Narrow" w:cs="Arial"/>
          <w:sz w:val="24"/>
          <w:szCs w:val="24"/>
        </w:rPr>
        <w:t>ni za poslovanje. Navedeni tro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>kovi ne uklju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uju financiranje</w:t>
      </w:r>
      <w:r w:rsidRPr="000807BB" w:rsidR="00BA20DA">
        <w:rPr>
          <w:rFonts w:ascii="Arial Narrow" w:hAnsi="Arial Narrow" w:cs="Arial"/>
          <w:sz w:val="24"/>
          <w:szCs w:val="24"/>
        </w:rPr>
        <w:t xml:space="preserve"> materijala potrebnih</w:t>
      </w:r>
      <w:r w:rsidRPr="000807BB">
        <w:rPr>
          <w:rFonts w:ascii="Arial Narrow" w:hAnsi="Arial Narrow" w:cs="Arial"/>
          <w:sz w:val="24"/>
          <w:szCs w:val="24"/>
        </w:rPr>
        <w:t xml:space="preserve"> za obavljanje </w:t>
      </w:r>
      <w:r w:rsidRPr="000807BB" w:rsidR="0008374C">
        <w:rPr>
          <w:rFonts w:ascii="Arial Narrow" w:hAnsi="Arial Narrow" w:cs="Arial"/>
          <w:sz w:val="24"/>
          <w:szCs w:val="24"/>
        </w:rPr>
        <w:t xml:space="preserve">poslovanja </w:t>
      </w:r>
      <w:r w:rsidRPr="000807BB">
        <w:rPr>
          <w:rFonts w:ascii="Arial Narrow" w:hAnsi="Arial Narrow" w:cs="Arial"/>
          <w:sz w:val="24"/>
          <w:szCs w:val="24"/>
        </w:rPr>
        <w:t>kao i ostale direktne troškove.</w:t>
      </w:r>
    </w:p>
    <w:p w:rsidRPr="000807BB" w:rsidR="00F40215" w:rsidP="000807BB" w:rsidRDefault="00F40215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Pr="000807BB" w:rsidR="00891931" w:rsidP="000807BB" w:rsidRDefault="00891931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tbl>
      <w:tblPr>
        <w:tblStyle w:val="ListTable1LightAccent6"/>
        <w:tblW w:w="9104" w:type="dxa"/>
        <w:jc w:val="center"/>
        <w:tblLook w:firstRow="1" w:lastRow="0" w:firstColumn="1" w:lastColumn="0" w:noHBand="0" w:noVBand="1" w:val="04A0"/>
      </w:tblPr>
      <w:tblGrid>
        <w:gridCol w:w="1339"/>
        <w:gridCol w:w="4575"/>
        <w:gridCol w:w="3190"/>
      </w:tblGrid>
      <w:tr w:rsidRPr="00EE476E" w:rsidR="0022367F" w:rsidTr="00B5031B">
        <w:trPr>
          <w:cnfStyle w:val="100000000000"/>
          <w:trHeight w:val="433"/>
          <w:jc w:val="center"/>
        </w:trPr>
        <w:tc>
          <w:tcPr>
            <w:cnfStyle w:val="001000000000"/>
            <w:tcW w:w="1339" w:type="dxa"/>
            <w:noWrap/>
            <w:vAlign w:val="center"/>
            <w:hideMark/>
          </w:tcPr>
          <w:p w:rsidRPr="00EE476E" w:rsidR="0022367F" w:rsidP="00DE6FCE" w:rsidRDefault="0022367F">
            <w:pPr>
              <w:jc w:val="center"/>
              <w:rPr>
                <w:rFonts w:ascii="Arial Narrow" w:hAnsi="Arial Narrow" w:eastAsia="Times New Roman" w:cs="Arial"/>
                <w:bCs w:val="false"/>
                <w:sz w:val="22"/>
                <w:szCs w:val="22"/>
                <w:lang w:val="hr-HR" w:eastAsia="hr-HR"/>
              </w:rPr>
            </w:pPr>
            <w:bookmarkStart w:name="_Toc314077457" w:id="84"/>
            <w:bookmarkStart w:name="_Toc451235628" w:id="85"/>
            <w:r w:rsidRPr="00EE476E">
              <w:rPr>
                <w:rFonts w:ascii="Arial Narrow" w:hAnsi="Arial Narrow" w:eastAsia="Times New Roman" w:cs="Arial"/>
                <w:bCs w:val="false"/>
                <w:sz w:val="22"/>
                <w:szCs w:val="22"/>
                <w:lang w:val="hr-HR" w:eastAsia="hr-HR"/>
              </w:rPr>
              <w:t>RB</w:t>
            </w:r>
          </w:p>
        </w:tc>
        <w:tc>
          <w:tcPr>
            <w:tcW w:w="4575" w:type="dxa"/>
            <w:noWrap/>
            <w:vAlign w:val="center"/>
            <w:hideMark/>
          </w:tcPr>
          <w:p w:rsidRPr="00EE476E" w:rsidR="0022367F" w:rsidP="00DE6FCE" w:rsidRDefault="0022367F">
            <w:pPr>
              <w:jc w:val="center"/>
              <w:cnfStyle w:val="100000000000"/>
              <w:rPr>
                <w:rFonts w:ascii="Arial Narrow" w:hAnsi="Arial Narrow" w:eastAsia="Times New Roman" w:cs="Arial"/>
                <w:bCs w:val="false"/>
                <w:sz w:val="22"/>
                <w:szCs w:val="22"/>
                <w:lang w:val="hr-HR" w:eastAsia="hr-HR"/>
              </w:rPr>
            </w:pPr>
            <w:r w:rsidRPr="00EE476E">
              <w:rPr>
                <w:rFonts w:ascii="Arial Narrow" w:hAnsi="Arial Narrow" w:eastAsia="Times New Roman" w:cs="Arial"/>
                <w:bCs w:val="false"/>
                <w:sz w:val="22"/>
                <w:szCs w:val="22"/>
                <w:lang w:val="hr-HR" w:eastAsia="hr-HR"/>
              </w:rPr>
              <w:t>OPIS</w:t>
            </w:r>
          </w:p>
        </w:tc>
        <w:tc>
          <w:tcPr>
            <w:tcW w:w="3190" w:type="dxa"/>
            <w:noWrap/>
            <w:vAlign w:val="center"/>
            <w:hideMark/>
          </w:tcPr>
          <w:p w:rsidRPr="00EE476E" w:rsidR="0022367F" w:rsidP="00DE6FCE" w:rsidRDefault="0022367F">
            <w:pPr>
              <w:jc w:val="center"/>
              <w:cnfStyle w:val="100000000000"/>
              <w:rPr>
                <w:rFonts w:ascii="Arial Narrow" w:hAnsi="Arial Narrow" w:eastAsia="Times New Roman" w:cs="Arial"/>
                <w:bCs w:val="false"/>
                <w:sz w:val="22"/>
                <w:szCs w:val="22"/>
                <w:lang w:val="hr-HR" w:eastAsia="hr-HR"/>
              </w:rPr>
            </w:pPr>
            <w:r w:rsidRPr="00EE476E">
              <w:rPr>
                <w:rFonts w:ascii="Arial Narrow" w:hAnsi="Arial Narrow" w:eastAsia="Times New Roman" w:cs="Arial"/>
                <w:bCs w:val="false"/>
                <w:sz w:val="22"/>
                <w:szCs w:val="22"/>
                <w:lang w:val="hr-HR" w:eastAsia="hr-HR"/>
              </w:rPr>
              <w:t>IZNOS</w:t>
            </w:r>
          </w:p>
        </w:tc>
      </w:tr>
      <w:tr w:rsidRPr="00EE476E" w:rsidR="0022367F" w:rsidTr="00B5031B">
        <w:trPr>
          <w:cnfStyle w:val="000000100000"/>
          <w:trHeight w:val="433"/>
          <w:jc w:val="center"/>
        </w:trPr>
        <w:tc>
          <w:tcPr>
            <w:cnfStyle w:val="001000000000"/>
            <w:tcW w:w="1339" w:type="dxa"/>
            <w:noWrap/>
            <w:vAlign w:val="center"/>
            <w:hideMark/>
          </w:tcPr>
          <w:p w:rsidRPr="00B5031B" w:rsidR="0022367F" w:rsidP="00DE6FCE" w:rsidRDefault="0022367F">
            <w:pPr>
              <w:jc w:val="center"/>
              <w:rPr>
                <w:rFonts w:ascii="Arial Narrow" w:hAnsi="Arial Narrow" w:eastAsia="Times New Roman" w:cs="Arial"/>
                <w:b w:val="false"/>
                <w:color w:val="000000"/>
                <w:sz w:val="22"/>
                <w:szCs w:val="22"/>
                <w:lang w:val="hr-HR" w:eastAsia="hr-HR"/>
              </w:rPr>
            </w:pPr>
            <w:r w:rsidRPr="00B5031B">
              <w:rPr>
                <w:rFonts w:ascii="Arial Narrow" w:hAnsi="Arial Narrow" w:eastAsia="Times New Roman" w:cs="Arial"/>
                <w:b w:val="false"/>
                <w:color w:val="000000"/>
                <w:sz w:val="22"/>
                <w:szCs w:val="22"/>
                <w:lang w:val="hr-HR" w:eastAsia="hr-HR"/>
              </w:rPr>
              <w:t>1</w:t>
            </w:r>
          </w:p>
        </w:tc>
        <w:tc>
          <w:tcPr>
            <w:tcW w:w="4575" w:type="dxa"/>
            <w:noWrap/>
            <w:vAlign w:val="center"/>
            <w:hideMark/>
          </w:tcPr>
          <w:p w:rsidRPr="00EE476E" w:rsidR="0022367F" w:rsidP="00DE6FCE" w:rsidRDefault="0022367F">
            <w:pPr>
              <w:jc w:val="center"/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EE476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Režijski troškovi</w:t>
            </w:r>
          </w:p>
        </w:tc>
        <w:tc>
          <w:tcPr>
            <w:tcW w:w="3190" w:type="dxa"/>
            <w:noWrap/>
            <w:vAlign w:val="center"/>
            <w:hideMark/>
          </w:tcPr>
          <w:p w:rsidRPr="00EE476E" w:rsidR="0022367F" w:rsidP="00DE6FCE" w:rsidRDefault="0022367F">
            <w:pPr>
              <w:jc w:val="center"/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EE476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5.530,00</w:t>
            </w:r>
          </w:p>
        </w:tc>
      </w:tr>
      <w:tr w:rsidRPr="00EE476E" w:rsidR="0022367F" w:rsidTr="00B5031B">
        <w:trPr>
          <w:trHeight w:val="433"/>
          <w:jc w:val="center"/>
        </w:trPr>
        <w:tc>
          <w:tcPr>
            <w:cnfStyle w:val="001000000000"/>
            <w:tcW w:w="1339" w:type="dxa"/>
            <w:noWrap/>
            <w:vAlign w:val="center"/>
            <w:hideMark/>
          </w:tcPr>
          <w:p w:rsidRPr="00B5031B" w:rsidR="0022367F" w:rsidP="00DE6FCE" w:rsidRDefault="0022367F">
            <w:pPr>
              <w:jc w:val="center"/>
              <w:rPr>
                <w:rFonts w:ascii="Arial Narrow" w:hAnsi="Arial Narrow" w:eastAsia="Times New Roman" w:cs="Arial"/>
                <w:b w:val="false"/>
                <w:color w:val="000000"/>
                <w:sz w:val="22"/>
                <w:szCs w:val="22"/>
                <w:lang w:val="hr-HR" w:eastAsia="hr-HR"/>
              </w:rPr>
            </w:pPr>
            <w:r w:rsidRPr="00B5031B">
              <w:rPr>
                <w:rFonts w:ascii="Arial Narrow" w:hAnsi="Arial Narrow" w:eastAsia="Times New Roman" w:cs="Arial"/>
                <w:b w:val="false"/>
                <w:color w:val="000000"/>
                <w:sz w:val="22"/>
                <w:szCs w:val="22"/>
                <w:lang w:val="hr-HR" w:eastAsia="hr-HR"/>
              </w:rPr>
              <w:t>2</w:t>
            </w:r>
          </w:p>
        </w:tc>
        <w:tc>
          <w:tcPr>
            <w:tcW w:w="4575" w:type="dxa"/>
            <w:noWrap/>
            <w:vAlign w:val="center"/>
            <w:hideMark/>
          </w:tcPr>
          <w:p w:rsidRPr="00EE476E" w:rsidR="0022367F" w:rsidP="00DE6FCE" w:rsidRDefault="0022367F">
            <w:pPr>
              <w:jc w:val="center"/>
              <w:cnfStyle w:val="0000000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EE476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Bruto plaće</w:t>
            </w:r>
          </w:p>
        </w:tc>
        <w:tc>
          <w:tcPr>
            <w:tcW w:w="3190" w:type="dxa"/>
            <w:noWrap/>
            <w:vAlign w:val="center"/>
            <w:hideMark/>
          </w:tcPr>
          <w:p w:rsidRPr="00EE476E" w:rsidR="0022367F" w:rsidP="00DE6FCE" w:rsidRDefault="0022367F">
            <w:pPr>
              <w:jc w:val="center"/>
              <w:cnfStyle w:val="0000000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EE476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17.550,00</w:t>
            </w:r>
          </w:p>
        </w:tc>
      </w:tr>
      <w:tr w:rsidRPr="00EE476E" w:rsidR="0022367F" w:rsidTr="00B5031B">
        <w:trPr>
          <w:cnfStyle w:val="000000100000"/>
          <w:trHeight w:val="433"/>
          <w:jc w:val="center"/>
        </w:trPr>
        <w:tc>
          <w:tcPr>
            <w:cnfStyle w:val="001000000000"/>
            <w:tcW w:w="1339" w:type="dxa"/>
            <w:noWrap/>
            <w:vAlign w:val="center"/>
            <w:hideMark/>
          </w:tcPr>
          <w:p w:rsidRPr="00B5031B" w:rsidR="0022367F" w:rsidP="00DE6FCE" w:rsidRDefault="0022367F">
            <w:pPr>
              <w:jc w:val="center"/>
              <w:rPr>
                <w:rFonts w:ascii="Arial Narrow" w:hAnsi="Arial Narrow" w:eastAsia="Times New Roman" w:cs="Arial"/>
                <w:b w:val="false"/>
                <w:color w:val="000000"/>
                <w:sz w:val="22"/>
                <w:szCs w:val="22"/>
                <w:lang w:val="hr-HR" w:eastAsia="hr-HR"/>
              </w:rPr>
            </w:pPr>
            <w:r w:rsidRPr="00B5031B">
              <w:rPr>
                <w:rFonts w:ascii="Arial Narrow" w:hAnsi="Arial Narrow" w:eastAsia="Times New Roman" w:cs="Arial"/>
                <w:b w:val="false"/>
                <w:color w:val="000000"/>
                <w:sz w:val="22"/>
                <w:szCs w:val="22"/>
                <w:lang w:val="hr-HR" w:eastAsia="hr-HR"/>
              </w:rPr>
              <w:t>3</w:t>
            </w:r>
          </w:p>
        </w:tc>
        <w:tc>
          <w:tcPr>
            <w:tcW w:w="4575" w:type="dxa"/>
            <w:noWrap/>
            <w:vAlign w:val="center"/>
            <w:hideMark/>
          </w:tcPr>
          <w:p w:rsidRPr="00EE476E" w:rsidR="0022367F" w:rsidP="00DE6FCE" w:rsidRDefault="0022367F">
            <w:pPr>
              <w:jc w:val="center"/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EE476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Ostali troškovi</w:t>
            </w:r>
          </w:p>
        </w:tc>
        <w:tc>
          <w:tcPr>
            <w:tcW w:w="3190" w:type="dxa"/>
            <w:noWrap/>
            <w:vAlign w:val="center"/>
            <w:hideMark/>
          </w:tcPr>
          <w:p w:rsidRPr="00EE476E" w:rsidR="0022367F" w:rsidP="00DE6FCE" w:rsidRDefault="0022367F">
            <w:pPr>
              <w:jc w:val="center"/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EE476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3.860,00</w:t>
            </w:r>
          </w:p>
        </w:tc>
      </w:tr>
      <w:tr w:rsidRPr="00EE476E" w:rsidR="0022367F" w:rsidTr="00B5031B">
        <w:trPr>
          <w:trHeight w:val="454"/>
          <w:jc w:val="center"/>
        </w:trPr>
        <w:tc>
          <w:tcPr>
            <w:cnfStyle w:val="001000000000"/>
            <w:tcW w:w="1339" w:type="dxa"/>
            <w:noWrap/>
            <w:vAlign w:val="center"/>
            <w:hideMark/>
          </w:tcPr>
          <w:p w:rsidRPr="00EE476E" w:rsidR="0022367F" w:rsidP="00DE6FCE" w:rsidRDefault="0022367F">
            <w:pPr>
              <w:jc w:val="center"/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</w:pPr>
          </w:p>
        </w:tc>
        <w:tc>
          <w:tcPr>
            <w:tcW w:w="4575" w:type="dxa"/>
            <w:noWrap/>
            <w:vAlign w:val="center"/>
            <w:hideMark/>
          </w:tcPr>
          <w:p w:rsidRPr="00EE476E" w:rsidR="0022367F" w:rsidP="00DE6FCE" w:rsidRDefault="00EF4592">
            <w:pPr>
              <w:jc w:val="center"/>
              <w:cnfStyle w:val="000000000000"/>
              <w:rPr>
                <w:rFonts w:ascii="Arial Narrow" w:hAnsi="Arial Narrow" w:eastAsia="Times New Roman" w:cs="Arial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ascii="Arial Narrow" w:hAnsi="Arial Narrow" w:eastAsia="Times New Roman" w:cs="Arial"/>
                <w:b/>
                <w:bCs/>
                <w:sz w:val="22"/>
                <w:szCs w:val="22"/>
                <w:lang w:val="hr-HR" w:eastAsia="hr-HR"/>
              </w:rPr>
              <w:t>UKUPNO</w:t>
            </w:r>
            <w:r w:rsidRPr="00EE476E" w:rsidR="0022367F">
              <w:rPr>
                <w:rFonts w:ascii="Arial Narrow" w:hAnsi="Arial Narrow" w:eastAsia="Times New Roman" w:cs="Arial"/>
                <w:b/>
                <w:bCs/>
                <w:sz w:val="22"/>
                <w:szCs w:val="22"/>
                <w:lang w:val="hr-HR" w:eastAsia="hr-HR"/>
              </w:rPr>
              <w:t>:</w:t>
            </w:r>
          </w:p>
        </w:tc>
        <w:tc>
          <w:tcPr>
            <w:tcW w:w="3190" w:type="dxa"/>
            <w:noWrap/>
            <w:vAlign w:val="center"/>
            <w:hideMark/>
          </w:tcPr>
          <w:p w:rsidRPr="00EE476E" w:rsidR="0022367F" w:rsidP="00DE6FCE" w:rsidRDefault="0022367F">
            <w:pPr>
              <w:jc w:val="center"/>
              <w:cnfStyle w:val="000000000000"/>
              <w:rPr>
                <w:rFonts w:ascii="Arial Narrow" w:hAnsi="Arial Narrow" w:eastAsia="Times New Roman" w:cs="Arial"/>
                <w:b/>
                <w:bCs/>
                <w:sz w:val="22"/>
                <w:szCs w:val="22"/>
                <w:lang w:val="hr-HR" w:eastAsia="hr-HR"/>
              </w:rPr>
            </w:pPr>
            <w:r w:rsidRPr="00EE476E">
              <w:rPr>
                <w:rFonts w:ascii="Arial Narrow" w:hAnsi="Arial Narrow" w:eastAsia="Times New Roman" w:cs="Arial"/>
                <w:b/>
                <w:bCs/>
                <w:sz w:val="22"/>
                <w:szCs w:val="22"/>
                <w:lang w:val="hr-HR" w:eastAsia="hr-HR"/>
              </w:rPr>
              <w:t>26.940,00</w:t>
            </w:r>
          </w:p>
        </w:tc>
      </w:tr>
    </w:tbl>
    <w:p w:rsidR="00DF19B9" w:rsidP="00EE476E" w:rsidRDefault="00DF19B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</w:rPr>
      </w:pPr>
    </w:p>
    <w:p w:rsidRPr="000807BB" w:rsidR="00EE476E" w:rsidP="00EE476E" w:rsidRDefault="00EE476E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</w:rPr>
      </w:pPr>
      <w:r w:rsidRPr="000807BB">
        <w:rPr>
          <w:rFonts w:ascii="Arial Narrow" w:hAnsi="Arial Narrow" w:cs="Arial"/>
          <w:i/>
          <w:sz w:val="24"/>
          <w:szCs w:val="24"/>
        </w:rPr>
        <w:t>Minimalni mjese</w:t>
      </w:r>
      <w:r w:rsidRPr="000807BB">
        <w:rPr>
          <w:rFonts w:ascii="Arial Narrow" w:hAnsi="Arial Narrow" w:cs="Calibri"/>
          <w:i/>
          <w:sz w:val="24"/>
          <w:szCs w:val="24"/>
        </w:rPr>
        <w:t>č</w:t>
      </w:r>
      <w:r w:rsidRPr="000807BB">
        <w:rPr>
          <w:rFonts w:ascii="Arial Narrow" w:hAnsi="Arial Narrow" w:cs="Arial"/>
          <w:i/>
          <w:sz w:val="24"/>
          <w:szCs w:val="24"/>
        </w:rPr>
        <w:t>ni tro</w:t>
      </w:r>
      <w:r w:rsidRPr="000807BB">
        <w:rPr>
          <w:rFonts w:ascii="Arial Narrow" w:hAnsi="Arial Narrow" w:cs="Lucida Sans"/>
          <w:i/>
          <w:sz w:val="24"/>
          <w:szCs w:val="24"/>
        </w:rPr>
        <w:t>š</w:t>
      </w:r>
      <w:r w:rsidRPr="000807BB">
        <w:rPr>
          <w:rFonts w:ascii="Arial Narrow" w:hAnsi="Arial Narrow" w:cs="Arial"/>
          <w:i/>
          <w:sz w:val="24"/>
          <w:szCs w:val="24"/>
        </w:rPr>
        <w:t>kovi</w:t>
      </w:r>
    </w:p>
    <w:p w:rsidRPr="000807BB" w:rsidR="00A12DF3" w:rsidP="000807BB" w:rsidRDefault="00891931">
      <w:pPr>
        <w:tabs>
          <w:tab w:val="left" w:pos="6090"/>
          <w:tab w:val="center" w:pos="6993"/>
        </w:tabs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ab/>
      </w:r>
      <w:r w:rsidRPr="000807BB" w:rsidR="00113E14">
        <w:rPr>
          <w:rFonts w:ascii="Arial Narrow" w:hAnsi="Arial Narrow" w:cs="Arial"/>
          <w:sz w:val="24"/>
          <w:szCs w:val="24"/>
        </w:rPr>
        <w:t xml:space="preserve"> </w:t>
      </w:r>
      <w:r w:rsidRPr="000807BB" w:rsidR="00477740">
        <w:rPr>
          <w:rFonts w:ascii="Arial Narrow" w:hAnsi="Arial Narrow" w:cs="Arial"/>
          <w:sz w:val="24"/>
          <w:szCs w:val="24"/>
        </w:rPr>
        <w:br w:type="page"/>
      </w:r>
    </w:p>
    <w:p w:rsidRPr="003F2A8E" w:rsidR="00893EC0" w:rsidP="000E16F3" w:rsidRDefault="003A6472">
      <w:pPr>
        <w:pStyle w:val="Naslov1"/>
        <w:rPr>
          <w:color w:val="DE6A5C" w:themeColor="accent2" w:themeTint="99"/>
        </w:rPr>
      </w:pPr>
      <w:bookmarkStart w:name="_Toc472012460" w:id="86"/>
      <w:bookmarkStart w:name="_Toc477898308" w:id="87"/>
      <w:bookmarkStart w:name="_Toc522797253" w:id="88"/>
      <w:bookmarkStart w:name="_Toc526407788" w:id="89"/>
      <w:r w:rsidRPr="003F2A8E">
        <w:rPr>
          <w:color w:val="DE6A5C" w:themeColor="accent2" w:themeTint="99"/>
        </w:rPr>
        <w:lastRenderedPageBreak/>
        <w:t xml:space="preserve">6. PLANIRANA BILANCA </w:t>
      </w:r>
      <w:r w:rsidRPr="003F2A8E" w:rsidR="005B2823">
        <w:rPr>
          <w:color w:val="DE6A5C" w:themeColor="accent2" w:themeTint="99"/>
        </w:rPr>
        <w:t>NA ZADNJI DAN PETOGODIŠNJEG</w:t>
      </w:r>
      <w:bookmarkEnd w:id="86"/>
      <w:bookmarkEnd w:id="87"/>
      <w:r w:rsidRPr="003F2A8E" w:rsidR="00D03507">
        <w:rPr>
          <w:color w:val="DE6A5C" w:themeColor="accent2" w:themeTint="99"/>
        </w:rPr>
        <w:t xml:space="preserve"> </w:t>
      </w:r>
      <w:bookmarkStart w:name="_Toc472012461" w:id="90"/>
      <w:bookmarkStart w:name="_Toc477898309" w:id="91"/>
      <w:r w:rsidRPr="003F2A8E" w:rsidR="005B2823">
        <w:rPr>
          <w:color w:val="DE6A5C" w:themeColor="accent2" w:themeTint="99"/>
        </w:rPr>
        <w:t>RAZDOBLJA</w:t>
      </w:r>
      <w:bookmarkEnd w:id="84"/>
      <w:bookmarkEnd w:id="85"/>
      <w:bookmarkEnd w:id="88"/>
      <w:bookmarkEnd w:id="89"/>
      <w:bookmarkEnd w:id="90"/>
      <w:bookmarkEnd w:id="91"/>
    </w:p>
    <w:p w:rsidRPr="000807BB" w:rsidR="00D90BE8" w:rsidP="000807BB" w:rsidRDefault="00D90BE8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Pr="000807BB" w:rsidR="00D90BE8" w:rsidP="000807BB" w:rsidRDefault="00D90BE8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Pr="000807BB" w:rsidR="009F4214" w:rsidP="000807BB" w:rsidRDefault="00862559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Tvrtk</w:t>
      </w:r>
      <w:r w:rsidRPr="000807BB" w:rsidR="006A2BCB">
        <w:rPr>
          <w:rFonts w:ascii="Arial Narrow" w:hAnsi="Arial Narrow" w:cs="Arial"/>
          <w:sz w:val="24"/>
          <w:szCs w:val="24"/>
        </w:rPr>
        <w:t>a</w:t>
      </w:r>
      <w:r w:rsidRPr="000807BB" w:rsidR="00613D7A">
        <w:rPr>
          <w:rFonts w:ascii="Arial Narrow" w:hAnsi="Arial Narrow" w:cs="Arial"/>
          <w:sz w:val="24"/>
          <w:szCs w:val="24"/>
        </w:rPr>
        <w:t xml:space="preserve"> </w:t>
      </w:r>
      <w:r w:rsidRPr="000807BB" w:rsidR="00613D7A">
        <w:rPr>
          <w:rFonts w:ascii="Arial Narrow" w:hAnsi="Arial Narrow" w:cs="Calibri"/>
          <w:sz w:val="24"/>
          <w:szCs w:val="24"/>
        </w:rPr>
        <w:t>ć</w:t>
      </w:r>
      <w:r w:rsidRPr="000807BB" w:rsidR="00613D7A">
        <w:rPr>
          <w:rFonts w:ascii="Arial Narrow" w:hAnsi="Arial Narrow" w:cs="Arial"/>
          <w:sz w:val="24"/>
          <w:szCs w:val="24"/>
        </w:rPr>
        <w:t>e</w:t>
      </w:r>
      <w:r w:rsidRPr="000807BB" w:rsidR="00D93333">
        <w:rPr>
          <w:rFonts w:ascii="Arial Narrow" w:hAnsi="Arial Narrow" w:cs="Arial"/>
          <w:sz w:val="24"/>
          <w:szCs w:val="24"/>
        </w:rPr>
        <w:t xml:space="preserve"> ostvarenjem navedenog</w:t>
      </w:r>
      <w:r w:rsidR="00033802">
        <w:rPr>
          <w:rFonts w:ascii="Arial Narrow" w:hAnsi="Arial Narrow" w:cs="Arial"/>
          <w:sz w:val="24"/>
          <w:szCs w:val="24"/>
        </w:rPr>
        <w:t xml:space="preserve"> Plana</w:t>
      </w:r>
      <w:r w:rsidRPr="000807BB" w:rsidR="004E2B48">
        <w:rPr>
          <w:rFonts w:ascii="Arial Narrow" w:hAnsi="Arial Narrow" w:cs="Arial"/>
          <w:sz w:val="24"/>
          <w:szCs w:val="24"/>
        </w:rPr>
        <w:t xml:space="preserve"> restrukturiranja biti dovedena</w:t>
      </w:r>
      <w:r w:rsidRPr="000807BB" w:rsidR="00D93333">
        <w:rPr>
          <w:rFonts w:ascii="Arial Narrow" w:hAnsi="Arial Narrow" w:cs="Arial"/>
          <w:sz w:val="24"/>
          <w:szCs w:val="24"/>
        </w:rPr>
        <w:t xml:space="preserve"> u stanje stabilnog, odr</w:t>
      </w:r>
      <w:r w:rsidRPr="000807BB" w:rsidR="00D93333">
        <w:rPr>
          <w:rFonts w:ascii="Arial Narrow" w:hAnsi="Arial Narrow" w:cs="Calibri"/>
          <w:sz w:val="24"/>
          <w:szCs w:val="24"/>
        </w:rPr>
        <w:t>ž</w:t>
      </w:r>
      <w:r w:rsidRPr="000807BB" w:rsidR="00D93333">
        <w:rPr>
          <w:rFonts w:ascii="Arial Narrow" w:hAnsi="Arial Narrow" w:cs="Arial"/>
          <w:sz w:val="24"/>
          <w:szCs w:val="24"/>
        </w:rPr>
        <w:t>ivog i neograni</w:t>
      </w:r>
      <w:r w:rsidRPr="000807BB" w:rsidR="00D93333">
        <w:rPr>
          <w:rFonts w:ascii="Arial Narrow" w:hAnsi="Arial Narrow" w:cs="Calibri"/>
          <w:sz w:val="24"/>
          <w:szCs w:val="24"/>
        </w:rPr>
        <w:t>č</w:t>
      </w:r>
      <w:r w:rsidRPr="000807BB" w:rsidR="00D93333">
        <w:rPr>
          <w:rFonts w:ascii="Arial Narrow" w:hAnsi="Arial Narrow" w:cs="Arial"/>
          <w:sz w:val="24"/>
          <w:szCs w:val="24"/>
        </w:rPr>
        <w:t xml:space="preserve">enog poslovanja, sa stanjem obveza kako </w:t>
      </w:r>
      <w:r w:rsidRPr="000807BB" w:rsidR="001E3FB9">
        <w:rPr>
          <w:rFonts w:ascii="Arial Narrow" w:hAnsi="Arial Narrow" w:cs="Arial"/>
          <w:sz w:val="24"/>
          <w:szCs w:val="24"/>
        </w:rPr>
        <w:t>je prikazano u  Bilanci na dan 31</w:t>
      </w:r>
      <w:r w:rsidRPr="000807BB" w:rsidR="00D93333">
        <w:rPr>
          <w:rFonts w:ascii="Arial Narrow" w:hAnsi="Arial Narrow" w:cs="Arial"/>
          <w:sz w:val="24"/>
          <w:szCs w:val="24"/>
        </w:rPr>
        <w:t>.</w:t>
      </w:r>
      <w:r w:rsidRPr="000807BB" w:rsidR="001E3FB9">
        <w:rPr>
          <w:rFonts w:ascii="Arial Narrow" w:hAnsi="Arial Narrow" w:cs="Arial"/>
          <w:sz w:val="24"/>
          <w:szCs w:val="24"/>
        </w:rPr>
        <w:t>1</w:t>
      </w:r>
      <w:r w:rsidRPr="000807BB" w:rsidR="002C742F">
        <w:rPr>
          <w:rFonts w:ascii="Arial Narrow" w:hAnsi="Arial Narrow" w:cs="Arial"/>
          <w:sz w:val="24"/>
          <w:szCs w:val="24"/>
        </w:rPr>
        <w:t>2</w:t>
      </w:r>
      <w:r w:rsidRPr="000807BB" w:rsidR="00D93333">
        <w:rPr>
          <w:rFonts w:ascii="Arial Narrow" w:hAnsi="Arial Narrow" w:cs="Arial"/>
          <w:sz w:val="24"/>
          <w:szCs w:val="24"/>
        </w:rPr>
        <w:t>.</w:t>
      </w:r>
      <w:r w:rsidRPr="000807BB" w:rsidR="00397EEF">
        <w:rPr>
          <w:rFonts w:ascii="Arial Narrow" w:hAnsi="Arial Narrow" w:cs="Arial"/>
          <w:sz w:val="24"/>
          <w:szCs w:val="24"/>
        </w:rPr>
        <w:t>202</w:t>
      </w:r>
      <w:r w:rsidRPr="000807BB" w:rsidR="001E3FB9">
        <w:rPr>
          <w:rFonts w:ascii="Arial Narrow" w:hAnsi="Arial Narrow" w:cs="Arial"/>
          <w:sz w:val="24"/>
          <w:szCs w:val="24"/>
        </w:rPr>
        <w:t>3</w:t>
      </w:r>
      <w:r w:rsidRPr="000807BB" w:rsidR="00D41EF7">
        <w:rPr>
          <w:rFonts w:ascii="Arial Narrow" w:hAnsi="Arial Narrow" w:cs="Arial"/>
          <w:sz w:val="24"/>
          <w:szCs w:val="24"/>
        </w:rPr>
        <w:t xml:space="preserve">. godine, </w:t>
      </w:r>
      <w:r w:rsidRPr="000807BB" w:rsidR="00712F4A">
        <w:rPr>
          <w:rFonts w:ascii="Arial Narrow" w:hAnsi="Arial Narrow" w:cs="Arial"/>
          <w:sz w:val="24"/>
          <w:szCs w:val="24"/>
        </w:rPr>
        <w:t>kao zadnjeg dana za koji</w:t>
      </w:r>
      <w:r w:rsidRPr="000807BB" w:rsidR="00D93333">
        <w:rPr>
          <w:rFonts w:ascii="Arial Narrow" w:hAnsi="Arial Narrow" w:cs="Arial"/>
          <w:sz w:val="24"/>
          <w:szCs w:val="24"/>
        </w:rPr>
        <w:t xml:space="preserve"> je sastavljen plan.</w:t>
      </w:r>
    </w:p>
    <w:p w:rsidRPr="000807BB" w:rsidR="00B971C1" w:rsidP="000807BB" w:rsidRDefault="00B971C1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bookmarkStart w:name="_Toc472012462" w:id="92"/>
      <w:bookmarkStart w:name="_Toc477898310" w:id="93"/>
      <w:bookmarkStart w:name="_Toc314077459" w:id="94"/>
      <w:bookmarkStart w:name="_Toc451235629" w:id="95"/>
    </w:p>
    <w:p w:rsidRPr="000807BB" w:rsidR="000D6A14" w:rsidP="000807BB" w:rsidRDefault="000D6A14">
      <w:pPr>
        <w:spacing w:after="0" w:line="360" w:lineRule="auto"/>
        <w:contextualSpacing/>
        <w:jc w:val="both"/>
        <w:rPr>
          <w:rFonts w:ascii="Arial Narrow" w:hAnsi="Arial Narrow" w:eastAsia="Times New Roman" w:cs="Arial"/>
          <w:b/>
          <w:color w:val="D34817" w:themeColor="accent1"/>
          <w:sz w:val="24"/>
          <w:szCs w:val="24"/>
          <w:lang w:val="hr-HR"/>
        </w:rPr>
      </w:pPr>
    </w:p>
    <w:tbl>
      <w:tblPr>
        <w:tblStyle w:val="ListTable1LightAccent6"/>
        <w:tblW w:w="9064" w:type="dxa"/>
        <w:jc w:val="center"/>
        <w:tblLook w:firstRow="1" w:lastRow="0" w:firstColumn="1" w:lastColumn="0" w:noHBand="0" w:noVBand="1" w:val="04A0"/>
      </w:tblPr>
      <w:tblGrid>
        <w:gridCol w:w="4411"/>
        <w:gridCol w:w="1960"/>
        <w:gridCol w:w="2693"/>
      </w:tblGrid>
      <w:tr w:rsidRPr="00EE476E" w:rsidR="00C1224A" w:rsidTr="003214BC">
        <w:trPr>
          <w:cnfStyle w:val="100000000000"/>
          <w:trHeight w:val="179"/>
          <w:jc w:val="center"/>
        </w:trPr>
        <w:tc>
          <w:tcPr>
            <w:cnfStyle w:val="001000000000"/>
            <w:tcW w:w="4411" w:type="dxa"/>
            <w:noWrap/>
            <w:vAlign w:val="center"/>
            <w:hideMark/>
          </w:tcPr>
          <w:p w:rsidRPr="00EE476E" w:rsidR="00C1224A" w:rsidP="00DE6FCE" w:rsidRDefault="00C1224A">
            <w:pPr>
              <w:jc w:val="center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EE476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POZICIJA</w:t>
            </w:r>
          </w:p>
        </w:tc>
        <w:tc>
          <w:tcPr>
            <w:tcW w:w="1960" w:type="dxa"/>
            <w:noWrap/>
            <w:vAlign w:val="center"/>
            <w:hideMark/>
          </w:tcPr>
          <w:p w:rsidRPr="00EE476E" w:rsidR="00C1224A" w:rsidP="00DE6FCE" w:rsidRDefault="00C1224A">
            <w:pPr>
              <w:jc w:val="center"/>
              <w:cnfStyle w:val="1000000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EE476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28.02.2018.</w:t>
            </w:r>
          </w:p>
        </w:tc>
        <w:tc>
          <w:tcPr>
            <w:tcW w:w="2693" w:type="dxa"/>
            <w:noWrap/>
            <w:vAlign w:val="center"/>
            <w:hideMark/>
          </w:tcPr>
          <w:p w:rsidRPr="00EE476E" w:rsidR="00C1224A" w:rsidP="00DE6FCE" w:rsidRDefault="00C1224A">
            <w:pPr>
              <w:jc w:val="center"/>
              <w:cnfStyle w:val="1000000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EE476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31.12.2023.</w:t>
            </w:r>
          </w:p>
        </w:tc>
      </w:tr>
      <w:tr w:rsidRPr="00EE476E" w:rsidR="00C1224A" w:rsidTr="003214BC">
        <w:trPr>
          <w:cnfStyle w:val="000000100000"/>
          <w:trHeight w:val="557"/>
          <w:jc w:val="center"/>
        </w:trPr>
        <w:tc>
          <w:tcPr>
            <w:cnfStyle w:val="001000000000"/>
            <w:tcW w:w="4411" w:type="dxa"/>
            <w:vAlign w:val="center"/>
            <w:hideMark/>
          </w:tcPr>
          <w:p w:rsidRPr="00EE476E" w:rsidR="00C1224A" w:rsidP="00DE6FCE" w:rsidRDefault="00C1224A">
            <w:pPr>
              <w:rPr>
                <w:rFonts w:ascii="Arial Narrow" w:hAnsi="Arial Narrow" w:eastAsia="Times New Roman" w:cs="Arial"/>
                <w:b w:val="false"/>
                <w:sz w:val="22"/>
                <w:szCs w:val="22"/>
                <w:lang w:val="hr-HR" w:eastAsia="hr-HR"/>
              </w:rPr>
            </w:pPr>
            <w:r w:rsidRPr="00EE476E">
              <w:rPr>
                <w:rFonts w:ascii="Arial Narrow" w:hAnsi="Arial Narrow" w:eastAsia="Times New Roman" w:cs="Arial"/>
                <w:b w:val="false"/>
                <w:sz w:val="22"/>
                <w:szCs w:val="22"/>
                <w:lang w:val="hr-HR" w:eastAsia="hr-HR"/>
              </w:rPr>
              <w:t>1. Obveze za zajmove, depozite i slično</w:t>
            </w:r>
          </w:p>
        </w:tc>
        <w:tc>
          <w:tcPr>
            <w:tcW w:w="1960" w:type="dxa"/>
            <w:noWrap/>
            <w:vAlign w:val="center"/>
            <w:hideMark/>
          </w:tcPr>
          <w:p w:rsidRPr="00EE476E" w:rsidR="00C1224A" w:rsidP="00DE6FCE" w:rsidRDefault="00C1224A">
            <w:pPr>
              <w:jc w:val="right"/>
              <w:cnfStyle w:val="0000001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EE476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91.358</w:t>
            </w:r>
          </w:p>
        </w:tc>
        <w:tc>
          <w:tcPr>
            <w:tcW w:w="2693" w:type="dxa"/>
            <w:noWrap/>
            <w:vAlign w:val="center"/>
            <w:hideMark/>
          </w:tcPr>
          <w:p w:rsidRPr="00EE476E" w:rsidR="00C1224A" w:rsidP="00DE6FCE" w:rsidRDefault="00C1224A">
            <w:pPr>
              <w:jc w:val="right"/>
              <w:cnfStyle w:val="0000001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EE476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52.638</w:t>
            </w:r>
          </w:p>
        </w:tc>
      </w:tr>
      <w:tr w:rsidRPr="00EE476E" w:rsidR="00C1224A" w:rsidTr="003214BC">
        <w:trPr>
          <w:trHeight w:val="417"/>
          <w:jc w:val="center"/>
        </w:trPr>
        <w:tc>
          <w:tcPr>
            <w:cnfStyle w:val="001000000000"/>
            <w:tcW w:w="4411" w:type="dxa"/>
            <w:vAlign w:val="center"/>
            <w:hideMark/>
          </w:tcPr>
          <w:p w:rsidRPr="00EE476E" w:rsidR="00C1224A" w:rsidP="00DE6FCE" w:rsidRDefault="00C1224A">
            <w:pPr>
              <w:rPr>
                <w:rFonts w:ascii="Arial Narrow" w:hAnsi="Arial Narrow" w:eastAsia="Times New Roman" w:cs="Arial"/>
                <w:b w:val="false"/>
                <w:sz w:val="22"/>
                <w:szCs w:val="22"/>
                <w:lang w:val="hr-HR" w:eastAsia="hr-HR"/>
              </w:rPr>
            </w:pPr>
            <w:r w:rsidRPr="00EE476E">
              <w:rPr>
                <w:rFonts w:ascii="Arial Narrow" w:hAnsi="Arial Narrow" w:eastAsia="Times New Roman" w:cs="Arial"/>
                <w:b w:val="false"/>
                <w:sz w:val="22"/>
                <w:szCs w:val="22"/>
                <w:lang w:val="hr-HR" w:eastAsia="hr-HR"/>
              </w:rPr>
              <w:t>2. Obveze prema zaposlenicima</w:t>
            </w:r>
          </w:p>
        </w:tc>
        <w:tc>
          <w:tcPr>
            <w:tcW w:w="1960" w:type="dxa"/>
            <w:noWrap/>
            <w:vAlign w:val="center"/>
            <w:hideMark/>
          </w:tcPr>
          <w:p w:rsidRPr="00EE476E" w:rsidR="00C1224A" w:rsidP="00DE6FCE" w:rsidRDefault="00C1224A">
            <w:pPr>
              <w:jc w:val="right"/>
              <w:cnfStyle w:val="0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EE476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142.317</w:t>
            </w:r>
          </w:p>
        </w:tc>
        <w:tc>
          <w:tcPr>
            <w:tcW w:w="2693" w:type="dxa"/>
            <w:noWrap/>
            <w:vAlign w:val="center"/>
            <w:hideMark/>
          </w:tcPr>
          <w:p w:rsidRPr="00EE476E" w:rsidR="00C1224A" w:rsidP="00DE6FCE" w:rsidRDefault="00C1224A">
            <w:pPr>
              <w:jc w:val="right"/>
              <w:cnfStyle w:val="0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EE476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0</w:t>
            </w:r>
          </w:p>
        </w:tc>
      </w:tr>
      <w:tr w:rsidRPr="00EE476E" w:rsidR="00C1224A" w:rsidTr="003214BC">
        <w:trPr>
          <w:cnfStyle w:val="000000100000"/>
          <w:trHeight w:val="697"/>
          <w:jc w:val="center"/>
        </w:trPr>
        <w:tc>
          <w:tcPr>
            <w:cnfStyle w:val="001000000000"/>
            <w:tcW w:w="4411" w:type="dxa"/>
            <w:vAlign w:val="center"/>
            <w:hideMark/>
          </w:tcPr>
          <w:p w:rsidRPr="00EE476E" w:rsidR="00C1224A" w:rsidP="00DE6FCE" w:rsidRDefault="00C1224A">
            <w:pPr>
              <w:rPr>
                <w:rFonts w:ascii="Arial Narrow" w:hAnsi="Arial Narrow" w:eastAsia="Times New Roman" w:cs="Arial"/>
                <w:b w:val="false"/>
                <w:sz w:val="22"/>
                <w:szCs w:val="22"/>
                <w:lang w:val="hr-HR" w:eastAsia="hr-HR"/>
              </w:rPr>
            </w:pPr>
            <w:r w:rsidRPr="00EE476E">
              <w:rPr>
                <w:rFonts w:ascii="Arial Narrow" w:hAnsi="Arial Narrow" w:eastAsia="Times New Roman" w:cs="Arial"/>
                <w:b w:val="false"/>
                <w:sz w:val="22"/>
                <w:szCs w:val="22"/>
                <w:lang w:val="hr-HR" w:eastAsia="hr-HR"/>
              </w:rPr>
              <w:t>3. Obveze  za poreze, doprinose i sličana davanja</w:t>
            </w:r>
          </w:p>
        </w:tc>
        <w:tc>
          <w:tcPr>
            <w:tcW w:w="1960" w:type="dxa"/>
            <w:noWrap/>
            <w:vAlign w:val="center"/>
            <w:hideMark/>
          </w:tcPr>
          <w:p w:rsidRPr="00EE476E" w:rsidR="00C1224A" w:rsidP="00DE6FCE" w:rsidRDefault="00C1224A">
            <w:pPr>
              <w:jc w:val="right"/>
              <w:cnfStyle w:val="0000001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EE476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326.140</w:t>
            </w:r>
          </w:p>
        </w:tc>
        <w:tc>
          <w:tcPr>
            <w:tcW w:w="2693" w:type="dxa"/>
            <w:noWrap/>
            <w:vAlign w:val="center"/>
            <w:hideMark/>
          </w:tcPr>
          <w:p w:rsidRPr="00EE476E" w:rsidR="00C1224A" w:rsidP="00DE6FCE" w:rsidRDefault="00C1224A">
            <w:pPr>
              <w:jc w:val="right"/>
              <w:cnfStyle w:val="0000001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EE476E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13.500</w:t>
            </w:r>
          </w:p>
        </w:tc>
      </w:tr>
      <w:tr w:rsidRPr="00EE476E" w:rsidR="00C1224A" w:rsidTr="003214BC">
        <w:trPr>
          <w:trHeight w:val="179"/>
          <w:jc w:val="center"/>
        </w:trPr>
        <w:tc>
          <w:tcPr>
            <w:cnfStyle w:val="001000000000"/>
            <w:tcW w:w="4411" w:type="dxa"/>
            <w:noWrap/>
            <w:vAlign w:val="center"/>
            <w:hideMark/>
          </w:tcPr>
          <w:p w:rsidRPr="00EE476E" w:rsidR="00C1224A" w:rsidP="00DE6FCE" w:rsidRDefault="00C1224A">
            <w:pPr>
              <w:jc w:val="center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EE476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UKUPNO</w:t>
            </w:r>
            <w:r w:rsidR="00DE6FCE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:</w:t>
            </w:r>
          </w:p>
        </w:tc>
        <w:tc>
          <w:tcPr>
            <w:tcW w:w="1960" w:type="dxa"/>
            <w:noWrap/>
            <w:vAlign w:val="center"/>
            <w:hideMark/>
          </w:tcPr>
          <w:p w:rsidRPr="00EE476E" w:rsidR="00C1224A" w:rsidP="00DE6FCE" w:rsidRDefault="00C1224A">
            <w:pPr>
              <w:jc w:val="right"/>
              <w:cnfStyle w:val="000000000000"/>
              <w:rPr>
                <w:rFonts w:ascii="Arial Narrow" w:hAnsi="Arial Narrow" w:eastAsia="Times New Roman" w:cs="Arial"/>
                <w:b/>
                <w:color w:val="000000"/>
                <w:sz w:val="22"/>
                <w:szCs w:val="22"/>
                <w:lang w:val="hr-HR" w:eastAsia="hr-HR"/>
              </w:rPr>
            </w:pPr>
            <w:r w:rsidRPr="00EE476E">
              <w:rPr>
                <w:rFonts w:ascii="Arial Narrow" w:hAnsi="Arial Narrow" w:eastAsia="Times New Roman" w:cs="Arial"/>
                <w:b/>
                <w:color w:val="000000"/>
                <w:sz w:val="22"/>
                <w:szCs w:val="22"/>
                <w:lang w:val="hr-HR" w:eastAsia="hr-HR"/>
              </w:rPr>
              <w:t>559.815</w:t>
            </w:r>
          </w:p>
        </w:tc>
        <w:tc>
          <w:tcPr>
            <w:tcW w:w="2693" w:type="dxa"/>
            <w:noWrap/>
            <w:vAlign w:val="center"/>
            <w:hideMark/>
          </w:tcPr>
          <w:p w:rsidRPr="00EE476E" w:rsidR="00C1224A" w:rsidP="00DE6FCE" w:rsidRDefault="00C1224A">
            <w:pPr>
              <w:jc w:val="right"/>
              <w:cnfStyle w:val="000000000000"/>
              <w:rPr>
                <w:rFonts w:ascii="Arial Narrow" w:hAnsi="Arial Narrow" w:eastAsia="Times New Roman" w:cs="Arial"/>
                <w:b/>
                <w:color w:val="000000"/>
                <w:sz w:val="22"/>
                <w:szCs w:val="22"/>
                <w:lang w:val="hr-HR" w:eastAsia="hr-HR"/>
              </w:rPr>
            </w:pPr>
            <w:r w:rsidRPr="00EE476E">
              <w:rPr>
                <w:rFonts w:ascii="Arial Narrow" w:hAnsi="Arial Narrow" w:eastAsia="Times New Roman" w:cs="Arial"/>
                <w:b/>
                <w:color w:val="000000"/>
                <w:sz w:val="22"/>
                <w:szCs w:val="22"/>
                <w:lang w:val="hr-HR" w:eastAsia="hr-HR"/>
              </w:rPr>
              <w:t>66.138</w:t>
            </w:r>
          </w:p>
        </w:tc>
      </w:tr>
    </w:tbl>
    <w:p w:rsidR="00DE51BE" w:rsidP="002044C9" w:rsidRDefault="00DE51BE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</w:rPr>
      </w:pPr>
    </w:p>
    <w:p w:rsidRPr="00545F31" w:rsidR="001E3FB9" w:rsidP="002044C9" w:rsidRDefault="00A15151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</w:rPr>
      </w:pPr>
      <w:r w:rsidRPr="00545F31">
        <w:rPr>
          <w:rFonts w:ascii="Arial Narrow" w:hAnsi="Arial Narrow" w:cs="Arial"/>
          <w:i/>
          <w:sz w:val="24"/>
          <w:szCs w:val="24"/>
        </w:rPr>
        <w:t>Planirana bilanca</w:t>
      </w:r>
    </w:p>
    <w:p w:rsidRPr="00545F31" w:rsidR="001E3FB9" w:rsidP="000807BB" w:rsidRDefault="001E3FB9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</w:rPr>
      </w:pPr>
    </w:p>
    <w:p w:rsidR="00545F31" w:rsidRDefault="00545F31">
      <w:pPr>
        <w:rPr>
          <w:rFonts w:ascii="Arial Narrow" w:hAnsi="Arial Narrow" w:eastAsia="Times New Roman" w:cs="Arial"/>
          <w:b/>
          <w:color w:val="D34817" w:themeColor="accent1"/>
          <w:sz w:val="24"/>
          <w:szCs w:val="24"/>
          <w:lang w:val="hr-HR"/>
        </w:rPr>
      </w:pPr>
      <w:r>
        <w:rPr>
          <w:rFonts w:ascii="Arial Narrow" w:hAnsi="Arial Narrow" w:eastAsia="Times New Roman" w:cs="Arial"/>
          <w:b/>
          <w:color w:val="D34817" w:themeColor="accent1"/>
          <w:sz w:val="24"/>
          <w:szCs w:val="24"/>
          <w:lang w:val="hr-HR"/>
        </w:rPr>
        <w:br w:type="page"/>
      </w:r>
    </w:p>
    <w:p w:rsidRPr="003F2A8E" w:rsidR="00AB3328" w:rsidP="009E2A62" w:rsidRDefault="00AB3328">
      <w:pPr>
        <w:pStyle w:val="Naslov1"/>
        <w:rPr>
          <w:color w:val="DE6A5C" w:themeColor="accent2" w:themeTint="99"/>
          <w:lang w:val="hr-HR"/>
        </w:rPr>
      </w:pPr>
      <w:bookmarkStart w:name="_Toc526407789" w:id="96"/>
      <w:r w:rsidRPr="003F2A8E">
        <w:rPr>
          <w:color w:val="DE6A5C" w:themeColor="accent2" w:themeTint="99"/>
          <w:lang w:val="hr-HR"/>
        </w:rPr>
        <w:lastRenderedPageBreak/>
        <w:t>7. AN</w:t>
      </w:r>
      <w:r w:rsidRPr="003F2A8E" w:rsidR="009E2A62">
        <w:rPr>
          <w:color w:val="DE6A5C" w:themeColor="accent2" w:themeTint="99"/>
          <w:lang w:val="hr-HR"/>
        </w:rPr>
        <w:t>ALIZA SVIH TRAŽBINA PREMA VISINI</w:t>
      </w:r>
      <w:r w:rsidRPr="003F2A8E">
        <w:rPr>
          <w:color w:val="DE6A5C" w:themeColor="accent2" w:themeTint="99"/>
          <w:lang w:val="hr-HR"/>
        </w:rPr>
        <w:t xml:space="preserve"> I VRSTI</w:t>
      </w:r>
      <w:bookmarkEnd w:id="96"/>
      <w:r w:rsidRPr="003F2A8E">
        <w:rPr>
          <w:color w:val="DE6A5C" w:themeColor="accent2" w:themeTint="99"/>
          <w:lang w:val="hr-HR"/>
        </w:rPr>
        <w:t xml:space="preserve"> </w:t>
      </w:r>
    </w:p>
    <w:p w:rsidR="00AB3328" w:rsidP="000807BB" w:rsidRDefault="00AB3328">
      <w:pPr>
        <w:spacing w:after="0" w:line="360" w:lineRule="auto"/>
        <w:contextualSpacing/>
        <w:jc w:val="both"/>
        <w:rPr>
          <w:rFonts w:ascii="Arial Narrow" w:hAnsi="Arial Narrow" w:eastAsia="Times New Roman" w:cs="Arial"/>
          <w:b/>
          <w:color w:val="D34817" w:themeColor="accent1"/>
          <w:sz w:val="24"/>
          <w:szCs w:val="24"/>
          <w:lang w:val="hr-HR"/>
        </w:rPr>
      </w:pPr>
    </w:p>
    <w:p w:rsidR="002A562E" w:rsidP="002A562E" w:rsidRDefault="002A562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 xml:space="preserve">Obveze društva </w:t>
      </w:r>
      <w:r w:rsidR="009C4A19">
        <w:rPr>
          <w:rFonts w:ascii="Arial Narrow" w:hAnsi="Arial Narrow" w:cs="Arial"/>
          <w:sz w:val="24"/>
          <w:szCs w:val="24"/>
        </w:rPr>
        <w:t>ITALINA</w:t>
      </w:r>
      <w:r w:rsidRPr="000807BB">
        <w:rPr>
          <w:rFonts w:ascii="Arial Narrow" w:hAnsi="Arial Narrow" w:cs="Arial"/>
          <w:sz w:val="24"/>
          <w:szCs w:val="24"/>
        </w:rPr>
        <w:t xml:space="preserve"> d.o.o.</w:t>
      </w:r>
      <w:r w:rsidRPr="000807BB">
        <w:rPr>
          <w:rFonts w:ascii="Arial Narrow" w:hAnsi="Arial Narrow" w:cs="Arial"/>
          <w:color w:val="003366"/>
          <w:sz w:val="24"/>
          <w:szCs w:val="24"/>
        </w:rPr>
        <w:t xml:space="preserve"> </w:t>
      </w:r>
      <w:r w:rsidR="00B13936">
        <w:rPr>
          <w:rFonts w:ascii="Arial Narrow" w:hAnsi="Arial Narrow" w:cs="Arial"/>
          <w:sz w:val="24"/>
          <w:szCs w:val="24"/>
        </w:rPr>
        <w:t>sukladno Rješenju od 10.05.2019</w:t>
      </w:r>
      <w:r w:rsidRPr="000807BB">
        <w:rPr>
          <w:rFonts w:ascii="Arial Narrow" w:hAnsi="Arial Narrow" w:cs="Arial"/>
          <w:sz w:val="24"/>
          <w:szCs w:val="24"/>
        </w:rPr>
        <w:t xml:space="preserve">. </w:t>
      </w:r>
      <w:r w:rsidR="000D1087">
        <w:rPr>
          <w:rFonts w:ascii="Arial Narrow" w:hAnsi="Arial Narrow" w:cs="Arial"/>
          <w:sz w:val="24"/>
          <w:szCs w:val="24"/>
        </w:rPr>
        <w:t>prema visini i</w:t>
      </w:r>
      <w:r>
        <w:rPr>
          <w:rFonts w:ascii="Arial Narrow" w:hAnsi="Arial Narrow" w:cs="Arial"/>
          <w:sz w:val="24"/>
          <w:szCs w:val="24"/>
        </w:rPr>
        <w:t xml:space="preserve"> vrsti </w:t>
      </w:r>
      <w:r w:rsidRPr="000807BB">
        <w:rPr>
          <w:rFonts w:ascii="Arial Narrow" w:hAnsi="Arial Narrow" w:cs="Arial"/>
          <w:sz w:val="24"/>
          <w:szCs w:val="24"/>
        </w:rPr>
        <w:t>prikazane su kako slijedi:</w:t>
      </w:r>
    </w:p>
    <w:p w:rsidR="00DF0809" w:rsidP="002A562E" w:rsidRDefault="00DF0809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tbl>
      <w:tblPr>
        <w:tblStyle w:val="GridTable2Accent6"/>
        <w:tblW w:w="9182" w:type="dxa"/>
        <w:jc w:val="center"/>
        <w:tblLook w:firstRow="1" w:lastRow="0" w:firstColumn="1" w:lastColumn="0" w:noHBand="0" w:noVBand="1" w:val="04A0"/>
      </w:tblPr>
      <w:tblGrid>
        <w:gridCol w:w="654"/>
        <w:gridCol w:w="823"/>
        <w:gridCol w:w="3298"/>
        <w:gridCol w:w="829"/>
        <w:gridCol w:w="688"/>
        <w:gridCol w:w="749"/>
        <w:gridCol w:w="655"/>
        <w:gridCol w:w="797"/>
        <w:gridCol w:w="796"/>
      </w:tblGrid>
      <w:tr w:rsidRPr="00E66914" w:rsidR="00E66914" w:rsidTr="00E66914">
        <w:trPr>
          <w:cnfStyle w:val="100000000000"/>
          <w:trHeight w:val="273"/>
          <w:jc w:val="center"/>
        </w:trPr>
        <w:tc>
          <w:tcPr>
            <w:cnfStyle w:val="001000000000"/>
            <w:tcW w:w="679" w:type="dxa"/>
            <w:hideMark/>
          </w:tcPr>
          <w:p w:rsidRPr="00E66914" w:rsidR="00E66914" w:rsidP="00E66914" w:rsidRDefault="00E66914">
            <w:pPr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RB</w:t>
            </w:r>
          </w:p>
        </w:tc>
        <w:tc>
          <w:tcPr>
            <w:tcW w:w="681" w:type="dxa"/>
            <w:hideMark/>
          </w:tcPr>
          <w:p w:rsidRPr="00E66914" w:rsidR="00E66914" w:rsidP="00E66914" w:rsidRDefault="00E66914">
            <w:pPr>
              <w:jc w:val="center"/>
              <w:cnfStyle w:val="1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OIB VJEROVNIKA</w:t>
            </w:r>
          </w:p>
        </w:tc>
        <w:tc>
          <w:tcPr>
            <w:tcW w:w="3467" w:type="dxa"/>
            <w:hideMark/>
          </w:tcPr>
          <w:p w:rsidRPr="00E66914" w:rsidR="00E66914" w:rsidP="00E66914" w:rsidRDefault="00E66914">
            <w:pPr>
              <w:jc w:val="center"/>
              <w:cnfStyle w:val="1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NAZIV VJEROVNIKA</w:t>
            </w:r>
          </w:p>
        </w:tc>
        <w:tc>
          <w:tcPr>
            <w:tcW w:w="863" w:type="dxa"/>
            <w:hideMark/>
          </w:tcPr>
          <w:p w:rsidRPr="00E66914" w:rsidR="00E66914" w:rsidP="00E66914" w:rsidRDefault="00E66914">
            <w:pPr>
              <w:jc w:val="center"/>
              <w:cnfStyle w:val="1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ADRESA VJEROVNIKA</w:t>
            </w:r>
          </w:p>
        </w:tc>
        <w:tc>
          <w:tcPr>
            <w:tcW w:w="677" w:type="dxa"/>
            <w:hideMark/>
          </w:tcPr>
          <w:p w:rsidRPr="00E66914" w:rsidR="00E66914" w:rsidP="00E66914" w:rsidRDefault="00E66914">
            <w:pPr>
              <w:jc w:val="center"/>
              <w:cnfStyle w:val="1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VRSTA TRAŽBINE</w:t>
            </w:r>
          </w:p>
        </w:tc>
        <w:tc>
          <w:tcPr>
            <w:tcW w:w="778" w:type="dxa"/>
            <w:hideMark/>
          </w:tcPr>
          <w:p w:rsidRPr="00E66914" w:rsidR="00E66914" w:rsidP="00E66914" w:rsidRDefault="00E66914">
            <w:pPr>
              <w:jc w:val="center"/>
              <w:cnfStyle w:val="1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UTVRĐENI IZNOS TRAŽBINE</w:t>
            </w:r>
          </w:p>
        </w:tc>
        <w:tc>
          <w:tcPr>
            <w:tcW w:w="679" w:type="dxa"/>
            <w:hideMark/>
          </w:tcPr>
          <w:p w:rsidRPr="00E66914" w:rsidR="00E66914" w:rsidP="00E66914" w:rsidRDefault="00E66914">
            <w:pPr>
              <w:jc w:val="center"/>
              <w:cnfStyle w:val="1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OTPIS</w:t>
            </w:r>
          </w:p>
        </w:tc>
        <w:tc>
          <w:tcPr>
            <w:tcW w:w="679" w:type="dxa"/>
            <w:hideMark/>
          </w:tcPr>
          <w:p w:rsidRPr="00E66914" w:rsidR="00E66914" w:rsidP="00E66914" w:rsidRDefault="00E66914">
            <w:pPr>
              <w:jc w:val="center"/>
              <w:cnfStyle w:val="1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PREOSTALO ZA OTPLATU</w:t>
            </w:r>
          </w:p>
        </w:tc>
        <w:tc>
          <w:tcPr>
            <w:tcW w:w="679" w:type="dxa"/>
            <w:hideMark/>
          </w:tcPr>
          <w:p w:rsidRPr="00E66914" w:rsidR="00E66914" w:rsidP="00E66914" w:rsidRDefault="00E66914">
            <w:pPr>
              <w:jc w:val="center"/>
              <w:cnfStyle w:val="1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STRUKTURA</w:t>
            </w:r>
          </w:p>
        </w:tc>
      </w:tr>
      <w:tr w:rsidRPr="00E66914" w:rsidR="00E66914" w:rsidTr="00E66914">
        <w:trPr>
          <w:cnfStyle w:val="000000100000"/>
          <w:trHeight w:val="264"/>
          <w:jc w:val="center"/>
        </w:trPr>
        <w:tc>
          <w:tcPr>
            <w:cnfStyle w:val="001000000000"/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1</w:t>
            </w:r>
          </w:p>
        </w:tc>
        <w:tc>
          <w:tcPr>
            <w:tcW w:w="681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97042352651</w:t>
            </w:r>
          </w:p>
        </w:tc>
        <w:tc>
          <w:tcPr>
            <w:tcW w:w="3467" w:type="dxa"/>
            <w:hideMark/>
          </w:tcPr>
          <w:p w:rsidRPr="00E66914" w:rsidR="00E66914" w:rsidP="00E66914" w:rsidRDefault="00E66914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DB PROM d.o.o. za usluge</w:t>
            </w:r>
          </w:p>
        </w:tc>
        <w:tc>
          <w:tcPr>
            <w:tcW w:w="863" w:type="dxa"/>
            <w:hideMark/>
          </w:tcPr>
          <w:p w:rsidRPr="00E66914" w:rsidR="00E66914" w:rsidP="00E66914" w:rsidRDefault="00E66914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Bana Josipa Jelačića 57, 10290 Zaprešić</w:t>
            </w:r>
          </w:p>
        </w:tc>
        <w:tc>
          <w:tcPr>
            <w:tcW w:w="677" w:type="dxa"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dobavljač</w:t>
            </w:r>
          </w:p>
        </w:tc>
        <w:tc>
          <w:tcPr>
            <w:tcW w:w="778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311,25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0,00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311,25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0,05%</w:t>
            </w:r>
          </w:p>
        </w:tc>
      </w:tr>
      <w:tr w:rsidRPr="00E66914" w:rsidR="00E66914" w:rsidTr="00E66914">
        <w:trPr>
          <w:trHeight w:val="264"/>
          <w:jc w:val="center"/>
        </w:trPr>
        <w:tc>
          <w:tcPr>
            <w:cnfStyle w:val="001000000000"/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2</w:t>
            </w:r>
          </w:p>
        </w:tc>
        <w:tc>
          <w:tcPr>
            <w:tcW w:w="681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85821130368</w:t>
            </w:r>
          </w:p>
        </w:tc>
        <w:tc>
          <w:tcPr>
            <w:tcW w:w="3467" w:type="dxa"/>
            <w:hideMark/>
          </w:tcPr>
          <w:p w:rsidRPr="00E66914" w:rsidR="00E66914" w:rsidP="00E66914" w:rsidRDefault="00E66914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Financijska agencija</w:t>
            </w:r>
          </w:p>
        </w:tc>
        <w:tc>
          <w:tcPr>
            <w:tcW w:w="863" w:type="dxa"/>
            <w:hideMark/>
          </w:tcPr>
          <w:p w:rsidRPr="00E66914" w:rsidR="00E66914" w:rsidP="00E66914" w:rsidRDefault="00E66914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Ulica grada Vukovara 70, 10000 Zagreb</w:t>
            </w:r>
          </w:p>
        </w:tc>
        <w:tc>
          <w:tcPr>
            <w:tcW w:w="677" w:type="dxa"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dobavljač</w:t>
            </w:r>
          </w:p>
        </w:tc>
        <w:tc>
          <w:tcPr>
            <w:tcW w:w="778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896,66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0,00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896,66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0,14%</w:t>
            </w:r>
          </w:p>
        </w:tc>
      </w:tr>
      <w:tr w:rsidRPr="00E66914" w:rsidR="00E66914" w:rsidTr="00E66914">
        <w:trPr>
          <w:cnfStyle w:val="000000100000"/>
          <w:trHeight w:val="264"/>
          <w:jc w:val="center"/>
        </w:trPr>
        <w:tc>
          <w:tcPr>
            <w:cnfStyle w:val="001000000000"/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3</w:t>
            </w:r>
          </w:p>
        </w:tc>
        <w:tc>
          <w:tcPr>
            <w:tcW w:w="681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18683136487</w:t>
            </w:r>
          </w:p>
        </w:tc>
        <w:tc>
          <w:tcPr>
            <w:tcW w:w="3467" w:type="dxa"/>
            <w:hideMark/>
          </w:tcPr>
          <w:p w:rsidRPr="00E66914" w:rsidR="00E66914" w:rsidP="00E66914" w:rsidRDefault="00E66914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MINISTARSTVO FINANCIJA - POREZNA UPRAVA</w:t>
            </w:r>
          </w:p>
        </w:tc>
        <w:tc>
          <w:tcPr>
            <w:tcW w:w="863" w:type="dxa"/>
            <w:hideMark/>
          </w:tcPr>
          <w:p w:rsidRPr="00E66914" w:rsidR="00E66914" w:rsidP="00E66914" w:rsidRDefault="00E66914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Boškovićeva 5, 10000 Zagreb</w:t>
            </w:r>
          </w:p>
        </w:tc>
        <w:tc>
          <w:tcPr>
            <w:tcW w:w="677" w:type="dxa"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obveze za poreze i doprinose</w:t>
            </w:r>
          </w:p>
        </w:tc>
        <w:tc>
          <w:tcPr>
            <w:tcW w:w="778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403.129,90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0,00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403.129,90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63,06%</w:t>
            </w:r>
          </w:p>
        </w:tc>
      </w:tr>
      <w:tr w:rsidRPr="00E66914" w:rsidR="00E66914" w:rsidTr="00E66914">
        <w:trPr>
          <w:trHeight w:val="264"/>
          <w:jc w:val="center"/>
        </w:trPr>
        <w:tc>
          <w:tcPr>
            <w:cnfStyle w:val="001000000000"/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4</w:t>
            </w:r>
          </w:p>
        </w:tc>
        <w:tc>
          <w:tcPr>
            <w:tcW w:w="681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28080635282</w:t>
            </w:r>
          </w:p>
        </w:tc>
        <w:tc>
          <w:tcPr>
            <w:tcW w:w="3467" w:type="dxa"/>
            <w:hideMark/>
          </w:tcPr>
          <w:p w:rsidRPr="00E66914" w:rsidR="00E66914" w:rsidP="00E66914" w:rsidRDefault="00E66914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OBRT ZA SAVJETODAVNE USLUGE, VL.LOVRO BENČEVIĆ</w:t>
            </w:r>
          </w:p>
        </w:tc>
        <w:tc>
          <w:tcPr>
            <w:tcW w:w="863" w:type="dxa"/>
            <w:hideMark/>
          </w:tcPr>
          <w:p w:rsidRPr="00E66914" w:rsidR="00E66914" w:rsidP="00E66914" w:rsidRDefault="00E66914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Josipa Kosića 11, 10290 Zaprešić</w:t>
            </w:r>
          </w:p>
        </w:tc>
        <w:tc>
          <w:tcPr>
            <w:tcW w:w="677" w:type="dxa"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dobavljač</w:t>
            </w:r>
          </w:p>
        </w:tc>
        <w:tc>
          <w:tcPr>
            <w:tcW w:w="778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1.000,00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0,00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1.000,00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0,16%</w:t>
            </w:r>
          </w:p>
        </w:tc>
      </w:tr>
      <w:tr w:rsidRPr="00E66914" w:rsidR="00E66914" w:rsidTr="00E66914">
        <w:trPr>
          <w:cnfStyle w:val="000000100000"/>
          <w:trHeight w:val="264"/>
          <w:jc w:val="center"/>
        </w:trPr>
        <w:tc>
          <w:tcPr>
            <w:cnfStyle w:val="001000000000"/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5</w:t>
            </w:r>
          </w:p>
        </w:tc>
        <w:tc>
          <w:tcPr>
            <w:tcW w:w="681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59867697722</w:t>
            </w:r>
          </w:p>
        </w:tc>
        <w:tc>
          <w:tcPr>
            <w:tcW w:w="3467" w:type="dxa"/>
            <w:hideMark/>
          </w:tcPr>
          <w:p w:rsidRPr="00E66914" w:rsidR="00E66914" w:rsidP="00E66914" w:rsidRDefault="00E66914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SANVET d.o.o. za sanitarnu zaštitu i ekologiju</w:t>
            </w:r>
          </w:p>
        </w:tc>
        <w:tc>
          <w:tcPr>
            <w:tcW w:w="863" w:type="dxa"/>
            <w:hideMark/>
          </w:tcPr>
          <w:p w:rsidRPr="00E66914" w:rsidR="00E66914" w:rsidP="00E66914" w:rsidRDefault="00E66914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Pavla Štoosa 36, 10292 Dubravica</w:t>
            </w:r>
          </w:p>
        </w:tc>
        <w:tc>
          <w:tcPr>
            <w:tcW w:w="677" w:type="dxa"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dobavljač</w:t>
            </w:r>
          </w:p>
        </w:tc>
        <w:tc>
          <w:tcPr>
            <w:tcW w:w="778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245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0,00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245,00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0,04%</w:t>
            </w:r>
          </w:p>
        </w:tc>
      </w:tr>
      <w:tr w:rsidRPr="00E66914" w:rsidR="00E66914" w:rsidTr="00E66914">
        <w:trPr>
          <w:trHeight w:val="264"/>
          <w:jc w:val="center"/>
        </w:trPr>
        <w:tc>
          <w:tcPr>
            <w:cnfStyle w:val="001000000000"/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6</w:t>
            </w:r>
          </w:p>
        </w:tc>
        <w:tc>
          <w:tcPr>
            <w:tcW w:w="681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42736105272</w:t>
            </w:r>
          </w:p>
        </w:tc>
        <w:tc>
          <w:tcPr>
            <w:tcW w:w="3467" w:type="dxa"/>
            <w:hideMark/>
          </w:tcPr>
          <w:p w:rsidRPr="00E66914" w:rsidR="00E66914" w:rsidP="00E66914" w:rsidRDefault="00E66914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SEGES d.o.o. za proizvodnju, trgovinu i usluge</w:t>
            </w:r>
          </w:p>
        </w:tc>
        <w:tc>
          <w:tcPr>
            <w:tcW w:w="863" w:type="dxa"/>
            <w:hideMark/>
          </w:tcPr>
          <w:p w:rsidRPr="00E66914" w:rsidR="00E66914" w:rsidP="00E66914" w:rsidRDefault="00E66914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Vinkovačka 51, 32270 Županja</w:t>
            </w:r>
          </w:p>
        </w:tc>
        <w:tc>
          <w:tcPr>
            <w:tcW w:w="677" w:type="dxa"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dobavljač</w:t>
            </w:r>
          </w:p>
        </w:tc>
        <w:tc>
          <w:tcPr>
            <w:tcW w:w="778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51.994,00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0,00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51.994,00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8,13%</w:t>
            </w:r>
          </w:p>
        </w:tc>
      </w:tr>
      <w:tr w:rsidRPr="00E66914" w:rsidR="00E66914" w:rsidTr="00E66914">
        <w:trPr>
          <w:cnfStyle w:val="000000100000"/>
          <w:trHeight w:val="264"/>
          <w:jc w:val="center"/>
        </w:trPr>
        <w:tc>
          <w:tcPr>
            <w:cnfStyle w:val="001000000000"/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7</w:t>
            </w:r>
          </w:p>
        </w:tc>
        <w:tc>
          <w:tcPr>
            <w:tcW w:w="681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80205892543</w:t>
            </w:r>
          </w:p>
        </w:tc>
        <w:tc>
          <w:tcPr>
            <w:tcW w:w="3467" w:type="dxa"/>
            <w:hideMark/>
          </w:tcPr>
          <w:p w:rsidRPr="00E66914" w:rsidR="00E66914" w:rsidP="00E66914" w:rsidRDefault="00E66914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VETERINARSKA STANICA društvo s ograničenom odgovornošću</w:t>
            </w:r>
          </w:p>
        </w:tc>
        <w:tc>
          <w:tcPr>
            <w:tcW w:w="863" w:type="dxa"/>
            <w:hideMark/>
          </w:tcPr>
          <w:p w:rsidRPr="00E66914" w:rsidR="00E66914" w:rsidP="00E66914" w:rsidRDefault="00E66914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Bana Josipa Jelačića 77, 10290 Zaprešić</w:t>
            </w:r>
          </w:p>
        </w:tc>
        <w:tc>
          <w:tcPr>
            <w:tcW w:w="677" w:type="dxa"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dobavljač</w:t>
            </w:r>
          </w:p>
        </w:tc>
        <w:tc>
          <w:tcPr>
            <w:tcW w:w="778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39.364,00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0,00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39.364,00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6,16%</w:t>
            </w:r>
          </w:p>
        </w:tc>
      </w:tr>
      <w:tr w:rsidRPr="00E66914" w:rsidR="00E66914" w:rsidTr="00E66914">
        <w:trPr>
          <w:trHeight w:val="264"/>
          <w:jc w:val="center"/>
        </w:trPr>
        <w:tc>
          <w:tcPr>
            <w:cnfStyle w:val="001000000000"/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8</w:t>
            </w:r>
          </w:p>
        </w:tc>
        <w:tc>
          <w:tcPr>
            <w:tcW w:w="681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22805658765</w:t>
            </w:r>
          </w:p>
        </w:tc>
        <w:tc>
          <w:tcPr>
            <w:tcW w:w="3467" w:type="dxa"/>
            <w:hideMark/>
          </w:tcPr>
          <w:p w:rsidRPr="00E66914" w:rsidR="00E66914" w:rsidP="00E66914" w:rsidRDefault="00E66914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Stjepan Divjak - Neto plaća</w:t>
            </w:r>
          </w:p>
        </w:tc>
        <w:tc>
          <w:tcPr>
            <w:tcW w:w="863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" w:hAnsi="Arial" w:eastAsia="Times New Roman" w:cs="Arial"/>
                <w:color w:val="000000"/>
                <w:sz w:val="12"/>
                <w:lang w:eastAsia="hr-HR"/>
              </w:rPr>
            </w:pPr>
            <w:r w:rsidRPr="00E66914">
              <w:rPr>
                <w:rFonts w:ascii="Arial" w:hAnsi="Arial" w:eastAsia="Times New Roman" w:cs="Arial"/>
                <w:color w:val="000000"/>
                <w:sz w:val="12"/>
                <w:lang w:eastAsia="hr-HR"/>
              </w:rPr>
              <w:t> </w:t>
            </w:r>
          </w:p>
        </w:tc>
        <w:tc>
          <w:tcPr>
            <w:tcW w:w="677" w:type="dxa"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prioritetna tražbina</w:t>
            </w:r>
          </w:p>
        </w:tc>
        <w:tc>
          <w:tcPr>
            <w:tcW w:w="778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67.268,62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0,00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67.268,62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10,52%</w:t>
            </w:r>
          </w:p>
        </w:tc>
      </w:tr>
      <w:tr w:rsidRPr="00E66914" w:rsidR="00E66914" w:rsidTr="00E66914">
        <w:trPr>
          <w:cnfStyle w:val="000000100000"/>
          <w:trHeight w:val="264"/>
          <w:jc w:val="center"/>
        </w:trPr>
        <w:tc>
          <w:tcPr>
            <w:cnfStyle w:val="001000000000"/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9</w:t>
            </w:r>
          </w:p>
        </w:tc>
        <w:tc>
          <w:tcPr>
            <w:tcW w:w="681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28080635282</w:t>
            </w:r>
          </w:p>
        </w:tc>
        <w:tc>
          <w:tcPr>
            <w:tcW w:w="3467" w:type="dxa"/>
            <w:hideMark/>
          </w:tcPr>
          <w:p w:rsidRPr="00E66914" w:rsidR="00E66914" w:rsidP="00E66914" w:rsidRDefault="00E66914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Lovro Benčević - Neto plaća</w:t>
            </w:r>
          </w:p>
        </w:tc>
        <w:tc>
          <w:tcPr>
            <w:tcW w:w="863" w:type="dxa"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" w:hAnsi="Arial" w:eastAsia="Times New Roman" w:cs="Arial"/>
                <w:sz w:val="12"/>
                <w:lang w:eastAsia="hr-HR"/>
              </w:rPr>
            </w:pPr>
            <w:r w:rsidRPr="00E66914">
              <w:rPr>
                <w:rFonts w:ascii="Arial" w:hAnsi="Arial" w:eastAsia="Times New Roman" w:cs="Arial"/>
                <w:sz w:val="12"/>
                <w:lang w:eastAsia="hr-HR"/>
              </w:rPr>
              <w:t> </w:t>
            </w:r>
          </w:p>
        </w:tc>
        <w:tc>
          <w:tcPr>
            <w:tcW w:w="677" w:type="dxa"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prioritetna tražbina</w:t>
            </w:r>
          </w:p>
        </w:tc>
        <w:tc>
          <w:tcPr>
            <w:tcW w:w="778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44.914,29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0,00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44.914,29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7,03%</w:t>
            </w:r>
          </w:p>
        </w:tc>
      </w:tr>
      <w:tr w:rsidRPr="00E66914" w:rsidR="00E66914" w:rsidTr="00E66914">
        <w:trPr>
          <w:trHeight w:val="264"/>
          <w:jc w:val="center"/>
        </w:trPr>
        <w:tc>
          <w:tcPr>
            <w:cnfStyle w:val="001000000000"/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10</w:t>
            </w:r>
          </w:p>
        </w:tc>
        <w:tc>
          <w:tcPr>
            <w:tcW w:w="681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71772424228</w:t>
            </w:r>
          </w:p>
        </w:tc>
        <w:tc>
          <w:tcPr>
            <w:tcW w:w="3467" w:type="dxa"/>
            <w:hideMark/>
          </w:tcPr>
          <w:p w:rsidRPr="00E66914" w:rsidR="00E66914" w:rsidP="00E66914" w:rsidRDefault="00E66914">
            <w:pPr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Jadranka Divjak - Neto plaća</w:t>
            </w:r>
          </w:p>
        </w:tc>
        <w:tc>
          <w:tcPr>
            <w:tcW w:w="863" w:type="dxa"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" w:hAnsi="Arial" w:eastAsia="Times New Roman" w:cs="Arial"/>
                <w:sz w:val="12"/>
                <w:lang w:eastAsia="hr-HR"/>
              </w:rPr>
            </w:pPr>
            <w:r w:rsidRPr="00E66914">
              <w:rPr>
                <w:rFonts w:ascii="Arial" w:hAnsi="Arial" w:eastAsia="Times New Roman" w:cs="Arial"/>
                <w:sz w:val="12"/>
                <w:lang w:eastAsia="hr-HR"/>
              </w:rPr>
              <w:t> </w:t>
            </w:r>
          </w:p>
        </w:tc>
        <w:tc>
          <w:tcPr>
            <w:tcW w:w="677" w:type="dxa"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prioritetna tražbina</w:t>
            </w:r>
          </w:p>
        </w:tc>
        <w:tc>
          <w:tcPr>
            <w:tcW w:w="778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10.614,24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0,00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10.614,24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1,66%</w:t>
            </w:r>
          </w:p>
        </w:tc>
      </w:tr>
      <w:tr w:rsidRPr="00E66914" w:rsidR="00E66914" w:rsidTr="00E66914">
        <w:trPr>
          <w:cnfStyle w:val="000000100000"/>
          <w:trHeight w:val="264"/>
          <w:jc w:val="center"/>
        </w:trPr>
        <w:tc>
          <w:tcPr>
            <w:cnfStyle w:val="001000000000"/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11</w:t>
            </w:r>
          </w:p>
        </w:tc>
        <w:tc>
          <w:tcPr>
            <w:tcW w:w="681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22805658765</w:t>
            </w:r>
          </w:p>
        </w:tc>
        <w:tc>
          <w:tcPr>
            <w:tcW w:w="3467" w:type="dxa"/>
            <w:hideMark/>
          </w:tcPr>
          <w:p w:rsidRPr="00E66914" w:rsidR="00E66914" w:rsidP="00E66914" w:rsidRDefault="00E66914">
            <w:pPr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Stjepan Divjak - Obveze za nadoknadu troškova</w:t>
            </w:r>
          </w:p>
        </w:tc>
        <w:tc>
          <w:tcPr>
            <w:tcW w:w="863" w:type="dxa"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" w:hAnsi="Arial" w:eastAsia="Times New Roman" w:cs="Arial"/>
                <w:sz w:val="12"/>
                <w:lang w:eastAsia="hr-HR"/>
              </w:rPr>
            </w:pPr>
            <w:r w:rsidRPr="00E66914">
              <w:rPr>
                <w:rFonts w:ascii="Arial" w:hAnsi="Arial" w:eastAsia="Times New Roman" w:cs="Arial"/>
                <w:sz w:val="12"/>
                <w:lang w:eastAsia="hr-HR"/>
              </w:rPr>
              <w:t> </w:t>
            </w:r>
          </w:p>
        </w:tc>
        <w:tc>
          <w:tcPr>
            <w:tcW w:w="677" w:type="dxa"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prioritetna tražbina</w:t>
            </w:r>
          </w:p>
        </w:tc>
        <w:tc>
          <w:tcPr>
            <w:tcW w:w="778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19.520,00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0,00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19.520,00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100000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  <w:t>3,05%</w:t>
            </w:r>
          </w:p>
        </w:tc>
      </w:tr>
      <w:tr w:rsidRPr="00E66914" w:rsidR="00E66914" w:rsidTr="00E66914">
        <w:trPr>
          <w:trHeight w:val="176"/>
          <w:jc w:val="center"/>
        </w:trPr>
        <w:tc>
          <w:tcPr>
            <w:cnfStyle w:val="001000000000"/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4"/>
                <w:lang w:eastAsia="hr-HR"/>
              </w:rPr>
            </w:pPr>
          </w:p>
        </w:tc>
        <w:tc>
          <w:tcPr>
            <w:tcW w:w="681" w:type="dxa"/>
            <w:noWrap/>
            <w:hideMark/>
          </w:tcPr>
          <w:p w:rsidRPr="00E66914" w:rsidR="00E66914" w:rsidP="00E66914" w:rsidRDefault="00E66914">
            <w:pPr>
              <w:cnfStyle w:val="000000000000"/>
              <w:rPr>
                <w:rFonts w:ascii="Times New Roman" w:hAnsi="Times New Roman" w:eastAsia="Times New Roman" w:cs="Times New Roman"/>
                <w:sz w:val="12"/>
                <w:szCs w:val="20"/>
                <w:lang w:eastAsia="hr-HR"/>
              </w:rPr>
            </w:pPr>
          </w:p>
        </w:tc>
        <w:tc>
          <w:tcPr>
            <w:tcW w:w="3467" w:type="dxa"/>
            <w:noWrap/>
            <w:hideMark/>
          </w:tcPr>
          <w:p w:rsidRPr="00E66914" w:rsidR="00E66914" w:rsidP="00E66914" w:rsidRDefault="00E66914">
            <w:pPr>
              <w:cnfStyle w:val="000000000000"/>
              <w:rPr>
                <w:rFonts w:ascii="Times New Roman" w:hAnsi="Times New Roman" w:eastAsia="Times New Roman" w:cs="Times New Roman"/>
                <w:sz w:val="12"/>
                <w:szCs w:val="20"/>
                <w:lang w:eastAsia="hr-HR"/>
              </w:rPr>
            </w:pPr>
          </w:p>
        </w:tc>
        <w:tc>
          <w:tcPr>
            <w:tcW w:w="863" w:type="dxa"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b/>
                <w:bCs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b/>
                <w:bCs/>
                <w:color w:val="000000"/>
                <w:sz w:val="12"/>
                <w:szCs w:val="14"/>
                <w:lang w:eastAsia="hr-HR"/>
              </w:rPr>
              <w:t>UKUPNO</w:t>
            </w:r>
          </w:p>
        </w:tc>
        <w:tc>
          <w:tcPr>
            <w:tcW w:w="677" w:type="dxa"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b/>
                <w:bCs/>
                <w:color w:val="000000"/>
                <w:sz w:val="12"/>
                <w:szCs w:val="14"/>
                <w:lang w:eastAsia="hr-HR"/>
              </w:rPr>
            </w:pPr>
          </w:p>
        </w:tc>
        <w:tc>
          <w:tcPr>
            <w:tcW w:w="778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b/>
                <w:bCs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b/>
                <w:bCs/>
                <w:color w:val="000000"/>
                <w:sz w:val="12"/>
                <w:szCs w:val="14"/>
                <w:lang w:eastAsia="hr-HR"/>
              </w:rPr>
              <w:t>639.257,96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b/>
                <w:bCs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b/>
                <w:bCs/>
                <w:color w:val="000000"/>
                <w:sz w:val="12"/>
                <w:szCs w:val="14"/>
                <w:lang w:eastAsia="hr-HR"/>
              </w:rPr>
              <w:t>0,00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b/>
                <w:bCs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b/>
                <w:bCs/>
                <w:color w:val="000000"/>
                <w:sz w:val="12"/>
                <w:szCs w:val="14"/>
                <w:lang w:eastAsia="hr-HR"/>
              </w:rPr>
              <w:t>639.257,96</w:t>
            </w:r>
          </w:p>
        </w:tc>
        <w:tc>
          <w:tcPr>
            <w:tcW w:w="679" w:type="dxa"/>
            <w:noWrap/>
            <w:hideMark/>
          </w:tcPr>
          <w:p w:rsidRPr="00E66914" w:rsidR="00E66914" w:rsidP="00E66914" w:rsidRDefault="00E66914">
            <w:pPr>
              <w:jc w:val="center"/>
              <w:cnfStyle w:val="000000000000"/>
              <w:rPr>
                <w:rFonts w:ascii="Arial Narrow" w:hAnsi="Arial Narrow" w:eastAsia="Times New Roman" w:cs="Calibri"/>
                <w:b/>
                <w:bCs/>
                <w:color w:val="000000"/>
                <w:sz w:val="12"/>
                <w:szCs w:val="14"/>
                <w:lang w:eastAsia="hr-HR"/>
              </w:rPr>
            </w:pPr>
            <w:r w:rsidRPr="00E66914">
              <w:rPr>
                <w:rFonts w:ascii="Arial Narrow" w:hAnsi="Arial Narrow" w:eastAsia="Times New Roman" w:cs="Calibri"/>
                <w:b/>
                <w:bCs/>
                <w:color w:val="000000"/>
                <w:sz w:val="12"/>
                <w:szCs w:val="14"/>
                <w:lang w:eastAsia="hr-HR"/>
              </w:rPr>
              <w:t>100,00%</w:t>
            </w:r>
          </w:p>
        </w:tc>
      </w:tr>
    </w:tbl>
    <w:p w:rsidR="00920C85" w:rsidP="002A562E" w:rsidRDefault="00920C85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="00AB3328" w:rsidP="008E542C" w:rsidRDefault="002A562E">
      <w:pPr>
        <w:spacing w:after="0" w:line="360" w:lineRule="auto"/>
        <w:contextualSpacing/>
        <w:jc w:val="center"/>
        <w:rPr>
          <w:rFonts w:ascii="Arial Narrow" w:hAnsi="Arial Narrow" w:eastAsia="Times New Roman" w:cs="Times New Roman"/>
          <w:i/>
          <w:sz w:val="24"/>
          <w:szCs w:val="24"/>
          <w:lang w:val="hr-HR"/>
        </w:rPr>
      </w:pPr>
      <w:r>
        <w:rPr>
          <w:rFonts w:ascii="Arial Narrow" w:hAnsi="Arial Narrow" w:eastAsia="Times New Roman" w:cs="Times New Roman"/>
          <w:i/>
          <w:sz w:val="24"/>
          <w:szCs w:val="24"/>
          <w:lang w:val="hr-HR"/>
        </w:rPr>
        <w:t>Analiza tražbina</w:t>
      </w:r>
      <w:r w:rsidRPr="002A562E">
        <w:rPr>
          <w:rFonts w:ascii="Arial Narrow" w:hAnsi="Arial Narrow" w:eastAsia="Times New Roman" w:cs="Times New Roman"/>
          <w:i/>
          <w:sz w:val="24"/>
          <w:szCs w:val="24"/>
          <w:lang w:val="hr-HR"/>
        </w:rPr>
        <w:t xml:space="preserve"> prema visini i vrsti</w:t>
      </w:r>
    </w:p>
    <w:p w:rsidR="00081CD4" w:rsidP="002A562E" w:rsidRDefault="00081CD4">
      <w:pPr>
        <w:spacing w:after="0" w:line="360" w:lineRule="auto"/>
        <w:contextualSpacing/>
        <w:jc w:val="center"/>
        <w:rPr>
          <w:rFonts w:ascii="Arial Narrow" w:hAnsi="Arial Narrow" w:eastAsia="Times New Roman" w:cs="Times New Roman"/>
          <w:i/>
          <w:sz w:val="24"/>
          <w:szCs w:val="24"/>
          <w:lang w:val="hr-HR"/>
        </w:rPr>
      </w:pPr>
    </w:p>
    <w:p w:rsidR="00081CD4" w:rsidP="002A562E" w:rsidRDefault="00081CD4">
      <w:pPr>
        <w:spacing w:after="0" w:line="360" w:lineRule="auto"/>
        <w:contextualSpacing/>
        <w:jc w:val="center"/>
        <w:rPr>
          <w:rFonts w:ascii="Arial Narrow" w:hAnsi="Arial Narrow" w:eastAsia="Times New Roman" w:cs="Times New Roman"/>
          <w:i/>
          <w:sz w:val="24"/>
          <w:szCs w:val="24"/>
          <w:lang w:val="hr-HR"/>
        </w:rPr>
      </w:pPr>
    </w:p>
    <w:p w:rsidR="00081CD4" w:rsidP="002A562E" w:rsidRDefault="00081CD4">
      <w:pPr>
        <w:spacing w:after="0" w:line="360" w:lineRule="auto"/>
        <w:contextualSpacing/>
        <w:jc w:val="center"/>
        <w:rPr>
          <w:rFonts w:ascii="Arial Narrow" w:hAnsi="Arial Narrow" w:eastAsia="Times New Roman" w:cs="Times New Roman"/>
          <w:i/>
          <w:sz w:val="24"/>
          <w:szCs w:val="24"/>
          <w:lang w:val="hr-HR"/>
        </w:rPr>
      </w:pPr>
    </w:p>
    <w:p w:rsidRPr="002A562E" w:rsidR="00081CD4" w:rsidP="002A562E" w:rsidRDefault="00081CD4">
      <w:pPr>
        <w:spacing w:after="0" w:line="360" w:lineRule="auto"/>
        <w:contextualSpacing/>
        <w:jc w:val="center"/>
        <w:rPr>
          <w:rFonts w:ascii="Arial Narrow" w:hAnsi="Arial Narrow" w:eastAsia="Times New Roman" w:cs="Times New Roman"/>
          <w:i/>
          <w:sz w:val="24"/>
          <w:szCs w:val="24"/>
          <w:lang w:val="hr-HR"/>
        </w:rPr>
      </w:pPr>
    </w:p>
    <w:p w:rsidRPr="000807BB" w:rsidR="00AB3328" w:rsidP="000807BB" w:rsidRDefault="00AB3328">
      <w:pPr>
        <w:spacing w:after="0" w:line="360" w:lineRule="auto"/>
        <w:contextualSpacing/>
        <w:jc w:val="both"/>
        <w:rPr>
          <w:rFonts w:ascii="Arial Narrow" w:hAnsi="Arial Narrow" w:eastAsia="Times New Roman" w:cs="Arial"/>
          <w:b/>
          <w:color w:val="D34817" w:themeColor="accent1"/>
          <w:sz w:val="24"/>
          <w:szCs w:val="24"/>
          <w:lang w:val="hr-HR"/>
        </w:rPr>
      </w:pPr>
    </w:p>
    <w:p w:rsidR="00F657C0" w:rsidP="00081CD4" w:rsidRDefault="00F657C0">
      <w:pPr>
        <w:jc w:val="center"/>
        <w:rPr>
          <w:rFonts w:ascii="Arial Narrow" w:hAnsi="Arial Narrow" w:eastAsia="Times New Roman" w:cs="Arial"/>
          <w:b/>
          <w:color w:val="D34817" w:themeColor="accent1"/>
          <w:sz w:val="24"/>
          <w:szCs w:val="24"/>
          <w:lang w:val="hr-HR"/>
        </w:rPr>
      </w:pPr>
      <w:r>
        <w:rPr>
          <w:rFonts w:ascii="Arial Narrow" w:hAnsi="Arial Narrow" w:eastAsia="Times New Roman" w:cs="Arial"/>
          <w:b/>
          <w:color w:val="D34817" w:themeColor="accent1"/>
          <w:sz w:val="24"/>
          <w:szCs w:val="24"/>
          <w:lang w:val="hr-HR"/>
        </w:rPr>
        <w:br w:type="page"/>
      </w:r>
    </w:p>
    <w:p w:rsidRPr="003F2A8E" w:rsidR="00214A9D" w:rsidP="000E16F3" w:rsidRDefault="00AB3328">
      <w:pPr>
        <w:pStyle w:val="Naslov1"/>
        <w:rPr>
          <w:color w:val="DE6A5C" w:themeColor="accent2" w:themeTint="99"/>
        </w:rPr>
      </w:pPr>
      <w:bookmarkStart w:name="_Toc522797254" w:id="97"/>
      <w:bookmarkStart w:name="_Toc526407790" w:id="98"/>
      <w:r w:rsidRPr="003F2A8E">
        <w:rPr>
          <w:color w:val="DE6A5C" w:themeColor="accent2" w:themeTint="99"/>
        </w:rPr>
        <w:lastRenderedPageBreak/>
        <w:t>8</w:t>
      </w:r>
      <w:r w:rsidRPr="003F2A8E" w:rsidR="00483326">
        <w:rPr>
          <w:color w:val="DE6A5C" w:themeColor="accent2" w:themeTint="99"/>
        </w:rPr>
        <w:t>. PONUDA VJEROVNICIMA U</w:t>
      </w:r>
      <w:r w:rsidRPr="003F2A8E" w:rsidR="00DD3B54">
        <w:rPr>
          <w:color w:val="DE6A5C" w:themeColor="accent2" w:themeTint="99"/>
        </w:rPr>
        <w:t xml:space="preserve"> PREDSTE</w:t>
      </w:r>
      <w:r w:rsidRPr="003F2A8E" w:rsidR="00DD3B54">
        <w:rPr>
          <w:rFonts w:cs="Calibri"/>
          <w:color w:val="DE6A5C" w:themeColor="accent2" w:themeTint="99"/>
        </w:rPr>
        <w:t>Č</w:t>
      </w:r>
      <w:r w:rsidRPr="003F2A8E" w:rsidR="00DD3B54">
        <w:rPr>
          <w:color w:val="DE6A5C" w:themeColor="accent2" w:themeTint="99"/>
        </w:rPr>
        <w:t>AJNOM</w:t>
      </w:r>
      <w:r w:rsidRPr="003F2A8E" w:rsidR="00483326">
        <w:rPr>
          <w:color w:val="DE6A5C" w:themeColor="accent2" w:themeTint="99"/>
        </w:rPr>
        <w:t xml:space="preserve"> POSTUPKU</w:t>
      </w:r>
      <w:bookmarkEnd w:id="92"/>
      <w:bookmarkEnd w:id="93"/>
      <w:bookmarkEnd w:id="97"/>
      <w:bookmarkEnd w:id="98"/>
      <w:r w:rsidRPr="003F2A8E" w:rsidR="00483326">
        <w:rPr>
          <w:color w:val="DE6A5C" w:themeColor="accent2" w:themeTint="99"/>
        </w:rPr>
        <w:t xml:space="preserve"> </w:t>
      </w:r>
      <w:bookmarkEnd w:id="94"/>
      <w:bookmarkEnd w:id="95"/>
    </w:p>
    <w:p w:rsidRPr="000807BB" w:rsidR="00F8462A" w:rsidP="000807BB" w:rsidRDefault="00F8462A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Pr="000807BB" w:rsidR="008D7C13" w:rsidP="000807BB" w:rsidRDefault="008D7C13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Visina i uvijeti namirenja vjerovnika u predste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ajnom postupku za svaku su skupinu vjerovnika povoljniji od procijenjene visine namirenja tih vjerovika u uvjetima unov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enja imovine u ste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ajnom postupku. Sukladno prethodno opisanom modelu, prijedlog predste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ajnog postupka bazira se na otpisu dijela tra</w:t>
      </w:r>
      <w:r w:rsidRPr="000807BB">
        <w:rPr>
          <w:rFonts w:ascii="Arial Narrow" w:hAnsi="Arial Narrow" w:cs="Calibri"/>
          <w:sz w:val="24"/>
          <w:szCs w:val="24"/>
        </w:rPr>
        <w:t>ž</w:t>
      </w:r>
      <w:r w:rsidRPr="000807BB">
        <w:rPr>
          <w:rFonts w:ascii="Arial Narrow" w:hAnsi="Arial Narrow" w:cs="Arial"/>
          <w:sz w:val="24"/>
          <w:szCs w:val="24"/>
        </w:rPr>
        <w:t xml:space="preserve">bina. Vjerovnici društva podijeljeni su u skupine, a u nastavku donosimo prijedlog namirenja istih. </w:t>
      </w:r>
    </w:p>
    <w:p w:rsidRPr="000807BB" w:rsidR="00714B6E" w:rsidP="000807BB" w:rsidRDefault="00714B6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="00D34FE5" w:rsidP="000807BB" w:rsidRDefault="00067783">
      <w:pPr>
        <w:spacing w:after="0" w:line="360" w:lineRule="auto"/>
        <w:contextualSpacing/>
        <w:jc w:val="both"/>
        <w:rPr>
          <w:rFonts w:ascii="Arial Narrow" w:hAnsi="Arial Narrow" w:cs="Arial"/>
          <w:b/>
          <w:sz w:val="24"/>
          <w:szCs w:val="24"/>
          <w:u w:val="single"/>
        </w:rPr>
      </w:pPr>
      <w:r w:rsidRPr="000807BB">
        <w:rPr>
          <w:rFonts w:ascii="Arial Narrow" w:hAnsi="Arial Narrow" w:cs="Arial"/>
          <w:b/>
          <w:sz w:val="24"/>
          <w:szCs w:val="24"/>
          <w:u w:val="single"/>
        </w:rPr>
        <w:t>T</w:t>
      </w:r>
      <w:r w:rsidRPr="000807BB" w:rsidR="0069683B">
        <w:rPr>
          <w:rFonts w:ascii="Arial Narrow" w:hAnsi="Arial Narrow" w:cs="Arial"/>
          <w:b/>
          <w:sz w:val="24"/>
          <w:szCs w:val="24"/>
          <w:u w:val="single"/>
        </w:rPr>
        <w:t>ra</w:t>
      </w:r>
      <w:r w:rsidRPr="000807BB" w:rsidR="0069683B">
        <w:rPr>
          <w:rFonts w:ascii="Arial Narrow" w:hAnsi="Arial Narrow" w:cs="Calibri"/>
          <w:b/>
          <w:sz w:val="24"/>
          <w:szCs w:val="24"/>
          <w:u w:val="single"/>
        </w:rPr>
        <w:t>ž</w:t>
      </w:r>
      <w:r w:rsidRPr="000807BB" w:rsidR="0069683B">
        <w:rPr>
          <w:rFonts w:ascii="Arial Narrow" w:hAnsi="Arial Narrow" w:cs="Arial"/>
          <w:b/>
          <w:sz w:val="24"/>
          <w:szCs w:val="24"/>
          <w:u w:val="single"/>
        </w:rPr>
        <w:t>bin</w:t>
      </w:r>
      <w:r w:rsidRPr="000807BB">
        <w:rPr>
          <w:rFonts w:ascii="Arial Narrow" w:hAnsi="Arial Narrow" w:cs="Arial"/>
          <w:b/>
          <w:sz w:val="24"/>
          <w:szCs w:val="24"/>
          <w:u w:val="single"/>
        </w:rPr>
        <w:t>e</w:t>
      </w:r>
      <w:r w:rsidRPr="000807BB" w:rsidR="0069683B">
        <w:rPr>
          <w:rFonts w:ascii="Arial Narrow" w:hAnsi="Arial Narrow" w:cs="Arial"/>
          <w:b/>
          <w:sz w:val="24"/>
          <w:szCs w:val="24"/>
          <w:u w:val="single"/>
        </w:rPr>
        <w:t xml:space="preserve"> vjerovnika:</w:t>
      </w:r>
      <w:bookmarkStart w:name="_Toc470731770" w:id="99"/>
      <w:bookmarkStart w:name="_Toc477898311" w:id="100"/>
      <w:bookmarkStart w:name="_Toc451235631" w:id="101"/>
      <w:bookmarkStart w:name="_Toc472012463" w:id="102"/>
    </w:p>
    <w:p w:rsidRPr="000807BB" w:rsidR="00DE6FCE" w:rsidP="000807BB" w:rsidRDefault="00DE6FCE">
      <w:pPr>
        <w:spacing w:after="0" w:line="360" w:lineRule="auto"/>
        <w:contextualSpacing/>
        <w:jc w:val="both"/>
        <w:rPr>
          <w:rFonts w:ascii="Arial Narrow" w:hAnsi="Arial Narrow" w:cs="Arial"/>
          <w:b/>
          <w:sz w:val="24"/>
          <w:szCs w:val="24"/>
          <w:u w:val="single"/>
        </w:rPr>
      </w:pPr>
    </w:p>
    <w:p w:rsidR="00483CB4" w:rsidP="00483CB4" w:rsidRDefault="00DE6FCE">
      <w:pPr>
        <w:pStyle w:val="Odlomakpopisa"/>
        <w:numPr>
          <w:ilvl w:val="0"/>
          <w:numId w:val="19"/>
        </w:numPr>
        <w:spacing w:after="0" w:line="360" w:lineRule="auto"/>
        <w:ind w:left="0"/>
        <w:jc w:val="both"/>
        <w:rPr>
          <w:rFonts w:ascii="Arial Narrow" w:hAnsi="Arial Narrow" w:cs="Arial"/>
          <w:sz w:val="24"/>
          <w:szCs w:val="24"/>
        </w:rPr>
      </w:pPr>
      <w:r w:rsidRPr="00483CB4">
        <w:rPr>
          <w:rFonts w:ascii="Arial Narrow" w:hAnsi="Arial Narrow" w:cs="Arial"/>
          <w:sz w:val="24"/>
          <w:szCs w:val="24"/>
        </w:rPr>
        <w:t xml:space="preserve">Dug prema grupi </w:t>
      </w:r>
      <w:r w:rsidRPr="00483CB4">
        <w:rPr>
          <w:rFonts w:ascii="Arial Narrow" w:hAnsi="Arial Narrow" w:cs="Arial"/>
          <w:b/>
          <w:sz w:val="24"/>
          <w:szCs w:val="24"/>
          <w:u w:val="single"/>
        </w:rPr>
        <w:t>NEOSIGURANI VJEROVNICI</w:t>
      </w:r>
      <w:r w:rsidRPr="00483CB4">
        <w:rPr>
          <w:rFonts w:ascii="Arial Narrow" w:hAnsi="Arial Narrow" w:cs="Arial"/>
          <w:b/>
          <w:sz w:val="24"/>
          <w:szCs w:val="24"/>
        </w:rPr>
        <w:t xml:space="preserve"> </w:t>
      </w:r>
      <w:r w:rsidRPr="00D61512" w:rsidR="00483CB4">
        <w:rPr>
          <w:rFonts w:ascii="Arial Narrow" w:hAnsi="Arial Narrow" w:cs="Arial"/>
          <w:sz w:val="24"/>
          <w:szCs w:val="24"/>
        </w:rPr>
        <w:t xml:space="preserve">sukladno Rješenju od 10.05.2019. godine iznosi </w:t>
      </w:r>
      <w:r w:rsidR="00483CB4">
        <w:rPr>
          <w:rFonts w:ascii="Arial Narrow" w:hAnsi="Arial Narrow" w:cs="Arial"/>
          <w:sz w:val="24"/>
          <w:szCs w:val="24"/>
        </w:rPr>
        <w:t>496.940,81</w:t>
      </w:r>
      <w:r w:rsidRPr="00D61512" w:rsidR="00483CB4">
        <w:rPr>
          <w:rFonts w:ascii="Arial Narrow" w:hAnsi="Arial Narrow" w:cs="Arial"/>
          <w:sz w:val="24"/>
          <w:szCs w:val="24"/>
        </w:rPr>
        <w:t xml:space="preserve"> kn.</w:t>
      </w:r>
      <w:r w:rsidRPr="00AC6F00" w:rsidR="00483CB4">
        <w:t xml:space="preserve"> </w:t>
      </w:r>
      <w:r w:rsidRPr="00AC6F00" w:rsidR="00483CB4">
        <w:rPr>
          <w:rFonts w:ascii="Arial Narrow" w:hAnsi="Arial Narrow" w:cs="Arial"/>
          <w:sz w:val="24"/>
          <w:szCs w:val="24"/>
        </w:rPr>
        <w:t>Predlaže se otplata cjelokupnog iznosa utvrđenih tražbina u 48 jednakih mjesečnih anuiteta svakog 15-og u mjesecu, računajući od pravomoćnosti Rješenja o sklopljenom predstečajnom sporazumu, bez počeka</w:t>
      </w:r>
      <w:r w:rsidR="00483CB4">
        <w:rPr>
          <w:rFonts w:ascii="Arial Narrow" w:hAnsi="Arial Narrow" w:cs="Arial"/>
          <w:sz w:val="24"/>
          <w:szCs w:val="24"/>
        </w:rPr>
        <w:t>,</w:t>
      </w:r>
      <w:r w:rsidRPr="00AC6F00" w:rsidR="00483CB4">
        <w:rPr>
          <w:rFonts w:ascii="Arial Narrow" w:hAnsi="Arial Narrow" w:cs="Arial"/>
          <w:sz w:val="24"/>
          <w:szCs w:val="24"/>
        </w:rPr>
        <w:t xml:space="preserve"> uz zakonsku zateznu kamatu koja je propisana u trenutku pravomoćnosti Rješenja o sklopljenom predstečajnom sporazumu, a koja se obračunava za vrijeme otplate reprograma.</w:t>
      </w:r>
    </w:p>
    <w:p w:rsidR="00620185" w:rsidP="00DE51BE" w:rsidRDefault="00620185">
      <w:pPr>
        <w:spacing w:after="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Pr="00483CB4" w:rsidR="00483CB4" w:rsidP="00483CB4" w:rsidRDefault="00483CB4">
      <w:pPr>
        <w:pStyle w:val="Odlomakpopisa"/>
        <w:numPr>
          <w:ilvl w:val="0"/>
          <w:numId w:val="26"/>
        </w:numPr>
        <w:spacing w:after="0" w:line="360" w:lineRule="auto"/>
        <w:ind w:left="709" w:hanging="284"/>
        <w:jc w:val="both"/>
        <w:rPr>
          <w:rFonts w:ascii="Arial Narrow" w:hAnsi="Arial Narrow" w:cs="Arial"/>
          <w:sz w:val="24"/>
          <w:szCs w:val="24"/>
        </w:rPr>
      </w:pPr>
      <w:r w:rsidRPr="004F46D1">
        <w:rPr>
          <w:rFonts w:ascii="Arial Narrow" w:hAnsi="Arial Narrow" w:cs="Times New Roman"/>
          <w:noProof/>
          <w:sz w:val="24"/>
          <w:szCs w:val="24"/>
        </w:rPr>
        <w:t>DB PROM d.o.o. za usluge</w:t>
      </w:r>
      <w:r w:rsidRPr="00685AC8">
        <w:rPr>
          <w:rFonts w:ascii="Arial Narrow" w:hAnsi="Arial Narrow" w:cs="Times New Roman"/>
          <w:sz w:val="24"/>
          <w:szCs w:val="24"/>
        </w:rPr>
        <w:t xml:space="preserve">, </w:t>
      </w:r>
      <w:r w:rsidRPr="004F46D1">
        <w:rPr>
          <w:rFonts w:ascii="Arial Narrow" w:hAnsi="Arial Narrow" w:cs="Times New Roman"/>
          <w:noProof/>
          <w:sz w:val="24"/>
          <w:szCs w:val="24"/>
        </w:rPr>
        <w:t>Bana Josipa Jelačića 57, 10290 Zaprešić</w:t>
      </w:r>
      <w:r w:rsidRPr="00685AC8">
        <w:rPr>
          <w:rFonts w:ascii="Arial Narrow" w:hAnsi="Arial Narrow" w:cs="Times New Roman"/>
          <w:sz w:val="24"/>
          <w:szCs w:val="24"/>
        </w:rPr>
        <w:t xml:space="preserve">, OIB: </w:t>
      </w:r>
      <w:r w:rsidRPr="004F46D1">
        <w:rPr>
          <w:rFonts w:ascii="Arial Narrow" w:hAnsi="Arial Narrow" w:cs="Times New Roman"/>
          <w:noProof/>
          <w:sz w:val="24"/>
          <w:szCs w:val="24"/>
        </w:rPr>
        <w:t>97042352651</w:t>
      </w:r>
      <w:r w:rsidRPr="00685AC8">
        <w:rPr>
          <w:rFonts w:ascii="Arial Narrow" w:hAnsi="Arial Narrow" w:cs="Times New Roman"/>
          <w:sz w:val="24"/>
          <w:szCs w:val="24"/>
        </w:rPr>
        <w:t xml:space="preserve">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311,25</w:t>
      </w:r>
      <w:r w:rsidRPr="00685AC8">
        <w:rPr>
          <w:rFonts w:ascii="Arial Narrow" w:hAnsi="Arial Narrow" w:cs="Times New Roman"/>
          <w:sz w:val="24"/>
          <w:szCs w:val="24"/>
        </w:rPr>
        <w:t xml:space="preserve"> 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311,25</w:t>
      </w:r>
      <w:r w:rsidRPr="00685AC8">
        <w:rPr>
          <w:rFonts w:ascii="Arial Narrow" w:hAnsi="Arial Narrow" w:cs="Times New Roman"/>
          <w:sz w:val="24"/>
          <w:szCs w:val="24"/>
        </w:rPr>
        <w:t xml:space="preserve"> kn u</w:t>
      </w:r>
      <w:r>
        <w:rPr>
          <w:rFonts w:ascii="Arial Narrow" w:hAnsi="Arial Narrow" w:cs="Times New Roman"/>
          <w:sz w:val="24"/>
          <w:szCs w:val="24"/>
        </w:rPr>
        <w:t xml:space="preserve"> 48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6,48</w:t>
      </w:r>
      <w:r w:rsidRPr="00685AC8">
        <w:rPr>
          <w:rFonts w:ascii="Arial Narrow" w:hAnsi="Arial Narrow" w:cs="Times New Roman"/>
          <w:sz w:val="24"/>
          <w:szCs w:val="24"/>
        </w:rPr>
        <w:t>, računajući od pravomoćnosti Rješenja o sklopljenom predstečajnom sporazumu,</w:t>
      </w:r>
      <w:r>
        <w:rPr>
          <w:rFonts w:ascii="Arial Narrow" w:hAnsi="Arial Narrow" w:cs="Times New Roman"/>
          <w:sz w:val="24"/>
          <w:szCs w:val="24"/>
        </w:rPr>
        <w:t xml:space="preserve"> svakog 15-og u mjesecu,</w:t>
      </w:r>
      <w:r w:rsidRPr="00685AC8">
        <w:rPr>
          <w:rFonts w:ascii="Arial Narrow" w:hAnsi="Arial Narrow" w:cs="Times New Roman"/>
          <w:sz w:val="24"/>
          <w:szCs w:val="24"/>
        </w:rPr>
        <w:t xml:space="preserve"> bez počeka, uz zakonsku zateznu kamatu koja je propisana u trenutku pravomoćnosti Rješenja o sklopljenom predstečajnom sporazumu, a koja se obračunava za vrijeme otplate reprograma. Prvi anuitet će se platiti 15-tog u mjesecu, računajući od pravomoćnosti Rješ</w:t>
      </w:r>
      <w:r>
        <w:rPr>
          <w:rFonts w:ascii="Arial Narrow" w:hAnsi="Arial Narrow" w:cs="Times New Roman"/>
          <w:sz w:val="24"/>
          <w:szCs w:val="24"/>
        </w:rPr>
        <w:t>enja kojim se odobrava sklapanje</w:t>
      </w:r>
      <w:r w:rsidRPr="00685AC8">
        <w:rPr>
          <w:rFonts w:ascii="Arial Narrow" w:hAnsi="Arial Narrow" w:cs="Times New Roman"/>
          <w:sz w:val="24"/>
          <w:szCs w:val="24"/>
        </w:rPr>
        <w:t xml:space="preserve"> predstečajnog sporazuma</w:t>
      </w:r>
      <w:r>
        <w:rPr>
          <w:rFonts w:ascii="Arial Narrow" w:hAnsi="Arial Narrow" w:cs="Times New Roman"/>
          <w:sz w:val="24"/>
          <w:szCs w:val="24"/>
        </w:rPr>
        <w:t>.</w:t>
      </w:r>
    </w:p>
    <w:p w:rsidRPr="00685AC8" w:rsidR="00483CB4" w:rsidP="00483CB4" w:rsidRDefault="00483CB4">
      <w:pPr>
        <w:pStyle w:val="Odlomakpopisa"/>
        <w:spacing w:after="0" w:line="360" w:lineRule="auto"/>
        <w:ind w:left="709"/>
        <w:jc w:val="both"/>
        <w:rPr>
          <w:rFonts w:ascii="Arial Narrow" w:hAnsi="Arial Narrow" w:cs="Arial"/>
          <w:sz w:val="24"/>
          <w:szCs w:val="24"/>
        </w:rPr>
      </w:pPr>
    </w:p>
    <w:p w:rsidRPr="00685AC8" w:rsidR="00483CB4" w:rsidP="00483CB4" w:rsidRDefault="00483CB4">
      <w:pPr>
        <w:pStyle w:val="Odlomakpopisa"/>
        <w:numPr>
          <w:ilvl w:val="0"/>
          <w:numId w:val="26"/>
        </w:numPr>
        <w:spacing w:after="0" w:line="360" w:lineRule="auto"/>
        <w:ind w:left="709" w:hanging="284"/>
        <w:jc w:val="both"/>
        <w:rPr>
          <w:rFonts w:ascii="Arial Narrow" w:hAnsi="Arial Narrow" w:cs="Arial"/>
          <w:sz w:val="24"/>
          <w:szCs w:val="24"/>
        </w:rPr>
      </w:pPr>
      <w:r w:rsidRPr="004F46D1">
        <w:rPr>
          <w:rFonts w:ascii="Arial Narrow" w:hAnsi="Arial Narrow" w:cs="Times New Roman"/>
          <w:noProof/>
          <w:sz w:val="24"/>
          <w:szCs w:val="24"/>
        </w:rPr>
        <w:t>Financijska agencija</w:t>
      </w:r>
      <w:r w:rsidRPr="00685AC8">
        <w:rPr>
          <w:rFonts w:ascii="Arial Narrow" w:hAnsi="Arial Narrow" w:cs="Times New Roman"/>
          <w:sz w:val="24"/>
          <w:szCs w:val="24"/>
        </w:rPr>
        <w:t xml:space="preserve">, </w:t>
      </w:r>
      <w:r w:rsidRPr="004F46D1">
        <w:rPr>
          <w:rFonts w:ascii="Arial Narrow" w:hAnsi="Arial Narrow" w:cs="Times New Roman"/>
          <w:noProof/>
          <w:sz w:val="24"/>
          <w:szCs w:val="24"/>
        </w:rPr>
        <w:t>Ulica grada Vukovara 70, 10000 Zagreb</w:t>
      </w:r>
      <w:r w:rsidRPr="00685AC8">
        <w:rPr>
          <w:rFonts w:ascii="Arial Narrow" w:hAnsi="Arial Narrow" w:cs="Times New Roman"/>
          <w:sz w:val="24"/>
          <w:szCs w:val="24"/>
        </w:rPr>
        <w:t xml:space="preserve">, OIB: </w:t>
      </w:r>
      <w:r w:rsidRPr="004F46D1">
        <w:rPr>
          <w:rFonts w:ascii="Arial Narrow" w:hAnsi="Arial Narrow" w:cs="Times New Roman"/>
          <w:noProof/>
          <w:sz w:val="24"/>
          <w:szCs w:val="24"/>
        </w:rPr>
        <w:t>85821130368</w:t>
      </w:r>
      <w:r w:rsidRPr="00685AC8">
        <w:rPr>
          <w:rFonts w:ascii="Arial Narrow" w:hAnsi="Arial Narrow" w:cs="Times New Roman"/>
          <w:sz w:val="24"/>
          <w:szCs w:val="24"/>
        </w:rPr>
        <w:t xml:space="preserve">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896,66</w:t>
      </w:r>
      <w:r w:rsidRPr="00685AC8">
        <w:rPr>
          <w:rFonts w:ascii="Arial Narrow" w:hAnsi="Arial Narrow" w:cs="Times New Roman"/>
          <w:sz w:val="24"/>
          <w:szCs w:val="24"/>
        </w:rPr>
        <w:t xml:space="preserve"> 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896,66</w:t>
      </w:r>
      <w:r w:rsidRPr="00685AC8">
        <w:rPr>
          <w:rFonts w:ascii="Arial Narrow" w:hAnsi="Arial Narrow" w:cs="Times New Roman"/>
          <w:sz w:val="24"/>
          <w:szCs w:val="24"/>
        </w:rPr>
        <w:t xml:space="preserve"> kn u</w:t>
      </w:r>
      <w:r>
        <w:rPr>
          <w:rFonts w:ascii="Arial Narrow" w:hAnsi="Arial Narrow" w:cs="Times New Roman"/>
          <w:sz w:val="24"/>
          <w:szCs w:val="24"/>
        </w:rPr>
        <w:t xml:space="preserve"> 48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18,68</w:t>
      </w:r>
      <w:r w:rsidRPr="00685AC8">
        <w:rPr>
          <w:rFonts w:ascii="Arial Narrow" w:hAnsi="Arial Narrow" w:cs="Times New Roman"/>
          <w:sz w:val="24"/>
          <w:szCs w:val="24"/>
        </w:rPr>
        <w:t>, računajući od pravomoćnosti Rješenja o sklopljenom predstečajnom sporazumu,</w:t>
      </w:r>
      <w:r>
        <w:rPr>
          <w:rFonts w:ascii="Arial Narrow" w:hAnsi="Arial Narrow" w:cs="Times New Roman"/>
          <w:sz w:val="24"/>
          <w:szCs w:val="24"/>
        </w:rPr>
        <w:t xml:space="preserve"> svakog 15-og u mjesecu,</w:t>
      </w:r>
      <w:r w:rsidRPr="00685AC8">
        <w:rPr>
          <w:rFonts w:ascii="Arial Narrow" w:hAnsi="Arial Narrow" w:cs="Times New Roman"/>
          <w:sz w:val="24"/>
          <w:szCs w:val="24"/>
        </w:rPr>
        <w:t xml:space="preserve"> bez počeka, uz zakonsku zateznu kamatu koja je propisana u trenutku pravomoćnosti Rješenja o sklopljenom predstečajnom sporazumu, a koja se obračunava za vrijeme otplate reprograma. Prvi anuitet će se platiti 15-tog u mjesecu, računajući od pravomoćnosti Rješ</w:t>
      </w:r>
      <w:r>
        <w:rPr>
          <w:rFonts w:ascii="Arial Narrow" w:hAnsi="Arial Narrow" w:cs="Times New Roman"/>
          <w:sz w:val="24"/>
          <w:szCs w:val="24"/>
        </w:rPr>
        <w:t>enja kojim se odobrava sklapanje</w:t>
      </w:r>
      <w:r w:rsidRPr="00685AC8">
        <w:rPr>
          <w:rFonts w:ascii="Arial Narrow" w:hAnsi="Arial Narrow" w:cs="Times New Roman"/>
          <w:sz w:val="24"/>
          <w:szCs w:val="24"/>
        </w:rPr>
        <w:t xml:space="preserve"> predstečajnog sporazuma</w:t>
      </w:r>
      <w:r>
        <w:rPr>
          <w:rFonts w:ascii="Arial Narrow" w:hAnsi="Arial Narrow" w:cs="Times New Roman"/>
          <w:sz w:val="24"/>
          <w:szCs w:val="24"/>
        </w:rPr>
        <w:t>.</w:t>
      </w:r>
    </w:p>
    <w:p w:rsidRPr="00483CB4" w:rsidR="00483CB4" w:rsidP="00483CB4" w:rsidRDefault="00483CB4">
      <w:pPr>
        <w:pStyle w:val="Odlomakpopisa"/>
        <w:numPr>
          <w:ilvl w:val="0"/>
          <w:numId w:val="26"/>
        </w:numPr>
        <w:spacing w:after="0" w:line="360" w:lineRule="auto"/>
        <w:ind w:left="709" w:hanging="284"/>
        <w:jc w:val="both"/>
        <w:rPr>
          <w:rFonts w:ascii="Arial Narrow" w:hAnsi="Arial Narrow" w:cs="Arial"/>
          <w:sz w:val="24"/>
          <w:szCs w:val="24"/>
        </w:rPr>
      </w:pPr>
      <w:r w:rsidRPr="004F46D1">
        <w:rPr>
          <w:rFonts w:ascii="Arial Narrow" w:hAnsi="Arial Narrow" w:cs="Times New Roman"/>
          <w:noProof/>
          <w:sz w:val="24"/>
          <w:szCs w:val="24"/>
        </w:rPr>
        <w:lastRenderedPageBreak/>
        <w:t>MINISTARSTVO FINANCIJA - POREZNA UPRAVA</w:t>
      </w:r>
      <w:r w:rsidRPr="00685AC8">
        <w:rPr>
          <w:rFonts w:ascii="Arial Narrow" w:hAnsi="Arial Narrow" w:cs="Times New Roman"/>
          <w:sz w:val="24"/>
          <w:szCs w:val="24"/>
        </w:rPr>
        <w:t xml:space="preserve">, </w:t>
      </w:r>
      <w:r w:rsidRPr="004F46D1">
        <w:rPr>
          <w:rFonts w:ascii="Arial Narrow" w:hAnsi="Arial Narrow" w:cs="Times New Roman"/>
          <w:noProof/>
          <w:sz w:val="24"/>
          <w:szCs w:val="24"/>
        </w:rPr>
        <w:t>Boškovićeva 5, 10000 Zagreb</w:t>
      </w:r>
      <w:r w:rsidRPr="00685AC8">
        <w:rPr>
          <w:rFonts w:ascii="Arial Narrow" w:hAnsi="Arial Narrow" w:cs="Times New Roman"/>
          <w:sz w:val="24"/>
          <w:szCs w:val="24"/>
        </w:rPr>
        <w:t xml:space="preserve">, OIB: </w:t>
      </w:r>
      <w:r w:rsidRPr="004F46D1">
        <w:rPr>
          <w:rFonts w:ascii="Arial Narrow" w:hAnsi="Arial Narrow" w:cs="Times New Roman"/>
          <w:noProof/>
          <w:sz w:val="24"/>
          <w:szCs w:val="24"/>
        </w:rPr>
        <w:t>18683136487</w:t>
      </w:r>
      <w:r w:rsidRPr="00685AC8">
        <w:rPr>
          <w:rFonts w:ascii="Arial Narrow" w:hAnsi="Arial Narrow" w:cs="Times New Roman"/>
          <w:sz w:val="24"/>
          <w:szCs w:val="24"/>
        </w:rPr>
        <w:t xml:space="preserve">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403.129,90</w:t>
      </w:r>
      <w:r w:rsidRPr="00685AC8">
        <w:rPr>
          <w:rFonts w:ascii="Arial Narrow" w:hAnsi="Arial Narrow" w:cs="Times New Roman"/>
          <w:sz w:val="24"/>
          <w:szCs w:val="24"/>
        </w:rPr>
        <w:t xml:space="preserve"> 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403.129,90</w:t>
      </w:r>
      <w:r w:rsidRPr="00685AC8">
        <w:rPr>
          <w:rFonts w:ascii="Arial Narrow" w:hAnsi="Arial Narrow" w:cs="Times New Roman"/>
          <w:sz w:val="24"/>
          <w:szCs w:val="24"/>
        </w:rPr>
        <w:t xml:space="preserve"> kn u</w:t>
      </w:r>
      <w:r>
        <w:rPr>
          <w:rFonts w:ascii="Arial Narrow" w:hAnsi="Arial Narrow" w:cs="Times New Roman"/>
          <w:sz w:val="24"/>
          <w:szCs w:val="24"/>
        </w:rPr>
        <w:t xml:space="preserve"> 48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8.398,54</w:t>
      </w:r>
      <w:r w:rsidRPr="00685AC8">
        <w:rPr>
          <w:rFonts w:ascii="Arial Narrow" w:hAnsi="Arial Narrow" w:cs="Times New Roman"/>
          <w:sz w:val="24"/>
          <w:szCs w:val="24"/>
        </w:rPr>
        <w:t>, računajući od pravomoćnosti Rješenja o sklopljenom predstečajnom sporazumu,</w:t>
      </w:r>
      <w:r>
        <w:rPr>
          <w:rFonts w:ascii="Arial Narrow" w:hAnsi="Arial Narrow" w:cs="Times New Roman"/>
          <w:sz w:val="24"/>
          <w:szCs w:val="24"/>
        </w:rPr>
        <w:t xml:space="preserve"> svakog 15-og u mjesecu,</w:t>
      </w:r>
      <w:r w:rsidRPr="00685AC8">
        <w:rPr>
          <w:rFonts w:ascii="Arial Narrow" w:hAnsi="Arial Narrow" w:cs="Times New Roman"/>
          <w:sz w:val="24"/>
          <w:szCs w:val="24"/>
        </w:rPr>
        <w:t xml:space="preserve"> bez počeka, uz zakonsku zateznu kamatu koja je propisana u trenutku pravomoćnosti Rješenja o sklopljenom predstečajnom sporazumu, a koja se obračunava za vrijeme otplate reprograma. Prvi anuitet će se platiti 15-tog u mjesecu, računajući od pravomoćnosti Rješ</w:t>
      </w:r>
      <w:r>
        <w:rPr>
          <w:rFonts w:ascii="Arial Narrow" w:hAnsi="Arial Narrow" w:cs="Times New Roman"/>
          <w:sz w:val="24"/>
          <w:szCs w:val="24"/>
        </w:rPr>
        <w:t>enja kojim se odobrava sklapanje</w:t>
      </w:r>
      <w:r w:rsidRPr="00685AC8">
        <w:rPr>
          <w:rFonts w:ascii="Arial Narrow" w:hAnsi="Arial Narrow" w:cs="Times New Roman"/>
          <w:sz w:val="24"/>
          <w:szCs w:val="24"/>
        </w:rPr>
        <w:t xml:space="preserve"> predstečajnog sporazuma</w:t>
      </w:r>
      <w:r>
        <w:rPr>
          <w:rFonts w:ascii="Arial Narrow" w:hAnsi="Arial Narrow" w:cs="Times New Roman"/>
          <w:sz w:val="24"/>
          <w:szCs w:val="24"/>
        </w:rPr>
        <w:t>.</w:t>
      </w:r>
    </w:p>
    <w:p w:rsidRPr="00685AC8" w:rsidR="00483CB4" w:rsidP="00483CB4" w:rsidRDefault="00483CB4">
      <w:pPr>
        <w:pStyle w:val="Odlomakpopisa"/>
        <w:spacing w:after="0" w:line="360" w:lineRule="auto"/>
        <w:ind w:left="709"/>
        <w:jc w:val="both"/>
        <w:rPr>
          <w:rFonts w:ascii="Arial Narrow" w:hAnsi="Arial Narrow" w:cs="Arial"/>
          <w:sz w:val="24"/>
          <w:szCs w:val="24"/>
        </w:rPr>
      </w:pPr>
    </w:p>
    <w:p w:rsidRPr="00483CB4" w:rsidR="00483CB4" w:rsidP="00483CB4" w:rsidRDefault="00483CB4">
      <w:pPr>
        <w:pStyle w:val="Odlomakpopisa"/>
        <w:numPr>
          <w:ilvl w:val="0"/>
          <w:numId w:val="26"/>
        </w:numPr>
        <w:spacing w:after="0" w:line="360" w:lineRule="auto"/>
        <w:ind w:left="709" w:hanging="284"/>
        <w:jc w:val="both"/>
        <w:rPr>
          <w:rFonts w:ascii="Arial Narrow" w:hAnsi="Arial Narrow" w:cs="Arial"/>
          <w:sz w:val="24"/>
          <w:szCs w:val="24"/>
        </w:rPr>
      </w:pPr>
      <w:r w:rsidRPr="004F46D1">
        <w:rPr>
          <w:rFonts w:ascii="Arial Narrow" w:hAnsi="Arial Narrow" w:cs="Times New Roman"/>
          <w:noProof/>
          <w:sz w:val="24"/>
          <w:szCs w:val="24"/>
        </w:rPr>
        <w:t>OBRT ZA SAVJETODAVNE USLUGE, VL.LOVRO BENČEVIĆ</w:t>
      </w:r>
      <w:r w:rsidRPr="00685AC8">
        <w:rPr>
          <w:rFonts w:ascii="Arial Narrow" w:hAnsi="Arial Narrow" w:cs="Times New Roman"/>
          <w:sz w:val="24"/>
          <w:szCs w:val="24"/>
        </w:rPr>
        <w:t xml:space="preserve">, </w:t>
      </w:r>
      <w:r w:rsidRPr="004F46D1">
        <w:rPr>
          <w:rFonts w:ascii="Arial Narrow" w:hAnsi="Arial Narrow" w:cs="Times New Roman"/>
          <w:noProof/>
          <w:sz w:val="24"/>
          <w:szCs w:val="24"/>
        </w:rPr>
        <w:t>Josipa Kosića 11, 10290 Zaprešić</w:t>
      </w:r>
      <w:r w:rsidRPr="00685AC8">
        <w:rPr>
          <w:rFonts w:ascii="Arial Narrow" w:hAnsi="Arial Narrow" w:cs="Times New Roman"/>
          <w:sz w:val="24"/>
          <w:szCs w:val="24"/>
        </w:rPr>
        <w:t xml:space="preserve">, OIB: </w:t>
      </w:r>
      <w:r w:rsidRPr="004F46D1">
        <w:rPr>
          <w:rFonts w:ascii="Arial Narrow" w:hAnsi="Arial Narrow" w:cs="Times New Roman"/>
          <w:noProof/>
          <w:sz w:val="24"/>
          <w:szCs w:val="24"/>
        </w:rPr>
        <w:t>28080635282</w:t>
      </w:r>
      <w:r w:rsidRPr="00685AC8">
        <w:rPr>
          <w:rFonts w:ascii="Arial Narrow" w:hAnsi="Arial Narrow" w:cs="Times New Roman"/>
          <w:sz w:val="24"/>
          <w:szCs w:val="24"/>
        </w:rPr>
        <w:t xml:space="preserve">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1.000,00</w:t>
      </w:r>
      <w:r w:rsidRPr="00685AC8">
        <w:rPr>
          <w:rFonts w:ascii="Arial Narrow" w:hAnsi="Arial Narrow" w:cs="Times New Roman"/>
          <w:sz w:val="24"/>
          <w:szCs w:val="24"/>
        </w:rPr>
        <w:t xml:space="preserve"> 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1.000,00</w:t>
      </w:r>
      <w:r w:rsidRPr="00685AC8">
        <w:rPr>
          <w:rFonts w:ascii="Arial Narrow" w:hAnsi="Arial Narrow" w:cs="Times New Roman"/>
          <w:sz w:val="24"/>
          <w:szCs w:val="24"/>
        </w:rPr>
        <w:t xml:space="preserve"> kn u</w:t>
      </w:r>
      <w:r>
        <w:rPr>
          <w:rFonts w:ascii="Arial Narrow" w:hAnsi="Arial Narrow" w:cs="Times New Roman"/>
          <w:sz w:val="24"/>
          <w:szCs w:val="24"/>
        </w:rPr>
        <w:t xml:space="preserve"> 48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20,83</w:t>
      </w:r>
      <w:r w:rsidRPr="00685AC8">
        <w:rPr>
          <w:rFonts w:ascii="Arial Narrow" w:hAnsi="Arial Narrow" w:cs="Times New Roman"/>
          <w:sz w:val="24"/>
          <w:szCs w:val="24"/>
        </w:rPr>
        <w:t>, računajući od pravomoćnosti Rješenja o sklopljenom predstečajnom sporazumu,</w:t>
      </w:r>
      <w:r>
        <w:rPr>
          <w:rFonts w:ascii="Arial Narrow" w:hAnsi="Arial Narrow" w:cs="Times New Roman"/>
          <w:sz w:val="24"/>
          <w:szCs w:val="24"/>
        </w:rPr>
        <w:t xml:space="preserve"> svakog 15-og u mjesecu,</w:t>
      </w:r>
      <w:r w:rsidRPr="00685AC8">
        <w:rPr>
          <w:rFonts w:ascii="Arial Narrow" w:hAnsi="Arial Narrow" w:cs="Times New Roman"/>
          <w:sz w:val="24"/>
          <w:szCs w:val="24"/>
        </w:rPr>
        <w:t xml:space="preserve"> bez počeka, uz zakonsku zateznu kamatu koja je propisana u trenutku pravomoćnosti Rješenja o sklopljenom predstečajnom sporazumu, a koja se obračunava za vrijeme otplate reprograma. Prvi anuitet će se platiti 15-tog u mjesecu, računajući od pravomoćnosti Rješ</w:t>
      </w:r>
      <w:r>
        <w:rPr>
          <w:rFonts w:ascii="Arial Narrow" w:hAnsi="Arial Narrow" w:cs="Times New Roman"/>
          <w:sz w:val="24"/>
          <w:szCs w:val="24"/>
        </w:rPr>
        <w:t>enja kojim se odobrava sklapanje</w:t>
      </w:r>
      <w:r w:rsidRPr="00685AC8">
        <w:rPr>
          <w:rFonts w:ascii="Arial Narrow" w:hAnsi="Arial Narrow" w:cs="Times New Roman"/>
          <w:sz w:val="24"/>
          <w:szCs w:val="24"/>
        </w:rPr>
        <w:t xml:space="preserve"> predstečajnog sporazuma</w:t>
      </w:r>
      <w:r>
        <w:rPr>
          <w:rFonts w:ascii="Arial Narrow" w:hAnsi="Arial Narrow" w:cs="Times New Roman"/>
          <w:sz w:val="24"/>
          <w:szCs w:val="24"/>
        </w:rPr>
        <w:t>.</w:t>
      </w:r>
    </w:p>
    <w:p w:rsidRPr="00483CB4" w:rsidR="00483CB4" w:rsidP="00483CB4" w:rsidRDefault="00483CB4">
      <w:pPr>
        <w:pStyle w:val="Odlomakpopisa"/>
        <w:rPr>
          <w:rFonts w:ascii="Arial Narrow" w:hAnsi="Arial Narrow" w:cs="Arial"/>
          <w:sz w:val="24"/>
          <w:szCs w:val="24"/>
        </w:rPr>
      </w:pPr>
    </w:p>
    <w:p w:rsidRPr="00685AC8" w:rsidR="00483CB4" w:rsidP="00483CB4" w:rsidRDefault="00483CB4">
      <w:pPr>
        <w:pStyle w:val="Odlomakpopisa"/>
        <w:spacing w:after="0" w:line="360" w:lineRule="auto"/>
        <w:ind w:left="709"/>
        <w:jc w:val="both"/>
        <w:rPr>
          <w:rFonts w:ascii="Arial Narrow" w:hAnsi="Arial Narrow" w:cs="Arial"/>
          <w:sz w:val="24"/>
          <w:szCs w:val="24"/>
        </w:rPr>
      </w:pPr>
    </w:p>
    <w:p w:rsidRPr="00483CB4" w:rsidR="00483CB4" w:rsidP="00483CB4" w:rsidRDefault="00483CB4">
      <w:pPr>
        <w:pStyle w:val="Odlomakpopisa"/>
        <w:numPr>
          <w:ilvl w:val="0"/>
          <w:numId w:val="26"/>
        </w:numPr>
        <w:spacing w:after="0" w:line="360" w:lineRule="auto"/>
        <w:ind w:left="709" w:hanging="284"/>
        <w:jc w:val="both"/>
        <w:rPr>
          <w:rFonts w:ascii="Arial Narrow" w:hAnsi="Arial Narrow" w:cs="Arial"/>
          <w:sz w:val="24"/>
          <w:szCs w:val="24"/>
        </w:rPr>
      </w:pPr>
      <w:r w:rsidRPr="004F46D1">
        <w:rPr>
          <w:rFonts w:ascii="Arial Narrow" w:hAnsi="Arial Narrow" w:cs="Times New Roman"/>
          <w:noProof/>
          <w:sz w:val="24"/>
          <w:szCs w:val="24"/>
        </w:rPr>
        <w:t>SANVET d.o.o. za sanitarnu zaštitu i ekologiju</w:t>
      </w:r>
      <w:r w:rsidRPr="00685AC8">
        <w:rPr>
          <w:rFonts w:ascii="Arial Narrow" w:hAnsi="Arial Narrow" w:cs="Times New Roman"/>
          <w:sz w:val="24"/>
          <w:szCs w:val="24"/>
        </w:rPr>
        <w:t xml:space="preserve">, </w:t>
      </w:r>
      <w:r w:rsidRPr="004F46D1">
        <w:rPr>
          <w:rFonts w:ascii="Arial Narrow" w:hAnsi="Arial Narrow" w:cs="Times New Roman"/>
          <w:noProof/>
          <w:sz w:val="24"/>
          <w:szCs w:val="24"/>
        </w:rPr>
        <w:t>Pavla Štoosa 36, 10292 Dubravica</w:t>
      </w:r>
      <w:r w:rsidRPr="00685AC8">
        <w:rPr>
          <w:rFonts w:ascii="Arial Narrow" w:hAnsi="Arial Narrow" w:cs="Times New Roman"/>
          <w:sz w:val="24"/>
          <w:szCs w:val="24"/>
        </w:rPr>
        <w:t xml:space="preserve">, OIB: </w:t>
      </w:r>
      <w:r w:rsidRPr="004F46D1">
        <w:rPr>
          <w:rFonts w:ascii="Arial Narrow" w:hAnsi="Arial Narrow" w:cs="Times New Roman"/>
          <w:noProof/>
          <w:sz w:val="24"/>
          <w:szCs w:val="24"/>
        </w:rPr>
        <w:t>59867697722</w:t>
      </w:r>
      <w:r w:rsidRPr="00685AC8">
        <w:rPr>
          <w:rFonts w:ascii="Arial Narrow" w:hAnsi="Arial Narrow" w:cs="Times New Roman"/>
          <w:sz w:val="24"/>
          <w:szCs w:val="24"/>
        </w:rPr>
        <w:t xml:space="preserve">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245,00</w:t>
      </w:r>
      <w:r w:rsidRPr="00685AC8">
        <w:rPr>
          <w:rFonts w:ascii="Arial Narrow" w:hAnsi="Arial Narrow" w:cs="Times New Roman"/>
          <w:sz w:val="24"/>
          <w:szCs w:val="24"/>
        </w:rPr>
        <w:t xml:space="preserve"> 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245,00</w:t>
      </w:r>
      <w:r w:rsidRPr="00685AC8">
        <w:rPr>
          <w:rFonts w:ascii="Arial Narrow" w:hAnsi="Arial Narrow" w:cs="Times New Roman"/>
          <w:sz w:val="24"/>
          <w:szCs w:val="24"/>
        </w:rPr>
        <w:t xml:space="preserve"> kn u</w:t>
      </w:r>
      <w:r>
        <w:rPr>
          <w:rFonts w:ascii="Arial Narrow" w:hAnsi="Arial Narrow" w:cs="Times New Roman"/>
          <w:sz w:val="24"/>
          <w:szCs w:val="24"/>
        </w:rPr>
        <w:t xml:space="preserve"> 48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5,10</w:t>
      </w:r>
      <w:r w:rsidRPr="00685AC8">
        <w:rPr>
          <w:rFonts w:ascii="Arial Narrow" w:hAnsi="Arial Narrow" w:cs="Times New Roman"/>
          <w:sz w:val="24"/>
          <w:szCs w:val="24"/>
        </w:rPr>
        <w:t>, računajući od pravomoćnosti Rješenja o sklopljenom predstečajnom sporazumu,</w:t>
      </w:r>
      <w:r>
        <w:rPr>
          <w:rFonts w:ascii="Arial Narrow" w:hAnsi="Arial Narrow" w:cs="Times New Roman"/>
          <w:sz w:val="24"/>
          <w:szCs w:val="24"/>
        </w:rPr>
        <w:t xml:space="preserve"> svakog 15-og u mjesecu,</w:t>
      </w:r>
      <w:r w:rsidRPr="00685AC8">
        <w:rPr>
          <w:rFonts w:ascii="Arial Narrow" w:hAnsi="Arial Narrow" w:cs="Times New Roman"/>
          <w:sz w:val="24"/>
          <w:szCs w:val="24"/>
        </w:rPr>
        <w:t xml:space="preserve"> bez počeka, uz zakonsku zateznu kamatu koja je propisana u trenutku pravomoćnosti Rješenja o sklopljenom predstečajnom sporazumu, a koja se obračunava za vrijeme otplate reprograma. Prvi anuitet će se platiti 15-tog u mjesecu, računajući od pravomoćnosti Rješ</w:t>
      </w:r>
      <w:r>
        <w:rPr>
          <w:rFonts w:ascii="Arial Narrow" w:hAnsi="Arial Narrow" w:cs="Times New Roman"/>
          <w:sz w:val="24"/>
          <w:szCs w:val="24"/>
        </w:rPr>
        <w:t>enja kojim se odobrava sklapanje</w:t>
      </w:r>
      <w:r w:rsidRPr="00685AC8">
        <w:rPr>
          <w:rFonts w:ascii="Arial Narrow" w:hAnsi="Arial Narrow" w:cs="Times New Roman"/>
          <w:sz w:val="24"/>
          <w:szCs w:val="24"/>
        </w:rPr>
        <w:t xml:space="preserve"> predstečajnog sporazuma</w:t>
      </w:r>
      <w:r>
        <w:rPr>
          <w:rFonts w:ascii="Arial Narrow" w:hAnsi="Arial Narrow" w:cs="Times New Roman"/>
          <w:sz w:val="24"/>
          <w:szCs w:val="24"/>
        </w:rPr>
        <w:t>.</w:t>
      </w:r>
    </w:p>
    <w:p w:rsidRPr="00685AC8" w:rsidR="00483CB4" w:rsidP="00483CB4" w:rsidRDefault="00483CB4">
      <w:pPr>
        <w:pStyle w:val="Odlomakpopisa"/>
        <w:spacing w:after="0" w:line="360" w:lineRule="auto"/>
        <w:ind w:left="709"/>
        <w:jc w:val="both"/>
        <w:rPr>
          <w:rFonts w:ascii="Arial Narrow" w:hAnsi="Arial Narrow" w:cs="Arial"/>
          <w:sz w:val="24"/>
          <w:szCs w:val="24"/>
        </w:rPr>
      </w:pPr>
    </w:p>
    <w:p w:rsidRPr="00483CB4" w:rsidR="00483CB4" w:rsidP="00483CB4" w:rsidRDefault="00483CB4">
      <w:pPr>
        <w:pStyle w:val="Odlomakpopisa"/>
        <w:numPr>
          <w:ilvl w:val="0"/>
          <w:numId w:val="26"/>
        </w:numPr>
        <w:spacing w:after="0" w:line="360" w:lineRule="auto"/>
        <w:ind w:left="709" w:hanging="284"/>
        <w:jc w:val="both"/>
        <w:rPr>
          <w:rFonts w:ascii="Arial Narrow" w:hAnsi="Arial Narrow" w:cs="Arial"/>
          <w:sz w:val="24"/>
          <w:szCs w:val="24"/>
        </w:rPr>
      </w:pPr>
      <w:r w:rsidRPr="004F46D1">
        <w:rPr>
          <w:rFonts w:ascii="Arial Narrow" w:hAnsi="Arial Narrow" w:cs="Times New Roman"/>
          <w:noProof/>
          <w:sz w:val="24"/>
          <w:szCs w:val="24"/>
        </w:rPr>
        <w:t>SEGES d.o.o. za proizvodnju, trgovinu i usluge</w:t>
      </w:r>
      <w:r w:rsidRPr="00685AC8">
        <w:rPr>
          <w:rFonts w:ascii="Arial Narrow" w:hAnsi="Arial Narrow" w:cs="Times New Roman"/>
          <w:sz w:val="24"/>
          <w:szCs w:val="24"/>
        </w:rPr>
        <w:t xml:space="preserve">, </w:t>
      </w:r>
      <w:r w:rsidRPr="004F46D1">
        <w:rPr>
          <w:rFonts w:ascii="Arial Narrow" w:hAnsi="Arial Narrow" w:cs="Times New Roman"/>
          <w:noProof/>
          <w:sz w:val="24"/>
          <w:szCs w:val="24"/>
        </w:rPr>
        <w:t>Vinkovačka 51, 32270 Županja</w:t>
      </w:r>
      <w:r w:rsidRPr="00685AC8">
        <w:rPr>
          <w:rFonts w:ascii="Arial Narrow" w:hAnsi="Arial Narrow" w:cs="Times New Roman"/>
          <w:sz w:val="24"/>
          <w:szCs w:val="24"/>
        </w:rPr>
        <w:t xml:space="preserve">, OIB: </w:t>
      </w:r>
      <w:r w:rsidRPr="004F46D1">
        <w:rPr>
          <w:rFonts w:ascii="Arial Narrow" w:hAnsi="Arial Narrow" w:cs="Times New Roman"/>
          <w:noProof/>
          <w:sz w:val="24"/>
          <w:szCs w:val="24"/>
        </w:rPr>
        <w:t>42736105272</w:t>
      </w:r>
      <w:r w:rsidRPr="00685AC8">
        <w:rPr>
          <w:rFonts w:ascii="Arial Narrow" w:hAnsi="Arial Narrow" w:cs="Times New Roman"/>
          <w:sz w:val="24"/>
          <w:szCs w:val="24"/>
        </w:rPr>
        <w:t xml:space="preserve">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51.994,00</w:t>
      </w:r>
      <w:r w:rsidRPr="00685AC8">
        <w:rPr>
          <w:rFonts w:ascii="Arial Narrow" w:hAnsi="Arial Narrow" w:cs="Times New Roman"/>
          <w:sz w:val="24"/>
          <w:szCs w:val="24"/>
        </w:rPr>
        <w:t xml:space="preserve"> 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51.994,00</w:t>
      </w:r>
      <w:r w:rsidRPr="00685AC8">
        <w:rPr>
          <w:rFonts w:ascii="Arial Narrow" w:hAnsi="Arial Narrow" w:cs="Times New Roman"/>
          <w:sz w:val="24"/>
          <w:szCs w:val="24"/>
        </w:rPr>
        <w:t xml:space="preserve"> kn u</w:t>
      </w:r>
      <w:r>
        <w:rPr>
          <w:rFonts w:ascii="Arial Narrow" w:hAnsi="Arial Narrow" w:cs="Times New Roman"/>
          <w:sz w:val="24"/>
          <w:szCs w:val="24"/>
        </w:rPr>
        <w:t xml:space="preserve"> 48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1.083,21</w:t>
      </w:r>
      <w:r w:rsidRPr="00685AC8">
        <w:rPr>
          <w:rFonts w:ascii="Arial Narrow" w:hAnsi="Arial Narrow" w:cs="Times New Roman"/>
          <w:sz w:val="24"/>
          <w:szCs w:val="24"/>
        </w:rPr>
        <w:t>, računajući od pravomoćnosti Rješenja o sklopljenom predstečajnom sporazumu,</w:t>
      </w:r>
      <w:r>
        <w:rPr>
          <w:rFonts w:ascii="Arial Narrow" w:hAnsi="Arial Narrow" w:cs="Times New Roman"/>
          <w:sz w:val="24"/>
          <w:szCs w:val="24"/>
        </w:rPr>
        <w:t xml:space="preserve"> svakog 15-og u mjesecu,</w:t>
      </w:r>
      <w:r w:rsidRPr="00685AC8">
        <w:rPr>
          <w:rFonts w:ascii="Arial Narrow" w:hAnsi="Arial Narrow" w:cs="Times New Roman"/>
          <w:sz w:val="24"/>
          <w:szCs w:val="24"/>
        </w:rPr>
        <w:t xml:space="preserve"> bez počeka, uz zakonsku zateznu kamatu koja je propisana u trenutku pravomoćnosti Rješenja o sklopljenom predstečajnom sporazumu, a koja se </w:t>
      </w:r>
      <w:r w:rsidRPr="00685AC8">
        <w:rPr>
          <w:rFonts w:ascii="Arial Narrow" w:hAnsi="Arial Narrow" w:cs="Times New Roman"/>
          <w:sz w:val="24"/>
          <w:szCs w:val="24"/>
        </w:rPr>
        <w:lastRenderedPageBreak/>
        <w:t>obračunava za vrijeme otplate reprograma. Prvi anuitet će se platiti 15-tog u mjesecu, računajući od pravomoćnosti Rješ</w:t>
      </w:r>
      <w:r>
        <w:rPr>
          <w:rFonts w:ascii="Arial Narrow" w:hAnsi="Arial Narrow" w:cs="Times New Roman"/>
          <w:sz w:val="24"/>
          <w:szCs w:val="24"/>
        </w:rPr>
        <w:t>enja kojim se odobrava sklapanje</w:t>
      </w:r>
      <w:r w:rsidRPr="00685AC8">
        <w:rPr>
          <w:rFonts w:ascii="Arial Narrow" w:hAnsi="Arial Narrow" w:cs="Times New Roman"/>
          <w:sz w:val="24"/>
          <w:szCs w:val="24"/>
        </w:rPr>
        <w:t xml:space="preserve"> predstečajnog sporazuma</w:t>
      </w:r>
      <w:r>
        <w:rPr>
          <w:rFonts w:ascii="Arial Narrow" w:hAnsi="Arial Narrow" w:cs="Times New Roman"/>
          <w:sz w:val="24"/>
          <w:szCs w:val="24"/>
        </w:rPr>
        <w:t>.</w:t>
      </w:r>
    </w:p>
    <w:p w:rsidRPr="00483CB4" w:rsidR="00483CB4" w:rsidP="00483CB4" w:rsidRDefault="00483CB4">
      <w:pPr>
        <w:pStyle w:val="Odlomakpopisa"/>
        <w:rPr>
          <w:rFonts w:ascii="Arial Narrow" w:hAnsi="Arial Narrow" w:cs="Arial"/>
          <w:sz w:val="24"/>
          <w:szCs w:val="24"/>
        </w:rPr>
      </w:pPr>
    </w:p>
    <w:p w:rsidRPr="00685AC8" w:rsidR="00483CB4" w:rsidP="00483CB4" w:rsidRDefault="00483CB4">
      <w:pPr>
        <w:pStyle w:val="Odlomakpopisa"/>
        <w:spacing w:after="0" w:line="360" w:lineRule="auto"/>
        <w:ind w:left="709"/>
        <w:jc w:val="both"/>
        <w:rPr>
          <w:rFonts w:ascii="Arial Narrow" w:hAnsi="Arial Narrow" w:cs="Arial"/>
          <w:sz w:val="24"/>
          <w:szCs w:val="24"/>
        </w:rPr>
      </w:pPr>
    </w:p>
    <w:p w:rsidRPr="00685AC8" w:rsidR="00483CB4" w:rsidP="00483CB4" w:rsidRDefault="00483CB4">
      <w:pPr>
        <w:pStyle w:val="Odlomakpopisa"/>
        <w:numPr>
          <w:ilvl w:val="0"/>
          <w:numId w:val="26"/>
        </w:numPr>
        <w:spacing w:after="0" w:line="360" w:lineRule="auto"/>
        <w:ind w:left="709" w:hanging="284"/>
        <w:jc w:val="both"/>
        <w:rPr>
          <w:rFonts w:ascii="Arial Narrow" w:hAnsi="Arial Narrow" w:cs="Arial"/>
          <w:sz w:val="24"/>
          <w:szCs w:val="24"/>
        </w:rPr>
      </w:pPr>
      <w:r w:rsidRPr="004F46D1">
        <w:rPr>
          <w:rFonts w:ascii="Arial Narrow" w:hAnsi="Arial Narrow" w:cs="Times New Roman"/>
          <w:noProof/>
          <w:sz w:val="24"/>
          <w:szCs w:val="24"/>
        </w:rPr>
        <w:t>VETERINARSKA STANICA društvo s ograničenom odgovornošću</w:t>
      </w:r>
      <w:r w:rsidRPr="00685AC8">
        <w:rPr>
          <w:rFonts w:ascii="Arial Narrow" w:hAnsi="Arial Narrow" w:cs="Times New Roman"/>
          <w:sz w:val="24"/>
          <w:szCs w:val="24"/>
        </w:rPr>
        <w:t xml:space="preserve">, </w:t>
      </w:r>
      <w:r w:rsidRPr="004F46D1">
        <w:rPr>
          <w:rFonts w:ascii="Arial Narrow" w:hAnsi="Arial Narrow" w:cs="Times New Roman"/>
          <w:noProof/>
          <w:sz w:val="24"/>
          <w:szCs w:val="24"/>
        </w:rPr>
        <w:t>Bana Josipa Jelačića 77, 10290 Zaprešić</w:t>
      </w:r>
      <w:r w:rsidRPr="00685AC8">
        <w:rPr>
          <w:rFonts w:ascii="Arial Narrow" w:hAnsi="Arial Narrow" w:cs="Times New Roman"/>
          <w:sz w:val="24"/>
          <w:szCs w:val="24"/>
        </w:rPr>
        <w:t xml:space="preserve">, OIB: </w:t>
      </w:r>
      <w:r w:rsidRPr="004F46D1">
        <w:rPr>
          <w:rFonts w:ascii="Arial Narrow" w:hAnsi="Arial Narrow" w:cs="Times New Roman"/>
          <w:noProof/>
          <w:sz w:val="24"/>
          <w:szCs w:val="24"/>
        </w:rPr>
        <w:t>80205892543</w:t>
      </w:r>
      <w:r w:rsidRPr="00685AC8">
        <w:rPr>
          <w:rFonts w:ascii="Arial Narrow" w:hAnsi="Arial Narrow" w:cs="Times New Roman"/>
          <w:sz w:val="24"/>
          <w:szCs w:val="24"/>
        </w:rPr>
        <w:t xml:space="preserve">,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39.364,00</w:t>
      </w:r>
      <w:r w:rsidRPr="00685AC8">
        <w:rPr>
          <w:rFonts w:ascii="Arial Narrow" w:hAnsi="Arial Narrow" w:cs="Times New Roman"/>
          <w:sz w:val="24"/>
          <w:szCs w:val="24"/>
        </w:rPr>
        <w:t xml:space="preserve"> 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39.364,00</w:t>
      </w:r>
      <w:r w:rsidRPr="00685AC8">
        <w:rPr>
          <w:rFonts w:ascii="Arial Narrow" w:hAnsi="Arial Narrow" w:cs="Times New Roman"/>
          <w:sz w:val="24"/>
          <w:szCs w:val="24"/>
        </w:rPr>
        <w:t xml:space="preserve"> kn u</w:t>
      </w:r>
      <w:r>
        <w:rPr>
          <w:rFonts w:ascii="Arial Narrow" w:hAnsi="Arial Narrow" w:cs="Times New Roman"/>
          <w:sz w:val="24"/>
          <w:szCs w:val="24"/>
        </w:rPr>
        <w:t xml:space="preserve"> 48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820,08</w:t>
      </w:r>
      <w:r w:rsidRPr="00685AC8">
        <w:rPr>
          <w:rFonts w:ascii="Arial Narrow" w:hAnsi="Arial Narrow" w:cs="Times New Roman"/>
          <w:sz w:val="24"/>
          <w:szCs w:val="24"/>
        </w:rPr>
        <w:t>, računajući od pravomoćnosti Rješenja o sklopljenom predstečajnom sporazumu,</w:t>
      </w:r>
      <w:r>
        <w:rPr>
          <w:rFonts w:ascii="Arial Narrow" w:hAnsi="Arial Narrow" w:cs="Times New Roman"/>
          <w:sz w:val="24"/>
          <w:szCs w:val="24"/>
        </w:rPr>
        <w:t xml:space="preserve"> svakog 15-og u mjesecu,</w:t>
      </w:r>
      <w:r w:rsidRPr="00685AC8">
        <w:rPr>
          <w:rFonts w:ascii="Arial Narrow" w:hAnsi="Arial Narrow" w:cs="Times New Roman"/>
          <w:sz w:val="24"/>
          <w:szCs w:val="24"/>
        </w:rPr>
        <w:t xml:space="preserve"> bez počeka, uz zakonsku zateznu kamatu koja je propisana u trenutku pravomoćnosti Rješenja o sklopljenom predstečajnom sporazumu, a koja se obračunava za vrijeme otplate reprograma. Prvi anuitet će se platiti 15-tog u mjesecu, računajući od pravomoćnosti Rješ</w:t>
      </w:r>
      <w:r>
        <w:rPr>
          <w:rFonts w:ascii="Arial Narrow" w:hAnsi="Arial Narrow" w:cs="Times New Roman"/>
          <w:sz w:val="24"/>
          <w:szCs w:val="24"/>
        </w:rPr>
        <w:t>enja kojim se odobrava sklapanje</w:t>
      </w:r>
      <w:r w:rsidRPr="00685AC8">
        <w:rPr>
          <w:rFonts w:ascii="Arial Narrow" w:hAnsi="Arial Narrow" w:cs="Times New Roman"/>
          <w:sz w:val="24"/>
          <w:szCs w:val="24"/>
        </w:rPr>
        <w:t xml:space="preserve"> predstečajnog sporazuma</w:t>
      </w:r>
      <w:r>
        <w:rPr>
          <w:rFonts w:ascii="Arial Narrow" w:hAnsi="Arial Narrow" w:cs="Times New Roman"/>
          <w:sz w:val="24"/>
          <w:szCs w:val="24"/>
        </w:rPr>
        <w:t>.</w:t>
      </w:r>
    </w:p>
    <w:p w:rsidR="00483CB4" w:rsidP="00DE51BE" w:rsidRDefault="00483CB4">
      <w:p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685AC8" w:rsidP="00DE51BE" w:rsidRDefault="00685AC8">
      <w:p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C1224A" w:rsidP="00C1224A" w:rsidRDefault="00C1224A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b/>
          <w:sz w:val="24"/>
          <w:szCs w:val="24"/>
          <w:u w:val="single"/>
        </w:rPr>
        <w:t>Prioritetne tra</w:t>
      </w:r>
      <w:r w:rsidRPr="000807BB">
        <w:rPr>
          <w:rFonts w:ascii="Arial Narrow" w:hAnsi="Arial Narrow" w:cs="Calibri"/>
          <w:b/>
          <w:sz w:val="24"/>
          <w:szCs w:val="24"/>
          <w:u w:val="single"/>
        </w:rPr>
        <w:t>ž</w:t>
      </w:r>
      <w:r w:rsidRPr="000807BB">
        <w:rPr>
          <w:rFonts w:ascii="Arial Narrow" w:hAnsi="Arial Narrow" w:cs="Arial"/>
          <w:b/>
          <w:sz w:val="24"/>
          <w:szCs w:val="24"/>
          <w:u w:val="single"/>
        </w:rPr>
        <w:t xml:space="preserve">bine: </w:t>
      </w:r>
      <w:r w:rsidRPr="000807BB">
        <w:rPr>
          <w:rFonts w:ascii="Arial Narrow" w:hAnsi="Arial Narrow" w:cs="Arial"/>
          <w:sz w:val="24"/>
          <w:szCs w:val="24"/>
        </w:rPr>
        <w:t xml:space="preserve"> Obveze po osnovu prioritetnih tra</w:t>
      </w:r>
      <w:r w:rsidRPr="000807BB">
        <w:rPr>
          <w:rFonts w:ascii="Arial Narrow" w:hAnsi="Arial Narrow" w:cs="Calibri"/>
          <w:sz w:val="24"/>
          <w:szCs w:val="24"/>
        </w:rPr>
        <w:t>ž</w:t>
      </w:r>
      <w:r w:rsidRPr="000807BB">
        <w:rPr>
          <w:rFonts w:ascii="Arial Narrow" w:hAnsi="Arial Narrow" w:cs="Arial"/>
          <w:sz w:val="24"/>
          <w:szCs w:val="24"/>
        </w:rPr>
        <w:t>bina ne sudjeluju u predste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 xml:space="preserve">ajnom postupku i iste </w:t>
      </w:r>
      <w:r w:rsidRPr="000807BB">
        <w:rPr>
          <w:rFonts w:ascii="Arial Narrow" w:hAnsi="Arial Narrow" w:cs="Calibri"/>
          <w:sz w:val="24"/>
          <w:szCs w:val="24"/>
        </w:rPr>
        <w:t>ć</w:t>
      </w:r>
      <w:r w:rsidRPr="000807BB">
        <w:rPr>
          <w:rFonts w:ascii="Arial Narrow" w:hAnsi="Arial Narrow" w:cs="Arial"/>
          <w:sz w:val="24"/>
          <w:szCs w:val="24"/>
        </w:rPr>
        <w:t>e se prioritetno namiriti.</w:t>
      </w:r>
    </w:p>
    <w:p w:rsidRPr="000807BB" w:rsidR="00C1224A" w:rsidP="00C1224A" w:rsidRDefault="00C1224A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tbl>
      <w:tblPr>
        <w:tblStyle w:val="ListTable1LightAccent6"/>
        <w:tblW w:w="8994" w:type="dxa"/>
        <w:jc w:val="center"/>
        <w:tblLook w:firstRow="1" w:lastRow="0" w:firstColumn="1" w:lastColumn="0" w:noHBand="0" w:noVBand="1" w:val="04A0"/>
      </w:tblPr>
      <w:tblGrid>
        <w:gridCol w:w="1405"/>
        <w:gridCol w:w="1563"/>
        <w:gridCol w:w="4264"/>
        <w:gridCol w:w="1762"/>
      </w:tblGrid>
      <w:tr w:rsidRPr="007612F2" w:rsidR="00C1224A" w:rsidTr="00886F4E">
        <w:trPr>
          <w:cnfStyle w:val="100000000000"/>
          <w:trHeight w:val="326"/>
          <w:jc w:val="center"/>
        </w:trPr>
        <w:tc>
          <w:tcPr>
            <w:cnfStyle w:val="001000000000"/>
            <w:tcW w:w="1405" w:type="dxa"/>
            <w:noWrap/>
            <w:hideMark/>
          </w:tcPr>
          <w:p w:rsidRPr="007612F2" w:rsidR="00C1224A" w:rsidP="00DF19B9" w:rsidRDefault="00C1224A">
            <w:pPr>
              <w:jc w:val="center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7612F2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RB</w:t>
            </w:r>
          </w:p>
        </w:tc>
        <w:tc>
          <w:tcPr>
            <w:tcW w:w="1563" w:type="dxa"/>
            <w:noWrap/>
            <w:hideMark/>
          </w:tcPr>
          <w:p w:rsidRPr="007612F2" w:rsidR="00C1224A" w:rsidP="00DF19B9" w:rsidRDefault="00C1224A">
            <w:pPr>
              <w:jc w:val="center"/>
              <w:cnfStyle w:val="1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7612F2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OIB</w:t>
            </w:r>
          </w:p>
        </w:tc>
        <w:tc>
          <w:tcPr>
            <w:tcW w:w="4264" w:type="dxa"/>
            <w:noWrap/>
            <w:hideMark/>
          </w:tcPr>
          <w:p w:rsidRPr="007612F2" w:rsidR="00C1224A" w:rsidP="00DF19B9" w:rsidRDefault="00C1224A">
            <w:pPr>
              <w:jc w:val="center"/>
              <w:cnfStyle w:val="1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7612F2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Ime i prezime radnika</w:t>
            </w:r>
          </w:p>
        </w:tc>
        <w:tc>
          <w:tcPr>
            <w:tcW w:w="1762" w:type="dxa"/>
            <w:hideMark/>
          </w:tcPr>
          <w:p w:rsidRPr="007612F2" w:rsidR="00C1224A" w:rsidP="00DF19B9" w:rsidRDefault="00C1224A">
            <w:pPr>
              <w:jc w:val="center"/>
              <w:cnfStyle w:val="1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7612F2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Iznos obveze</w:t>
            </w:r>
          </w:p>
        </w:tc>
      </w:tr>
      <w:tr w:rsidRPr="007612F2" w:rsidR="00C1224A" w:rsidTr="00886F4E">
        <w:trPr>
          <w:cnfStyle w:val="000000100000"/>
          <w:trHeight w:val="326"/>
          <w:jc w:val="center"/>
        </w:trPr>
        <w:tc>
          <w:tcPr>
            <w:cnfStyle w:val="001000000000"/>
            <w:tcW w:w="1405" w:type="dxa"/>
            <w:hideMark/>
          </w:tcPr>
          <w:p w:rsidRPr="00483CB4" w:rsidR="00C1224A" w:rsidP="00DF19B9" w:rsidRDefault="00C1224A">
            <w:pPr>
              <w:jc w:val="center"/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</w:pPr>
            <w:r w:rsidRPr="00483CB4"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  <w:t>1</w:t>
            </w:r>
          </w:p>
        </w:tc>
        <w:tc>
          <w:tcPr>
            <w:tcW w:w="1563" w:type="dxa"/>
            <w:hideMark/>
          </w:tcPr>
          <w:p w:rsidRPr="007612F2" w:rsidR="00C1224A" w:rsidP="00DF19B9" w:rsidRDefault="00C1224A">
            <w:pPr>
              <w:jc w:val="center"/>
              <w:cnfStyle w:val="0000001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7612F2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22805658765</w:t>
            </w:r>
          </w:p>
        </w:tc>
        <w:tc>
          <w:tcPr>
            <w:tcW w:w="4264" w:type="dxa"/>
            <w:noWrap/>
            <w:hideMark/>
          </w:tcPr>
          <w:p w:rsidRPr="007612F2" w:rsidR="00C1224A" w:rsidP="00685AC8" w:rsidRDefault="00C1224A">
            <w:pPr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7612F2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Stjepan Divjak</w:t>
            </w:r>
          </w:p>
        </w:tc>
        <w:tc>
          <w:tcPr>
            <w:tcW w:w="1762" w:type="dxa"/>
            <w:noWrap/>
            <w:hideMark/>
          </w:tcPr>
          <w:p w:rsidRPr="007612F2" w:rsidR="00C1224A" w:rsidP="00DF19B9" w:rsidRDefault="00C1224A">
            <w:pPr>
              <w:jc w:val="center"/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7612F2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67.268,62</w:t>
            </w:r>
          </w:p>
        </w:tc>
      </w:tr>
      <w:tr w:rsidRPr="007612F2" w:rsidR="00C1224A" w:rsidTr="00886F4E">
        <w:trPr>
          <w:trHeight w:val="326"/>
          <w:jc w:val="center"/>
        </w:trPr>
        <w:tc>
          <w:tcPr>
            <w:cnfStyle w:val="001000000000"/>
            <w:tcW w:w="1405" w:type="dxa"/>
            <w:hideMark/>
          </w:tcPr>
          <w:p w:rsidRPr="00483CB4" w:rsidR="00C1224A" w:rsidP="00DF19B9" w:rsidRDefault="00C1224A">
            <w:pPr>
              <w:jc w:val="center"/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</w:pPr>
            <w:r w:rsidRPr="00483CB4"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  <w:t>2</w:t>
            </w:r>
          </w:p>
        </w:tc>
        <w:tc>
          <w:tcPr>
            <w:tcW w:w="1563" w:type="dxa"/>
            <w:hideMark/>
          </w:tcPr>
          <w:p w:rsidRPr="007612F2" w:rsidR="00C1224A" w:rsidP="00DF19B9" w:rsidRDefault="00C1224A">
            <w:pPr>
              <w:jc w:val="center"/>
              <w:cnfStyle w:val="0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7612F2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28080635282</w:t>
            </w:r>
          </w:p>
        </w:tc>
        <w:tc>
          <w:tcPr>
            <w:tcW w:w="4264" w:type="dxa"/>
            <w:noWrap/>
            <w:hideMark/>
          </w:tcPr>
          <w:p w:rsidRPr="007612F2" w:rsidR="00C1224A" w:rsidP="00685AC8" w:rsidRDefault="00C1224A">
            <w:pPr>
              <w:cnfStyle w:val="0000000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7612F2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Lovro Benčević</w:t>
            </w:r>
          </w:p>
        </w:tc>
        <w:tc>
          <w:tcPr>
            <w:tcW w:w="1762" w:type="dxa"/>
            <w:hideMark/>
          </w:tcPr>
          <w:p w:rsidRPr="007612F2" w:rsidR="00C1224A" w:rsidP="00DF19B9" w:rsidRDefault="00C1224A">
            <w:pPr>
              <w:jc w:val="center"/>
              <w:cnfStyle w:val="0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7612F2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44.914,29</w:t>
            </w:r>
          </w:p>
        </w:tc>
      </w:tr>
      <w:tr w:rsidRPr="007612F2" w:rsidR="00C1224A" w:rsidTr="00886F4E">
        <w:trPr>
          <w:cnfStyle w:val="000000100000"/>
          <w:trHeight w:val="326"/>
          <w:jc w:val="center"/>
        </w:trPr>
        <w:tc>
          <w:tcPr>
            <w:cnfStyle w:val="001000000000"/>
            <w:tcW w:w="1405" w:type="dxa"/>
            <w:hideMark/>
          </w:tcPr>
          <w:p w:rsidRPr="00483CB4" w:rsidR="00C1224A" w:rsidP="00DF19B9" w:rsidRDefault="00C1224A">
            <w:pPr>
              <w:jc w:val="center"/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</w:pPr>
            <w:r w:rsidRPr="00483CB4"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  <w:t>3</w:t>
            </w:r>
          </w:p>
        </w:tc>
        <w:tc>
          <w:tcPr>
            <w:tcW w:w="1563" w:type="dxa"/>
            <w:hideMark/>
          </w:tcPr>
          <w:p w:rsidRPr="007612F2" w:rsidR="00C1224A" w:rsidP="00DF19B9" w:rsidRDefault="00C1224A">
            <w:pPr>
              <w:jc w:val="center"/>
              <w:cnfStyle w:val="0000001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7612F2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71772424228</w:t>
            </w:r>
          </w:p>
        </w:tc>
        <w:tc>
          <w:tcPr>
            <w:tcW w:w="4264" w:type="dxa"/>
            <w:noWrap/>
            <w:hideMark/>
          </w:tcPr>
          <w:p w:rsidRPr="007612F2" w:rsidR="00C1224A" w:rsidP="00685AC8" w:rsidRDefault="00C1224A">
            <w:pPr>
              <w:cnfStyle w:val="0000001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7612F2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Jadranka Divjak</w:t>
            </w:r>
          </w:p>
        </w:tc>
        <w:tc>
          <w:tcPr>
            <w:tcW w:w="1762" w:type="dxa"/>
            <w:hideMark/>
          </w:tcPr>
          <w:p w:rsidRPr="007612F2" w:rsidR="00C1224A" w:rsidP="00DF19B9" w:rsidRDefault="00C1224A">
            <w:pPr>
              <w:jc w:val="center"/>
              <w:cnfStyle w:val="0000001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7612F2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10.614,24</w:t>
            </w:r>
          </w:p>
        </w:tc>
      </w:tr>
      <w:tr w:rsidRPr="007612F2" w:rsidR="00C1224A" w:rsidTr="00886F4E">
        <w:trPr>
          <w:trHeight w:val="326"/>
          <w:jc w:val="center"/>
        </w:trPr>
        <w:tc>
          <w:tcPr>
            <w:cnfStyle w:val="001000000000"/>
            <w:tcW w:w="1405" w:type="dxa"/>
            <w:hideMark/>
          </w:tcPr>
          <w:p w:rsidRPr="00483CB4" w:rsidR="00C1224A" w:rsidP="00DF19B9" w:rsidRDefault="00C1224A">
            <w:pPr>
              <w:jc w:val="center"/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</w:pPr>
            <w:r w:rsidRPr="00483CB4">
              <w:rPr>
                <w:rFonts w:ascii="Arial Narrow" w:hAnsi="Arial Narrow" w:eastAsia="Times New Roman" w:cs="Arial"/>
                <w:b w:val="false"/>
                <w:bCs w:val="false"/>
                <w:sz w:val="22"/>
                <w:szCs w:val="22"/>
                <w:lang w:val="hr-HR" w:eastAsia="hr-HR"/>
              </w:rPr>
              <w:t>4</w:t>
            </w:r>
          </w:p>
        </w:tc>
        <w:tc>
          <w:tcPr>
            <w:tcW w:w="1563" w:type="dxa"/>
            <w:hideMark/>
          </w:tcPr>
          <w:p w:rsidRPr="007612F2" w:rsidR="00C1224A" w:rsidP="00DF19B9" w:rsidRDefault="00C1224A">
            <w:pPr>
              <w:jc w:val="center"/>
              <w:cnfStyle w:val="0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7612F2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22805658765</w:t>
            </w:r>
          </w:p>
        </w:tc>
        <w:tc>
          <w:tcPr>
            <w:tcW w:w="4264" w:type="dxa"/>
            <w:noWrap/>
            <w:hideMark/>
          </w:tcPr>
          <w:p w:rsidRPr="007612F2" w:rsidR="00C1224A" w:rsidP="00685AC8" w:rsidRDefault="00C1224A">
            <w:pPr>
              <w:cnfStyle w:val="000000000000"/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</w:pPr>
            <w:r w:rsidRPr="007612F2">
              <w:rPr>
                <w:rFonts w:ascii="Arial Narrow" w:hAnsi="Arial Narrow" w:eastAsia="Times New Roman" w:cs="Arial"/>
                <w:color w:val="000000"/>
                <w:sz w:val="22"/>
                <w:szCs w:val="22"/>
                <w:lang w:val="hr-HR" w:eastAsia="hr-HR"/>
              </w:rPr>
              <w:t>Stjepan Divjak</w:t>
            </w:r>
          </w:p>
        </w:tc>
        <w:tc>
          <w:tcPr>
            <w:tcW w:w="1762" w:type="dxa"/>
            <w:hideMark/>
          </w:tcPr>
          <w:p w:rsidRPr="007612F2" w:rsidR="00C1224A" w:rsidP="00DF19B9" w:rsidRDefault="00C1224A">
            <w:pPr>
              <w:jc w:val="center"/>
              <w:cnfStyle w:val="000000000000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  <w:r w:rsidRPr="007612F2"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  <w:t>19.520,00</w:t>
            </w:r>
          </w:p>
        </w:tc>
      </w:tr>
      <w:tr w:rsidRPr="007612F2" w:rsidR="00C1224A" w:rsidTr="00886F4E">
        <w:trPr>
          <w:cnfStyle w:val="000000100000"/>
          <w:trHeight w:val="326"/>
          <w:jc w:val="center"/>
        </w:trPr>
        <w:tc>
          <w:tcPr>
            <w:cnfStyle w:val="001000000000"/>
            <w:tcW w:w="1405" w:type="dxa"/>
            <w:noWrap/>
            <w:hideMark/>
          </w:tcPr>
          <w:p w:rsidRPr="007612F2" w:rsidR="00C1224A" w:rsidP="00DF19B9" w:rsidRDefault="00C1224A">
            <w:pPr>
              <w:jc w:val="center"/>
              <w:rPr>
                <w:rFonts w:ascii="Arial Narrow" w:hAnsi="Arial Narrow" w:eastAsia="Times New Roman" w:cs="Arial"/>
                <w:sz w:val="22"/>
                <w:szCs w:val="22"/>
                <w:lang w:val="hr-HR" w:eastAsia="hr-HR"/>
              </w:rPr>
            </w:pPr>
          </w:p>
        </w:tc>
        <w:tc>
          <w:tcPr>
            <w:tcW w:w="1563" w:type="dxa"/>
            <w:noWrap/>
            <w:hideMark/>
          </w:tcPr>
          <w:p w:rsidRPr="007612F2" w:rsidR="00C1224A" w:rsidP="00DF19B9" w:rsidRDefault="00C1224A">
            <w:pPr>
              <w:jc w:val="center"/>
              <w:cnfStyle w:val="000000100000"/>
              <w:rPr>
                <w:rFonts w:ascii="Arial Narrow" w:hAnsi="Arial Narrow" w:eastAsia="Times New Roman" w:cs="Arial"/>
                <w:b/>
                <w:sz w:val="22"/>
                <w:szCs w:val="22"/>
                <w:lang w:val="hr-HR" w:eastAsia="hr-HR"/>
              </w:rPr>
            </w:pPr>
          </w:p>
        </w:tc>
        <w:tc>
          <w:tcPr>
            <w:tcW w:w="4264" w:type="dxa"/>
            <w:noWrap/>
            <w:hideMark/>
          </w:tcPr>
          <w:p w:rsidRPr="007612F2" w:rsidR="00C1224A" w:rsidP="00DF19B9" w:rsidRDefault="003A3758">
            <w:pPr>
              <w:jc w:val="center"/>
              <w:cnfStyle w:val="000000100000"/>
              <w:rPr>
                <w:rFonts w:ascii="Arial Narrow" w:hAnsi="Arial Narrow" w:eastAsia="Times New Roman" w:cs="Arial"/>
                <w:b/>
                <w:sz w:val="22"/>
                <w:szCs w:val="22"/>
                <w:lang w:val="hr-HR" w:eastAsia="hr-HR"/>
              </w:rPr>
            </w:pPr>
            <w:r>
              <w:rPr>
                <w:rFonts w:ascii="Arial Narrow" w:hAnsi="Arial Narrow" w:eastAsia="Times New Roman" w:cs="Arial"/>
                <w:b/>
                <w:sz w:val="22"/>
                <w:szCs w:val="22"/>
                <w:lang w:val="hr-HR" w:eastAsia="hr-HR"/>
              </w:rPr>
              <w:t>UKUPNO</w:t>
            </w:r>
            <w:r w:rsidRPr="007612F2" w:rsidR="00C1224A">
              <w:rPr>
                <w:rFonts w:ascii="Arial Narrow" w:hAnsi="Arial Narrow" w:eastAsia="Times New Roman" w:cs="Arial"/>
                <w:b/>
                <w:sz w:val="22"/>
                <w:szCs w:val="22"/>
                <w:lang w:val="hr-HR" w:eastAsia="hr-HR"/>
              </w:rPr>
              <w:t>:</w:t>
            </w:r>
          </w:p>
        </w:tc>
        <w:tc>
          <w:tcPr>
            <w:tcW w:w="1762" w:type="dxa"/>
            <w:noWrap/>
            <w:hideMark/>
          </w:tcPr>
          <w:p w:rsidRPr="007612F2" w:rsidR="00C1224A" w:rsidP="00DF19B9" w:rsidRDefault="00C1224A">
            <w:pPr>
              <w:jc w:val="center"/>
              <w:cnfStyle w:val="000000100000"/>
              <w:rPr>
                <w:rFonts w:ascii="Arial Narrow" w:hAnsi="Arial Narrow" w:eastAsia="Times New Roman" w:cs="Arial"/>
                <w:b/>
                <w:sz w:val="22"/>
                <w:szCs w:val="22"/>
                <w:lang w:val="hr-HR" w:eastAsia="hr-HR"/>
              </w:rPr>
            </w:pPr>
            <w:r w:rsidRPr="007612F2">
              <w:rPr>
                <w:rFonts w:ascii="Arial Narrow" w:hAnsi="Arial Narrow" w:eastAsia="Times New Roman" w:cs="Arial"/>
                <w:b/>
                <w:sz w:val="22"/>
                <w:szCs w:val="22"/>
                <w:lang w:val="hr-HR" w:eastAsia="hr-HR"/>
              </w:rPr>
              <w:t>142.317,15</w:t>
            </w:r>
          </w:p>
        </w:tc>
      </w:tr>
    </w:tbl>
    <w:p w:rsidR="00DE51BE" w:rsidP="00C1224A" w:rsidRDefault="00DE51BE">
      <w:pPr>
        <w:tabs>
          <w:tab w:val="left" w:pos="3135"/>
        </w:tabs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</w:rPr>
      </w:pPr>
    </w:p>
    <w:p w:rsidRPr="00C4198D" w:rsidR="00C1224A" w:rsidP="00C1224A" w:rsidRDefault="00C1224A">
      <w:pPr>
        <w:tabs>
          <w:tab w:val="left" w:pos="3135"/>
        </w:tabs>
        <w:spacing w:after="0" w:line="360" w:lineRule="auto"/>
        <w:contextualSpacing/>
        <w:jc w:val="center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i/>
          <w:sz w:val="24"/>
          <w:szCs w:val="24"/>
        </w:rPr>
        <w:t>Prioritetne tra</w:t>
      </w:r>
      <w:r w:rsidRPr="000807BB">
        <w:rPr>
          <w:rFonts w:ascii="Arial Narrow" w:hAnsi="Arial Narrow" w:cs="Calibri"/>
          <w:i/>
          <w:sz w:val="24"/>
          <w:szCs w:val="24"/>
        </w:rPr>
        <w:t>ž</w:t>
      </w:r>
      <w:r w:rsidRPr="000807BB">
        <w:rPr>
          <w:rFonts w:ascii="Arial Narrow" w:hAnsi="Arial Narrow" w:cs="Arial"/>
          <w:i/>
          <w:sz w:val="24"/>
          <w:szCs w:val="24"/>
        </w:rPr>
        <w:t>bine</w:t>
      </w:r>
    </w:p>
    <w:p w:rsidRPr="000807BB" w:rsidR="0033353B" w:rsidP="00A20E33" w:rsidRDefault="0033353B">
      <w:pPr>
        <w:spacing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52025D" w:rsidP="00620185" w:rsidRDefault="0052025D">
      <w:pPr>
        <w:spacing w:line="360" w:lineRule="auto"/>
        <w:jc w:val="center"/>
        <w:rPr>
          <w:rFonts w:ascii="Arial Narrow" w:hAnsi="Arial Narrow"/>
          <w:sz w:val="24"/>
          <w:szCs w:val="24"/>
        </w:rPr>
      </w:pPr>
    </w:p>
    <w:bookmarkEnd w:id="99"/>
    <w:bookmarkEnd w:id="100"/>
    <w:p w:rsidRPr="003F2A8E" w:rsidR="00FF7F00" w:rsidP="000E16F3" w:rsidRDefault="00CF35ED">
      <w:pPr>
        <w:pStyle w:val="Naslov1"/>
        <w:rPr>
          <w:color w:val="DE6A5C" w:themeColor="accent2" w:themeTint="99"/>
        </w:rPr>
      </w:pPr>
      <w:r w:rsidRPr="000807BB">
        <w:rPr>
          <w:rFonts w:ascii="Arial Narrow" w:hAnsi="Arial Narrow" w:cs="Arial"/>
          <w:sz w:val="24"/>
          <w:szCs w:val="24"/>
        </w:rPr>
        <w:br w:type="page"/>
      </w:r>
      <w:bookmarkStart w:name="_Toc477898312" w:id="103"/>
      <w:bookmarkStart w:name="_Toc522797256" w:id="104"/>
      <w:bookmarkStart w:name="_Toc526407791" w:id="105"/>
      <w:r w:rsidRPr="003F2A8E" w:rsidR="00F657C0">
        <w:rPr>
          <w:color w:val="DE6A5C" w:themeColor="accent2" w:themeTint="99"/>
        </w:rPr>
        <w:lastRenderedPageBreak/>
        <w:t>9</w:t>
      </w:r>
      <w:r w:rsidRPr="003F2A8E" w:rsidR="000E16F3">
        <w:rPr>
          <w:color w:val="DE6A5C" w:themeColor="accent2" w:themeTint="99"/>
        </w:rPr>
        <w:t>.</w:t>
      </w:r>
      <w:r w:rsidRPr="003F2A8E" w:rsidR="00FF7F00">
        <w:rPr>
          <w:color w:val="DE6A5C" w:themeColor="accent2" w:themeTint="99"/>
        </w:rPr>
        <w:t xml:space="preserve"> </w:t>
      </w:r>
      <w:r w:rsidRPr="003F2A8E" w:rsidR="009B7CD3">
        <w:rPr>
          <w:color w:val="DE6A5C" w:themeColor="accent2" w:themeTint="99"/>
        </w:rPr>
        <w:t>PLANIRANI</w:t>
      </w:r>
      <w:r w:rsidRPr="003F2A8E" w:rsidR="00FF7F00">
        <w:rPr>
          <w:color w:val="DE6A5C" w:themeColor="accent2" w:themeTint="99"/>
        </w:rPr>
        <w:t xml:space="preserve"> TROŠKOV</w:t>
      </w:r>
      <w:r w:rsidRPr="003F2A8E" w:rsidR="009B7CD3">
        <w:rPr>
          <w:color w:val="DE6A5C" w:themeColor="accent2" w:themeTint="99"/>
        </w:rPr>
        <w:t>I</w:t>
      </w:r>
      <w:r w:rsidRPr="003F2A8E" w:rsidR="00FF7F00">
        <w:rPr>
          <w:color w:val="DE6A5C" w:themeColor="accent2" w:themeTint="99"/>
        </w:rPr>
        <w:t xml:space="preserve"> RESTRUKTURIRANJA</w:t>
      </w:r>
      <w:bookmarkEnd w:id="101"/>
      <w:bookmarkEnd w:id="102"/>
      <w:bookmarkEnd w:id="103"/>
      <w:bookmarkEnd w:id="104"/>
      <w:bookmarkEnd w:id="105"/>
    </w:p>
    <w:p w:rsidRPr="000807BB" w:rsidR="007D35E3" w:rsidP="000807BB" w:rsidRDefault="007D35E3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p w:rsidRPr="000807BB" w:rsidR="00E52DD7" w:rsidP="000807BB" w:rsidRDefault="00504AFA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Troškovi</w:t>
      </w:r>
      <w:r w:rsidRPr="000807BB" w:rsidR="007D35E3">
        <w:rPr>
          <w:rFonts w:ascii="Arial Narrow" w:hAnsi="Arial Narrow" w:cs="Arial"/>
          <w:sz w:val="24"/>
          <w:szCs w:val="24"/>
        </w:rPr>
        <w:t xml:space="preserve"> restrukturiranja</w:t>
      </w:r>
      <w:r w:rsidRPr="000807BB" w:rsidR="00E52DD7">
        <w:rPr>
          <w:rFonts w:ascii="Arial Narrow" w:hAnsi="Arial Narrow" w:cs="Arial"/>
          <w:sz w:val="24"/>
          <w:szCs w:val="24"/>
        </w:rPr>
        <w:t xml:space="preserve"> pod</w:t>
      </w:r>
      <w:r w:rsidRPr="000807BB" w:rsidR="00287442">
        <w:rPr>
          <w:rFonts w:ascii="Arial Narrow" w:hAnsi="Arial Narrow" w:cs="Arial"/>
          <w:sz w:val="24"/>
          <w:szCs w:val="24"/>
        </w:rPr>
        <w:t>i</w:t>
      </w:r>
      <w:r w:rsidRPr="000807BB" w:rsidR="00E52DD7">
        <w:rPr>
          <w:rFonts w:ascii="Arial Narrow" w:hAnsi="Arial Narrow" w:cs="Arial"/>
          <w:sz w:val="24"/>
          <w:szCs w:val="24"/>
        </w:rPr>
        <w:t>jeljeni</w:t>
      </w:r>
      <w:r w:rsidRPr="000807BB" w:rsidR="00BA20DA">
        <w:rPr>
          <w:rFonts w:ascii="Arial Narrow" w:hAnsi="Arial Narrow" w:cs="Arial"/>
          <w:sz w:val="24"/>
          <w:szCs w:val="24"/>
        </w:rPr>
        <w:t xml:space="preserve"> su u skupine koji uklju</w:t>
      </w:r>
      <w:r w:rsidRPr="000807BB" w:rsidR="00BA20DA">
        <w:rPr>
          <w:rFonts w:ascii="Arial Narrow" w:hAnsi="Arial Narrow" w:cs="Calibri"/>
          <w:sz w:val="24"/>
          <w:szCs w:val="24"/>
        </w:rPr>
        <w:t>č</w:t>
      </w:r>
      <w:r w:rsidRPr="000807BB" w:rsidR="00BA20DA">
        <w:rPr>
          <w:rFonts w:ascii="Arial Narrow" w:hAnsi="Arial Narrow" w:cs="Arial"/>
          <w:sz w:val="24"/>
          <w:szCs w:val="24"/>
        </w:rPr>
        <w:t>uju slj</w:t>
      </w:r>
      <w:r w:rsidRPr="000807BB" w:rsidR="00E52DD7">
        <w:rPr>
          <w:rFonts w:ascii="Arial Narrow" w:hAnsi="Arial Narrow" w:cs="Arial"/>
          <w:sz w:val="24"/>
          <w:szCs w:val="24"/>
        </w:rPr>
        <w:t>ede</w:t>
      </w:r>
      <w:r w:rsidRPr="000807BB" w:rsidR="00E52DD7">
        <w:rPr>
          <w:rFonts w:ascii="Arial Narrow" w:hAnsi="Arial Narrow" w:cs="Calibri"/>
          <w:sz w:val="24"/>
          <w:szCs w:val="24"/>
        </w:rPr>
        <w:t>ć</w:t>
      </w:r>
      <w:r w:rsidRPr="000807BB" w:rsidR="00E52DD7">
        <w:rPr>
          <w:rFonts w:ascii="Arial Narrow" w:hAnsi="Arial Narrow" w:cs="Arial"/>
          <w:sz w:val="24"/>
          <w:szCs w:val="24"/>
        </w:rPr>
        <w:t>e grupe tro</w:t>
      </w:r>
      <w:r w:rsidRPr="000807BB" w:rsidR="00E52DD7">
        <w:rPr>
          <w:rFonts w:ascii="Arial Narrow" w:hAnsi="Arial Narrow" w:cs="Lucida Sans"/>
          <w:sz w:val="24"/>
          <w:szCs w:val="24"/>
        </w:rPr>
        <w:t>š</w:t>
      </w:r>
      <w:r w:rsidRPr="000807BB" w:rsidR="00E52DD7">
        <w:rPr>
          <w:rFonts w:ascii="Arial Narrow" w:hAnsi="Arial Narrow" w:cs="Arial"/>
          <w:sz w:val="24"/>
          <w:szCs w:val="24"/>
        </w:rPr>
        <w:t>kova:</w:t>
      </w:r>
    </w:p>
    <w:p w:rsidRPr="000807BB" w:rsidR="00E52DD7" w:rsidP="000807BB" w:rsidRDefault="00E52DD7">
      <w:pPr>
        <w:pStyle w:val="Odlomakpopisa"/>
        <w:numPr>
          <w:ilvl w:val="0"/>
          <w:numId w:val="9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 xml:space="preserve">Administrativni troškovi  - </w:t>
      </w:r>
      <w:r w:rsidR="000960AC">
        <w:rPr>
          <w:rFonts w:ascii="Arial Narrow" w:hAnsi="Arial Narrow" w:cs="Arial"/>
          <w:sz w:val="24"/>
          <w:szCs w:val="24"/>
        </w:rPr>
        <w:t>3</w:t>
      </w:r>
      <w:r w:rsidRPr="000807BB" w:rsidR="00B27910">
        <w:rPr>
          <w:rFonts w:ascii="Arial Narrow" w:hAnsi="Arial Narrow" w:cs="Arial"/>
          <w:sz w:val="24"/>
          <w:szCs w:val="24"/>
        </w:rPr>
        <w:t>0</w:t>
      </w:r>
      <w:r w:rsidRPr="000807BB">
        <w:rPr>
          <w:rFonts w:ascii="Arial Narrow" w:hAnsi="Arial Narrow" w:cs="Arial"/>
          <w:sz w:val="24"/>
          <w:szCs w:val="24"/>
        </w:rPr>
        <w:t>.000 kn</w:t>
      </w:r>
    </w:p>
    <w:p w:rsidRPr="000807BB" w:rsidR="00276AF2" w:rsidP="000807BB" w:rsidRDefault="00E52DD7">
      <w:pPr>
        <w:pStyle w:val="Odlomakpopisa"/>
        <w:numPr>
          <w:ilvl w:val="0"/>
          <w:numId w:val="9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 xml:space="preserve">Operativni troškovi restrukturiranja -  </w:t>
      </w:r>
      <w:r w:rsidR="000960AC">
        <w:rPr>
          <w:rFonts w:ascii="Arial Narrow" w:hAnsi="Arial Narrow" w:cs="Arial"/>
          <w:sz w:val="24"/>
          <w:szCs w:val="24"/>
        </w:rPr>
        <w:t>4</w:t>
      </w:r>
      <w:r w:rsidRPr="000807BB" w:rsidR="00B27910">
        <w:rPr>
          <w:rFonts w:ascii="Arial Narrow" w:hAnsi="Arial Narrow" w:cs="Arial"/>
          <w:sz w:val="24"/>
          <w:szCs w:val="24"/>
        </w:rPr>
        <w:t>0</w:t>
      </w:r>
      <w:r w:rsidRPr="000807BB">
        <w:rPr>
          <w:rFonts w:ascii="Arial Narrow" w:hAnsi="Arial Narrow" w:cs="Arial"/>
          <w:sz w:val="24"/>
          <w:szCs w:val="24"/>
        </w:rPr>
        <w:t>.000 kn</w:t>
      </w:r>
    </w:p>
    <w:p w:rsidRPr="000807BB" w:rsidR="00E52DD7" w:rsidP="000807BB" w:rsidRDefault="000D6A14">
      <w:pPr>
        <w:pStyle w:val="Odlomakpopisa"/>
        <w:numPr>
          <w:ilvl w:val="0"/>
          <w:numId w:val="9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Ostali troškovi – 5</w:t>
      </w:r>
      <w:r w:rsidRPr="000807BB" w:rsidR="00E52DD7">
        <w:rPr>
          <w:rFonts w:ascii="Arial Narrow" w:hAnsi="Arial Narrow" w:cs="Arial"/>
          <w:sz w:val="24"/>
          <w:szCs w:val="24"/>
        </w:rPr>
        <w:t>.000 kn</w:t>
      </w:r>
    </w:p>
    <w:p w:rsidR="00E52DD7" w:rsidP="000807BB" w:rsidRDefault="00E52DD7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0807BB">
        <w:rPr>
          <w:rFonts w:ascii="Arial Narrow" w:hAnsi="Arial Narrow" w:cs="Arial"/>
          <w:sz w:val="24"/>
          <w:szCs w:val="24"/>
        </w:rPr>
        <w:t>Ukupno o</w:t>
      </w:r>
      <w:r w:rsidRPr="000807BB">
        <w:rPr>
          <w:rFonts w:ascii="Arial Narrow" w:hAnsi="Arial Narrow" w:cs="Calibri"/>
          <w:sz w:val="24"/>
          <w:szCs w:val="24"/>
        </w:rPr>
        <w:t>č</w:t>
      </w:r>
      <w:r w:rsidRPr="000807BB">
        <w:rPr>
          <w:rFonts w:ascii="Arial Narrow" w:hAnsi="Arial Narrow" w:cs="Arial"/>
          <w:sz w:val="24"/>
          <w:szCs w:val="24"/>
        </w:rPr>
        <w:t>ekivani tro</w:t>
      </w:r>
      <w:r w:rsidRPr="000807BB">
        <w:rPr>
          <w:rFonts w:ascii="Arial Narrow" w:hAnsi="Arial Narrow" w:cs="Lucida Sans"/>
          <w:sz w:val="24"/>
          <w:szCs w:val="24"/>
        </w:rPr>
        <w:t>š</w:t>
      </w:r>
      <w:r w:rsidRPr="000807BB">
        <w:rPr>
          <w:rFonts w:ascii="Arial Narrow" w:hAnsi="Arial Narrow" w:cs="Arial"/>
          <w:sz w:val="24"/>
          <w:szCs w:val="24"/>
        </w:rPr>
        <w:t>kovi postupka restruktur</w:t>
      </w:r>
      <w:r w:rsidRPr="000807BB" w:rsidR="00944571">
        <w:rPr>
          <w:rFonts w:ascii="Arial Narrow" w:hAnsi="Arial Narrow" w:cs="Arial"/>
          <w:sz w:val="24"/>
          <w:szCs w:val="24"/>
        </w:rPr>
        <w:t xml:space="preserve">iranja procijenjuju se na </w:t>
      </w:r>
      <w:r w:rsidR="000960AC">
        <w:rPr>
          <w:rFonts w:ascii="Arial Narrow" w:hAnsi="Arial Narrow" w:cs="Arial"/>
          <w:sz w:val="24"/>
          <w:szCs w:val="24"/>
        </w:rPr>
        <w:t>75</w:t>
      </w:r>
      <w:r w:rsidRPr="000807BB" w:rsidR="00AB2FBF">
        <w:rPr>
          <w:rFonts w:ascii="Arial Narrow" w:hAnsi="Arial Narrow" w:cs="Arial"/>
          <w:sz w:val="24"/>
          <w:szCs w:val="24"/>
        </w:rPr>
        <w:t>.000,00</w:t>
      </w:r>
      <w:r w:rsidRPr="000807BB">
        <w:rPr>
          <w:rFonts w:ascii="Arial Narrow" w:hAnsi="Arial Narrow" w:cs="Arial"/>
          <w:sz w:val="24"/>
          <w:szCs w:val="24"/>
        </w:rPr>
        <w:t xml:space="preserve"> kn.</w:t>
      </w:r>
    </w:p>
    <w:p w:rsidRPr="000807BB" w:rsidR="003211F3" w:rsidP="000807BB" w:rsidRDefault="003211F3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</w:p>
    <w:bookmarkEnd w:id="75"/>
    <w:bookmarkEnd w:id="76"/>
    <w:bookmarkEnd w:id="77"/>
    <w:p w:rsidRPr="000807BB" w:rsidR="00BA3CFC" w:rsidP="000807BB" w:rsidRDefault="00DC688F">
      <w:p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Plan</w:t>
      </w:r>
      <w:r w:rsidRPr="000807BB" w:rsidR="00F6033D">
        <w:rPr>
          <w:rFonts w:ascii="Arial Narrow" w:hAnsi="Arial Narrow" w:cs="Arial"/>
          <w:sz w:val="24"/>
          <w:szCs w:val="24"/>
        </w:rPr>
        <w:t xml:space="preserve"> restrukturiranja </w:t>
      </w:r>
      <w:r w:rsidRPr="000807BB" w:rsidR="00287442">
        <w:rPr>
          <w:rFonts w:ascii="Arial Narrow" w:hAnsi="Arial Narrow" w:cs="Arial"/>
          <w:sz w:val="24"/>
          <w:szCs w:val="24"/>
        </w:rPr>
        <w:t xml:space="preserve">tvrtke </w:t>
      </w:r>
      <w:r w:rsidR="009C4A19">
        <w:rPr>
          <w:rFonts w:ascii="Arial Narrow" w:hAnsi="Arial Narrow" w:cs="Arial"/>
          <w:sz w:val="24"/>
          <w:szCs w:val="24"/>
        </w:rPr>
        <w:t>ITALINA</w:t>
      </w:r>
      <w:r w:rsidRPr="000807BB" w:rsidR="007217AD">
        <w:rPr>
          <w:rFonts w:ascii="Arial Narrow" w:hAnsi="Arial Narrow" w:cs="Arial"/>
          <w:sz w:val="24"/>
          <w:szCs w:val="24"/>
        </w:rPr>
        <w:t xml:space="preserve"> d.o.o.</w:t>
      </w:r>
      <w:r w:rsidRPr="000807BB" w:rsidR="00ED33E1">
        <w:rPr>
          <w:rFonts w:ascii="Arial Narrow" w:hAnsi="Arial Narrow" w:cs="Arial"/>
          <w:color w:val="003366"/>
          <w:sz w:val="24"/>
          <w:szCs w:val="24"/>
        </w:rPr>
        <w:t xml:space="preserve"> </w:t>
      </w:r>
      <w:r w:rsidRPr="000807BB" w:rsidR="00613D7A">
        <w:rPr>
          <w:rFonts w:ascii="Arial Narrow" w:hAnsi="Arial Narrow" w:cs="Arial"/>
          <w:sz w:val="24"/>
          <w:szCs w:val="24"/>
        </w:rPr>
        <w:t>za</w:t>
      </w:r>
      <w:r w:rsidRPr="000807BB" w:rsidR="00BA20DA">
        <w:rPr>
          <w:rFonts w:ascii="Arial Narrow" w:hAnsi="Arial Narrow" w:cs="Arial"/>
          <w:sz w:val="24"/>
          <w:szCs w:val="24"/>
        </w:rPr>
        <w:t xml:space="preserve"> </w:t>
      </w:r>
      <w:r w:rsidRPr="000807BB" w:rsidR="00F6033D">
        <w:rPr>
          <w:rFonts w:ascii="Arial Narrow" w:hAnsi="Arial Narrow" w:cs="Arial"/>
          <w:sz w:val="24"/>
          <w:szCs w:val="24"/>
        </w:rPr>
        <w:t>201</w:t>
      </w:r>
      <w:r w:rsidRPr="000807BB" w:rsidR="00BA2E15">
        <w:rPr>
          <w:rFonts w:ascii="Arial Narrow" w:hAnsi="Arial Narrow" w:cs="Arial"/>
          <w:sz w:val="24"/>
          <w:szCs w:val="24"/>
        </w:rPr>
        <w:t>8</w:t>
      </w:r>
      <w:r w:rsidRPr="000807BB" w:rsidR="00397EEF">
        <w:rPr>
          <w:rFonts w:ascii="Arial Narrow" w:hAnsi="Arial Narrow" w:cs="Arial"/>
          <w:sz w:val="24"/>
          <w:szCs w:val="24"/>
        </w:rPr>
        <w:t>.</w:t>
      </w:r>
      <w:r w:rsidRPr="000807BB" w:rsidR="00B67158">
        <w:rPr>
          <w:rFonts w:ascii="Arial Narrow" w:hAnsi="Arial Narrow" w:cs="Arial"/>
          <w:sz w:val="24"/>
          <w:szCs w:val="24"/>
        </w:rPr>
        <w:t xml:space="preserve"> </w:t>
      </w:r>
      <w:r w:rsidRPr="000807BB" w:rsidR="00397EEF">
        <w:rPr>
          <w:rFonts w:ascii="Arial Narrow" w:hAnsi="Arial Narrow" w:cs="Arial"/>
          <w:sz w:val="24"/>
          <w:szCs w:val="24"/>
        </w:rPr>
        <w:t>-</w:t>
      </w:r>
      <w:r w:rsidRPr="000807BB" w:rsidR="00B67158">
        <w:rPr>
          <w:rFonts w:ascii="Arial Narrow" w:hAnsi="Arial Narrow" w:cs="Arial"/>
          <w:sz w:val="24"/>
          <w:szCs w:val="24"/>
        </w:rPr>
        <w:t xml:space="preserve"> </w:t>
      </w:r>
      <w:r w:rsidRPr="000807BB" w:rsidR="00397EEF">
        <w:rPr>
          <w:rFonts w:ascii="Arial Narrow" w:hAnsi="Arial Narrow" w:cs="Arial"/>
          <w:sz w:val="24"/>
          <w:szCs w:val="24"/>
        </w:rPr>
        <w:t>202</w:t>
      </w:r>
      <w:r w:rsidRPr="000807BB" w:rsidR="00BA2E15">
        <w:rPr>
          <w:rFonts w:ascii="Arial Narrow" w:hAnsi="Arial Narrow" w:cs="Arial"/>
          <w:sz w:val="24"/>
          <w:szCs w:val="24"/>
        </w:rPr>
        <w:t>3</w:t>
      </w:r>
      <w:r w:rsidRPr="000807BB" w:rsidR="00F6033D">
        <w:rPr>
          <w:rFonts w:ascii="Arial Narrow" w:hAnsi="Arial Narrow" w:cs="Arial"/>
          <w:sz w:val="24"/>
          <w:szCs w:val="24"/>
        </w:rPr>
        <w:t xml:space="preserve">. godinu </w:t>
      </w:r>
      <w:r w:rsidRPr="000807BB" w:rsidR="00661D0F">
        <w:rPr>
          <w:rFonts w:ascii="Arial Narrow" w:hAnsi="Arial Narrow" w:cs="Arial"/>
          <w:sz w:val="24"/>
          <w:szCs w:val="24"/>
        </w:rPr>
        <w:t>usvojio je i odobrio</w:t>
      </w:r>
      <w:r w:rsidRPr="000807BB" w:rsidR="00D5100A">
        <w:rPr>
          <w:rFonts w:ascii="Arial Narrow" w:hAnsi="Arial Narrow" w:cs="Arial"/>
          <w:sz w:val="24"/>
          <w:szCs w:val="24"/>
        </w:rPr>
        <w:t xml:space="preserve"> za</w:t>
      </w:r>
      <w:r w:rsidRPr="000807BB" w:rsidR="00661D0F">
        <w:rPr>
          <w:rFonts w:ascii="Arial Narrow" w:hAnsi="Arial Narrow" w:cs="Arial"/>
          <w:sz w:val="24"/>
          <w:szCs w:val="24"/>
        </w:rPr>
        <w:t>konski zastupnik</w:t>
      </w:r>
      <w:r w:rsidRPr="000807BB" w:rsidR="003D3F94">
        <w:rPr>
          <w:rFonts w:ascii="Arial Narrow" w:hAnsi="Arial Narrow" w:cs="Arial"/>
          <w:sz w:val="24"/>
          <w:szCs w:val="24"/>
        </w:rPr>
        <w:t xml:space="preserve"> </w:t>
      </w:r>
      <w:r w:rsidRPr="000807BB" w:rsidR="00862559">
        <w:rPr>
          <w:rFonts w:ascii="Arial Narrow" w:hAnsi="Arial Narrow" w:cs="Arial"/>
          <w:sz w:val="24"/>
          <w:szCs w:val="24"/>
        </w:rPr>
        <w:t>tvrtke</w:t>
      </w:r>
      <w:r w:rsidRPr="000807BB" w:rsidR="00D81D24">
        <w:rPr>
          <w:rFonts w:ascii="Arial Narrow" w:hAnsi="Arial Narrow" w:cs="Arial"/>
          <w:sz w:val="24"/>
          <w:szCs w:val="24"/>
        </w:rPr>
        <w:t xml:space="preserve"> </w:t>
      </w:r>
      <w:r w:rsidR="009C4A19">
        <w:rPr>
          <w:rFonts w:ascii="Arial Narrow" w:hAnsi="Arial Narrow" w:cs="Arial"/>
          <w:sz w:val="24"/>
          <w:szCs w:val="24"/>
        </w:rPr>
        <w:t>ITALINA</w:t>
      </w:r>
      <w:r w:rsidRPr="000807BB" w:rsidR="007217AD">
        <w:rPr>
          <w:rFonts w:ascii="Arial Narrow" w:hAnsi="Arial Narrow" w:cs="Arial"/>
          <w:sz w:val="24"/>
          <w:szCs w:val="24"/>
        </w:rPr>
        <w:t xml:space="preserve"> d.o.o.</w:t>
      </w:r>
      <w:r w:rsidRPr="000807BB" w:rsidR="00ED33E1">
        <w:rPr>
          <w:rFonts w:ascii="Arial Narrow" w:hAnsi="Arial Narrow" w:cs="Arial"/>
          <w:sz w:val="24"/>
          <w:szCs w:val="24"/>
        </w:rPr>
        <w:t xml:space="preserve"> </w:t>
      </w:r>
      <w:r w:rsidRPr="000807BB" w:rsidR="00F6033D">
        <w:rPr>
          <w:rFonts w:ascii="Arial Narrow" w:hAnsi="Arial Narrow" w:cs="Arial"/>
          <w:sz w:val="24"/>
          <w:szCs w:val="24"/>
        </w:rPr>
        <w:t xml:space="preserve">dana </w:t>
      </w:r>
      <w:r w:rsidR="00685AC8">
        <w:rPr>
          <w:rFonts w:ascii="Arial Narrow" w:hAnsi="Arial Narrow" w:cs="Arial"/>
          <w:sz w:val="24"/>
          <w:szCs w:val="24"/>
        </w:rPr>
        <w:t>30.09</w:t>
      </w:r>
      <w:r w:rsidR="000F03F4">
        <w:rPr>
          <w:rFonts w:ascii="Arial Narrow" w:hAnsi="Arial Narrow" w:cs="Arial"/>
          <w:sz w:val="24"/>
          <w:szCs w:val="24"/>
        </w:rPr>
        <w:t>.2019</w:t>
      </w:r>
      <w:r w:rsidRPr="000807BB" w:rsidR="006E1B1D">
        <w:rPr>
          <w:rFonts w:ascii="Arial Narrow" w:hAnsi="Arial Narrow" w:cs="Arial"/>
          <w:sz w:val="24"/>
          <w:szCs w:val="24"/>
        </w:rPr>
        <w:t>.</w:t>
      </w:r>
      <w:r w:rsidRPr="000807BB" w:rsidR="00F6033D">
        <w:rPr>
          <w:rFonts w:ascii="Arial Narrow" w:hAnsi="Arial Narrow" w:cs="Arial"/>
          <w:sz w:val="24"/>
          <w:szCs w:val="24"/>
        </w:rPr>
        <w:t xml:space="preserve"> godine.</w:t>
      </w:r>
    </w:p>
    <w:p w:rsidR="000D1087" w:rsidP="003E5FB0" w:rsidRDefault="000D1087">
      <w:pPr>
        <w:spacing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0F03F4" w:rsidP="003E5FB0" w:rsidRDefault="000F03F4">
      <w:pPr>
        <w:spacing w:line="360" w:lineRule="auto"/>
        <w:jc w:val="both"/>
        <w:rPr>
          <w:rFonts w:ascii="Arial Narrow" w:hAnsi="Arial Narrow" w:cs="Arial"/>
          <w:sz w:val="24"/>
          <w:szCs w:val="24"/>
        </w:rPr>
      </w:pPr>
    </w:p>
    <w:p w:rsidRPr="003E5FB0" w:rsidR="000F03F4" w:rsidP="003E5FB0" w:rsidRDefault="000F03F4">
      <w:pPr>
        <w:spacing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0D1087" w:rsidP="000D1087" w:rsidRDefault="000D1087">
      <w:pPr>
        <w:rPr>
          <w:rFonts w:ascii="Arial" w:hAnsi="Arial" w:cs="Arial"/>
          <w:sz w:val="24"/>
          <w:szCs w:val="24"/>
        </w:rPr>
      </w:pPr>
    </w:p>
    <w:p w:rsidRPr="003F2A8E" w:rsidR="000F03F4" w:rsidP="000F03F4" w:rsidRDefault="000F03F4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/>
          <w:bCs/>
          <w:color w:val="DE6A5C" w:themeColor="accent2" w:themeTint="99"/>
          <w:sz w:val="24"/>
          <w:szCs w:val="24"/>
        </w:rPr>
      </w:pPr>
      <w:r w:rsidRPr="003F2A8E">
        <w:rPr>
          <w:rFonts w:ascii="Arial Narrow" w:hAnsi="Arial Narrow" w:cs="Arial"/>
          <w:b/>
          <w:bCs/>
          <w:color w:val="DE6A5C" w:themeColor="accent2" w:themeTint="99"/>
          <w:sz w:val="24"/>
          <w:szCs w:val="24"/>
          <w:lang w:eastAsia="zh-CN"/>
        </w:rPr>
        <w:t>ITALINA d.o.o.</w:t>
      </w:r>
    </w:p>
    <w:p w:rsidR="000F03F4" w:rsidP="000F03F4" w:rsidRDefault="000F03F4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Lovro Benčević</w:t>
      </w:r>
      <w:r w:rsidRPr="000807BB">
        <w:rPr>
          <w:rFonts w:ascii="Arial Narrow" w:hAnsi="Arial Narrow" w:cs="Arial"/>
          <w:bCs/>
          <w:sz w:val="24"/>
          <w:szCs w:val="24"/>
        </w:rPr>
        <w:t xml:space="preserve">, </w:t>
      </w:r>
      <w:r>
        <w:rPr>
          <w:rFonts w:ascii="Arial Narrow" w:hAnsi="Arial Narrow" w:cs="Arial"/>
          <w:bCs/>
          <w:sz w:val="24"/>
          <w:szCs w:val="24"/>
        </w:rPr>
        <w:t>direktor</w:t>
      </w:r>
    </w:p>
    <w:p w:rsidR="000F03F4" w:rsidP="000F03F4" w:rsidRDefault="000F03F4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Cs/>
          <w:sz w:val="24"/>
          <w:szCs w:val="24"/>
        </w:rPr>
      </w:pPr>
    </w:p>
    <w:p w:rsidRPr="000D1087" w:rsidR="00E04569" w:rsidP="000F03F4" w:rsidRDefault="000F03F4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>_________________________</w:t>
      </w:r>
    </w:p>
    <w:sectPr w:rsidRPr="000D1087" w:rsidR="00E04569" w:rsidSect="00DE51BE">
      <w:headerReference w:type="default" r:id="rId19"/>
      <w:footerReference w:type="even" r:id="rId20"/>
      <w:footerReference w:type="default" r:id="rId21"/>
      <w:pgSz w:w="11900" w:h="16820" w:code="9"/>
      <w:pgMar w:top="1417" w:right="1410" w:bottom="1417" w:left="1417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11762" w:rsidP="00700EE9" w:rsidRDefault="00411762">
      <w:r>
        <w:separator/>
      </w:r>
    </w:p>
  </w:endnote>
  <w:endnote w:type="continuationSeparator" w:id="0">
    <w:p w:rsidR="00411762" w:rsidP="00700EE9" w:rsidRDefault="0041176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92C44" w:rsidP="00BB3BCA" w:rsidRDefault="00F92C44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F92C44" w:rsidP="00BB3BCA" w:rsidRDefault="00F92C44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036259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92C44" w:rsidRDefault="00F92C44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3C33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:rsidRPr="00506C28" w:rsidR="00F92C44" w:rsidP="00346A9D" w:rsidRDefault="00F92C44">
    <w:pPr>
      <w:pStyle w:val="Podnoje"/>
      <w:ind w:right="360"/>
      <w:jc w:val="center"/>
      <w:rPr>
        <w:rFonts w:ascii="Arial" w:hAnsi="Arial" w:cs="Arial"/>
        <w:color w:val="634545" w:themeColor="accent6" w:themeShade="BF"/>
        <w:sz w:val="20"/>
        <w:szCs w:val="20"/>
      </w:rPr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11762" w:rsidP="00700EE9" w:rsidRDefault="00411762">
      <w:r>
        <w:separator/>
      </w:r>
    </w:p>
  </w:footnote>
  <w:footnote w:type="continuationSeparator" w:id="0">
    <w:p w:rsidR="00411762" w:rsidP="00700EE9" w:rsidRDefault="0041176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46A9D" w:rsidR="00F92C44" w:rsidP="00626071" w:rsidRDefault="00F92C44">
    <w:pPr>
      <w:pStyle w:val="Zaglavlje"/>
      <w:jc w:val="center"/>
      <w:rPr>
        <w:rFonts w:eastAsia="Calibri"/>
        <w:i/>
        <w:color w:val="FF0000"/>
        <w:lang w:val="en-US" w:eastAsia="en-US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9B9EA5B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pStyle w:val="MediumShading11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>
    <w:nsid w:val="FFFFFF80"/>
    <w:multiLevelType w:val="singleLevel"/>
    <w:tmpl w:val="702A543E"/>
    <w:lvl w:ilvl="0">
      <w:start w:val="1"/>
      <w:numFmt w:val="bullet"/>
      <w:pStyle w:val="Grafikeoznake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FFFFFF83"/>
    <w:multiLevelType w:val="singleLevel"/>
    <w:tmpl w:val="76F4C98A"/>
    <w:lvl w:ilvl="0">
      <w:start w:val="1"/>
      <w:numFmt w:val="bullet"/>
      <w:pStyle w:val="Grafikeoznake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3">
    <w:nsid w:val="02E54769"/>
    <w:multiLevelType w:val="multilevel"/>
    <w:tmpl w:val="906263E4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6064D05"/>
    <w:multiLevelType w:val="hybridMultilevel"/>
    <w:tmpl w:val="8AD44790"/>
    <w:lvl w:ilvl="0" w:tplc="0409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08403D7C"/>
    <w:multiLevelType w:val="hybridMultilevel"/>
    <w:tmpl w:val="06147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293812"/>
    <w:multiLevelType w:val="hybridMultilevel"/>
    <w:tmpl w:val="6FBA90A0"/>
    <w:lvl w:ilvl="0" w:tplc="04090001">
      <w:start w:val="1"/>
      <w:numFmt w:val="bullet"/>
      <w:lvlText w:val=""/>
      <w:lvlJc w:val="left"/>
      <w:pPr>
        <w:ind w:left="1071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79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1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3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5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7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9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1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31" w:hanging="360"/>
      </w:pPr>
      <w:rPr>
        <w:rFonts w:hint="default" w:ascii="Wingdings" w:hAnsi="Wingdings"/>
      </w:rPr>
    </w:lvl>
  </w:abstractNum>
  <w:abstractNum w:abstractNumId="7">
    <w:nsid w:val="0F1A1A24"/>
    <w:multiLevelType w:val="hybridMultilevel"/>
    <w:tmpl w:val="0DF824E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AB26A0"/>
    <w:multiLevelType w:val="hybridMultilevel"/>
    <w:tmpl w:val="1CFE847C"/>
    <w:lvl w:ilvl="0" w:tplc="041A0001">
      <w:start w:val="1"/>
      <w:numFmt w:val="bullet"/>
      <w:lvlText w:val=""/>
      <w:lvlJc w:val="left"/>
      <w:pPr>
        <w:ind w:left="855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57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9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01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73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45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17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9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615" w:hanging="360"/>
      </w:pPr>
      <w:rPr>
        <w:rFonts w:hint="default" w:ascii="Wingdings" w:hAnsi="Wingdings"/>
      </w:rPr>
    </w:lvl>
  </w:abstractNum>
  <w:abstractNum w:abstractNumId="9">
    <w:nsid w:val="1B617E24"/>
    <w:multiLevelType w:val="hybridMultilevel"/>
    <w:tmpl w:val="2068BF4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1EC350DA"/>
    <w:multiLevelType w:val="hybridMultilevel"/>
    <w:tmpl w:val="578C1DCA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24DF310D"/>
    <w:multiLevelType w:val="hybridMultilevel"/>
    <w:tmpl w:val="F36050B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27FB0A29"/>
    <w:multiLevelType w:val="hybridMultilevel"/>
    <w:tmpl w:val="29F884FE"/>
    <w:lvl w:ilvl="0" w:tplc="5406BD42">
      <w:start w:val="1"/>
      <w:numFmt w:val="bullet"/>
      <w:lvlText w:val="-"/>
      <w:lvlJc w:val="left"/>
      <w:pPr>
        <w:ind w:left="720" w:hanging="360"/>
      </w:pPr>
      <w:rPr>
        <w:rFonts w:hint="default" w:ascii="Arial Narrow" w:hAnsi="Arial Narrow" w:cs="Arial" w:eastAsiaTheme="minorEastAsia"/>
        <w:color w:val="D34817" w:themeColor="accent1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2D042F4E"/>
    <w:multiLevelType w:val="hybridMultilevel"/>
    <w:tmpl w:val="66089824"/>
    <w:lvl w:ilvl="0" w:tplc="C890EE6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5" w:hanging="360"/>
      </w:pPr>
    </w:lvl>
    <w:lvl w:ilvl="2" w:tplc="041A001B" w:tentative="true">
      <w:start w:val="1"/>
      <w:numFmt w:val="lowerRoman"/>
      <w:lvlText w:val="%3."/>
      <w:lvlJc w:val="right"/>
      <w:pPr>
        <w:ind w:left="2225" w:hanging="180"/>
      </w:pPr>
    </w:lvl>
    <w:lvl w:ilvl="3" w:tplc="041A000F" w:tentative="true">
      <w:start w:val="1"/>
      <w:numFmt w:val="decimal"/>
      <w:lvlText w:val="%4."/>
      <w:lvlJc w:val="left"/>
      <w:pPr>
        <w:ind w:left="2945" w:hanging="360"/>
      </w:pPr>
    </w:lvl>
    <w:lvl w:ilvl="4" w:tplc="041A0019" w:tentative="true">
      <w:start w:val="1"/>
      <w:numFmt w:val="lowerLetter"/>
      <w:lvlText w:val="%5."/>
      <w:lvlJc w:val="left"/>
      <w:pPr>
        <w:ind w:left="3665" w:hanging="360"/>
      </w:pPr>
    </w:lvl>
    <w:lvl w:ilvl="5" w:tplc="041A001B" w:tentative="true">
      <w:start w:val="1"/>
      <w:numFmt w:val="lowerRoman"/>
      <w:lvlText w:val="%6."/>
      <w:lvlJc w:val="right"/>
      <w:pPr>
        <w:ind w:left="4385" w:hanging="180"/>
      </w:pPr>
    </w:lvl>
    <w:lvl w:ilvl="6" w:tplc="041A000F" w:tentative="true">
      <w:start w:val="1"/>
      <w:numFmt w:val="decimal"/>
      <w:lvlText w:val="%7."/>
      <w:lvlJc w:val="left"/>
      <w:pPr>
        <w:ind w:left="5105" w:hanging="360"/>
      </w:pPr>
    </w:lvl>
    <w:lvl w:ilvl="7" w:tplc="041A0019" w:tentative="true">
      <w:start w:val="1"/>
      <w:numFmt w:val="lowerLetter"/>
      <w:lvlText w:val="%8."/>
      <w:lvlJc w:val="left"/>
      <w:pPr>
        <w:ind w:left="5825" w:hanging="360"/>
      </w:pPr>
    </w:lvl>
    <w:lvl w:ilvl="8" w:tplc="041A001B" w:tentative="true">
      <w:start w:val="1"/>
      <w:numFmt w:val="lowerRoman"/>
      <w:lvlText w:val="%9."/>
      <w:lvlJc w:val="right"/>
      <w:pPr>
        <w:ind w:left="6545" w:hanging="180"/>
      </w:pPr>
    </w:lvl>
  </w:abstractNum>
  <w:abstractNum w:abstractNumId="14">
    <w:nsid w:val="4BEC6780"/>
    <w:multiLevelType w:val="hybridMultilevel"/>
    <w:tmpl w:val="C4EE9180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4FE83E2C"/>
    <w:multiLevelType w:val="hybridMultilevel"/>
    <w:tmpl w:val="DBFE193E"/>
    <w:lvl w:ilvl="0" w:tplc="C890EE6A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5" w:hanging="360"/>
      </w:pPr>
    </w:lvl>
    <w:lvl w:ilvl="2" w:tplc="041A001B" w:tentative="true">
      <w:start w:val="1"/>
      <w:numFmt w:val="lowerRoman"/>
      <w:lvlText w:val="%3."/>
      <w:lvlJc w:val="right"/>
      <w:pPr>
        <w:ind w:left="2585" w:hanging="180"/>
      </w:pPr>
    </w:lvl>
    <w:lvl w:ilvl="3" w:tplc="041A000F" w:tentative="true">
      <w:start w:val="1"/>
      <w:numFmt w:val="decimal"/>
      <w:lvlText w:val="%4."/>
      <w:lvlJc w:val="left"/>
      <w:pPr>
        <w:ind w:left="3305" w:hanging="360"/>
      </w:pPr>
    </w:lvl>
    <w:lvl w:ilvl="4" w:tplc="041A0019" w:tentative="true">
      <w:start w:val="1"/>
      <w:numFmt w:val="lowerLetter"/>
      <w:lvlText w:val="%5."/>
      <w:lvlJc w:val="left"/>
      <w:pPr>
        <w:ind w:left="4025" w:hanging="360"/>
      </w:pPr>
    </w:lvl>
    <w:lvl w:ilvl="5" w:tplc="041A001B" w:tentative="true">
      <w:start w:val="1"/>
      <w:numFmt w:val="lowerRoman"/>
      <w:lvlText w:val="%6."/>
      <w:lvlJc w:val="right"/>
      <w:pPr>
        <w:ind w:left="4745" w:hanging="180"/>
      </w:pPr>
    </w:lvl>
    <w:lvl w:ilvl="6" w:tplc="041A000F" w:tentative="true">
      <w:start w:val="1"/>
      <w:numFmt w:val="decimal"/>
      <w:lvlText w:val="%7."/>
      <w:lvlJc w:val="left"/>
      <w:pPr>
        <w:ind w:left="5465" w:hanging="360"/>
      </w:pPr>
    </w:lvl>
    <w:lvl w:ilvl="7" w:tplc="041A0019" w:tentative="true">
      <w:start w:val="1"/>
      <w:numFmt w:val="lowerLetter"/>
      <w:lvlText w:val="%8."/>
      <w:lvlJc w:val="left"/>
      <w:pPr>
        <w:ind w:left="6185" w:hanging="360"/>
      </w:pPr>
    </w:lvl>
    <w:lvl w:ilvl="8" w:tplc="041A001B" w:tentative="true">
      <w:start w:val="1"/>
      <w:numFmt w:val="lowerRoman"/>
      <w:lvlText w:val="%9."/>
      <w:lvlJc w:val="right"/>
      <w:pPr>
        <w:ind w:left="6905" w:hanging="180"/>
      </w:pPr>
    </w:lvl>
  </w:abstractNum>
  <w:abstractNum w:abstractNumId="16">
    <w:nsid w:val="52ED1EBA"/>
    <w:multiLevelType w:val="hybridMultilevel"/>
    <w:tmpl w:val="9620F782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342710"/>
    <w:multiLevelType w:val="hybridMultilevel"/>
    <w:tmpl w:val="CB946920"/>
    <w:lvl w:ilvl="0" w:tplc="C8D677F0">
      <w:numFmt w:val="bullet"/>
      <w:lvlText w:val="-"/>
      <w:lvlJc w:val="left"/>
      <w:pPr>
        <w:ind w:left="720" w:hanging="360"/>
      </w:pPr>
      <w:rPr>
        <w:rFonts w:hint="default" w:ascii="Arial Narrow" w:hAnsi="Arial Narrow" w:cs="Arial" w:eastAsiaTheme="minorEastAsia"/>
        <w:b w:val="false"/>
        <w:color w:val="6D6262" w:themeColor="accent5" w:themeShade="BF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5C697B34"/>
    <w:multiLevelType w:val="hybridMultilevel"/>
    <w:tmpl w:val="77767046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5E5D64C1"/>
    <w:multiLevelType w:val="multilevel"/>
    <w:tmpl w:val="83420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>
    <w:nsid w:val="62DC54A9"/>
    <w:multiLevelType w:val="hybridMultilevel"/>
    <w:tmpl w:val="7D64CF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166D44"/>
    <w:multiLevelType w:val="multilevel"/>
    <w:tmpl w:val="BA76C7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22">
    <w:nsid w:val="641B38D1"/>
    <w:multiLevelType w:val="multilevel"/>
    <w:tmpl w:val="9C90B78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false"/>
        <w:color w:val="548DD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false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686B2EFD"/>
    <w:multiLevelType w:val="hybridMultilevel"/>
    <w:tmpl w:val="D7FA27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2"/>
  </w:num>
  <w:num w:numId="3">
    <w:abstractNumId w:val="2"/>
  </w:num>
  <w:num w:numId="4">
    <w:abstractNumId w:val="1"/>
  </w:num>
  <w:num w:numId="5">
    <w:abstractNumId w:val="11"/>
  </w:num>
  <w:num w:numId="6">
    <w:abstractNumId w:val="6"/>
  </w:num>
  <w:num w:numId="7">
    <w:abstractNumId w:val="20"/>
  </w:num>
  <w:num w:numId="8">
    <w:abstractNumId w:val="16"/>
  </w:num>
  <w:num w:numId="9">
    <w:abstractNumId w:val="10"/>
  </w:num>
  <w:num w:numId="10">
    <w:abstractNumId w:val="23"/>
  </w:num>
  <w:num w:numId="11">
    <w:abstractNumId w:val="4"/>
  </w:num>
  <w:num w:numId="12">
    <w:abstractNumId w:val="19"/>
  </w:num>
  <w:num w:numId="13">
    <w:abstractNumId w:val="9"/>
  </w:num>
  <w:num w:numId="14">
    <w:abstractNumId w:val="18"/>
  </w:num>
  <w:num w:numId="15">
    <w:abstractNumId w:val="21"/>
  </w:num>
  <w:num w:numId="16">
    <w:abstractNumId w:val="21"/>
  </w:num>
  <w:num w:numId="17">
    <w:abstractNumId w:val="21"/>
  </w:num>
  <w:num w:numId="18">
    <w:abstractNumId w:val="8"/>
  </w:num>
  <w:num w:numId="19">
    <w:abstractNumId w:val="14"/>
  </w:num>
  <w:num w:numId="20">
    <w:abstractNumId w:val="5"/>
  </w:num>
  <w:num w:numId="21">
    <w:abstractNumId w:val="12"/>
  </w:num>
  <w:num w:numId="22">
    <w:abstractNumId w:val="17"/>
  </w:num>
  <w:num w:numId="23">
    <w:abstractNumId w:val="3"/>
  </w:num>
  <w:num w:numId="24">
    <w:abstractNumId w:val="7"/>
  </w:num>
  <w:num w:numId="25">
    <w:abstractNumId w:val="13"/>
  </w:num>
  <w:num w:numId="26">
    <w:abstractNumId w:val="15"/>
  </w:num>
  <w:numIdMacAtCleanup w:val="1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removePersonalInformation/>
  <w:removeDateAndTime/>
  <w:hideGrammaticalErrors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2BB"/>
    <w:rsid w:val="0000044D"/>
    <w:rsid w:val="00000543"/>
    <w:rsid w:val="0000105A"/>
    <w:rsid w:val="00001248"/>
    <w:rsid w:val="000020B0"/>
    <w:rsid w:val="000037D4"/>
    <w:rsid w:val="00005057"/>
    <w:rsid w:val="000052E1"/>
    <w:rsid w:val="00005B3A"/>
    <w:rsid w:val="00006A56"/>
    <w:rsid w:val="00006AD9"/>
    <w:rsid w:val="00006F72"/>
    <w:rsid w:val="00010187"/>
    <w:rsid w:val="00010B36"/>
    <w:rsid w:val="00011629"/>
    <w:rsid w:val="00011A66"/>
    <w:rsid w:val="00011EEC"/>
    <w:rsid w:val="00012704"/>
    <w:rsid w:val="00012A0A"/>
    <w:rsid w:val="00012D02"/>
    <w:rsid w:val="00013423"/>
    <w:rsid w:val="0001449C"/>
    <w:rsid w:val="00014668"/>
    <w:rsid w:val="00014CD4"/>
    <w:rsid w:val="000156B2"/>
    <w:rsid w:val="0001600E"/>
    <w:rsid w:val="000164C1"/>
    <w:rsid w:val="00017258"/>
    <w:rsid w:val="00017599"/>
    <w:rsid w:val="00017AD7"/>
    <w:rsid w:val="00017DB9"/>
    <w:rsid w:val="00017E5A"/>
    <w:rsid w:val="00020A84"/>
    <w:rsid w:val="00020C77"/>
    <w:rsid w:val="00020C78"/>
    <w:rsid w:val="00021279"/>
    <w:rsid w:val="0002136E"/>
    <w:rsid w:val="000213D5"/>
    <w:rsid w:val="00021405"/>
    <w:rsid w:val="000217D8"/>
    <w:rsid w:val="000228A4"/>
    <w:rsid w:val="00022C29"/>
    <w:rsid w:val="00023100"/>
    <w:rsid w:val="0002357A"/>
    <w:rsid w:val="00023594"/>
    <w:rsid w:val="000237C9"/>
    <w:rsid w:val="000239C6"/>
    <w:rsid w:val="00023BAE"/>
    <w:rsid w:val="00023D03"/>
    <w:rsid w:val="000240E7"/>
    <w:rsid w:val="00024484"/>
    <w:rsid w:val="0002477C"/>
    <w:rsid w:val="00024931"/>
    <w:rsid w:val="000250EA"/>
    <w:rsid w:val="000252AA"/>
    <w:rsid w:val="00025310"/>
    <w:rsid w:val="0002597D"/>
    <w:rsid w:val="00025AB9"/>
    <w:rsid w:val="00025CBD"/>
    <w:rsid w:val="00025E9B"/>
    <w:rsid w:val="00026500"/>
    <w:rsid w:val="0002697D"/>
    <w:rsid w:val="00027021"/>
    <w:rsid w:val="0002705A"/>
    <w:rsid w:val="00027E36"/>
    <w:rsid w:val="00030057"/>
    <w:rsid w:val="0003088D"/>
    <w:rsid w:val="00030F3E"/>
    <w:rsid w:val="00030F43"/>
    <w:rsid w:val="00031300"/>
    <w:rsid w:val="000313CF"/>
    <w:rsid w:val="000319ED"/>
    <w:rsid w:val="00031C24"/>
    <w:rsid w:val="00032507"/>
    <w:rsid w:val="0003261C"/>
    <w:rsid w:val="00032B80"/>
    <w:rsid w:val="000332C3"/>
    <w:rsid w:val="00033802"/>
    <w:rsid w:val="00034E59"/>
    <w:rsid w:val="000353FB"/>
    <w:rsid w:val="00035A32"/>
    <w:rsid w:val="00035A80"/>
    <w:rsid w:val="00035C71"/>
    <w:rsid w:val="000361F0"/>
    <w:rsid w:val="000362E0"/>
    <w:rsid w:val="0003636B"/>
    <w:rsid w:val="000365CF"/>
    <w:rsid w:val="00036FA0"/>
    <w:rsid w:val="0003745C"/>
    <w:rsid w:val="00037AA8"/>
    <w:rsid w:val="00037F7A"/>
    <w:rsid w:val="00040190"/>
    <w:rsid w:val="000403CC"/>
    <w:rsid w:val="00040FD5"/>
    <w:rsid w:val="00040FEB"/>
    <w:rsid w:val="00041A96"/>
    <w:rsid w:val="00041FB6"/>
    <w:rsid w:val="00042BA2"/>
    <w:rsid w:val="00042C1B"/>
    <w:rsid w:val="000436E9"/>
    <w:rsid w:val="00043FAC"/>
    <w:rsid w:val="00044476"/>
    <w:rsid w:val="00044754"/>
    <w:rsid w:val="00044AB7"/>
    <w:rsid w:val="000456A6"/>
    <w:rsid w:val="000460D9"/>
    <w:rsid w:val="0004621C"/>
    <w:rsid w:val="00047166"/>
    <w:rsid w:val="0004719D"/>
    <w:rsid w:val="00047452"/>
    <w:rsid w:val="00047785"/>
    <w:rsid w:val="00047BEE"/>
    <w:rsid w:val="00047FF5"/>
    <w:rsid w:val="00050209"/>
    <w:rsid w:val="00050533"/>
    <w:rsid w:val="00050671"/>
    <w:rsid w:val="00050793"/>
    <w:rsid w:val="0005168E"/>
    <w:rsid w:val="0005207F"/>
    <w:rsid w:val="00052880"/>
    <w:rsid w:val="00052F27"/>
    <w:rsid w:val="00052FC3"/>
    <w:rsid w:val="000530CF"/>
    <w:rsid w:val="000533ED"/>
    <w:rsid w:val="00053447"/>
    <w:rsid w:val="00054310"/>
    <w:rsid w:val="0005431C"/>
    <w:rsid w:val="000543F5"/>
    <w:rsid w:val="00054576"/>
    <w:rsid w:val="00054930"/>
    <w:rsid w:val="000549D0"/>
    <w:rsid w:val="00055356"/>
    <w:rsid w:val="000556D3"/>
    <w:rsid w:val="00055E48"/>
    <w:rsid w:val="0005743E"/>
    <w:rsid w:val="000574B6"/>
    <w:rsid w:val="00057675"/>
    <w:rsid w:val="00060215"/>
    <w:rsid w:val="0006044F"/>
    <w:rsid w:val="000607A0"/>
    <w:rsid w:val="0006166F"/>
    <w:rsid w:val="0006187F"/>
    <w:rsid w:val="00061ABE"/>
    <w:rsid w:val="00061C3B"/>
    <w:rsid w:val="00061E2A"/>
    <w:rsid w:val="000622AD"/>
    <w:rsid w:val="000622BE"/>
    <w:rsid w:val="000623F0"/>
    <w:rsid w:val="00062887"/>
    <w:rsid w:val="00062B2C"/>
    <w:rsid w:val="00062E4D"/>
    <w:rsid w:val="000633D0"/>
    <w:rsid w:val="0006368D"/>
    <w:rsid w:val="00063B81"/>
    <w:rsid w:val="0006442C"/>
    <w:rsid w:val="00064A45"/>
    <w:rsid w:val="00064A55"/>
    <w:rsid w:val="00064B57"/>
    <w:rsid w:val="00064FA5"/>
    <w:rsid w:val="00064FB4"/>
    <w:rsid w:val="000651B7"/>
    <w:rsid w:val="00065340"/>
    <w:rsid w:val="000659A2"/>
    <w:rsid w:val="00066894"/>
    <w:rsid w:val="00066E78"/>
    <w:rsid w:val="00066F65"/>
    <w:rsid w:val="00067586"/>
    <w:rsid w:val="00067783"/>
    <w:rsid w:val="00067966"/>
    <w:rsid w:val="00067BE1"/>
    <w:rsid w:val="00067D45"/>
    <w:rsid w:val="00070083"/>
    <w:rsid w:val="00070903"/>
    <w:rsid w:val="00070C2B"/>
    <w:rsid w:val="00070E96"/>
    <w:rsid w:val="000715D3"/>
    <w:rsid w:val="00071622"/>
    <w:rsid w:val="00072009"/>
    <w:rsid w:val="000720F9"/>
    <w:rsid w:val="0007210A"/>
    <w:rsid w:val="000727F6"/>
    <w:rsid w:val="00072985"/>
    <w:rsid w:val="0007372F"/>
    <w:rsid w:val="0007471B"/>
    <w:rsid w:val="0007492C"/>
    <w:rsid w:val="00074DA8"/>
    <w:rsid w:val="0007509D"/>
    <w:rsid w:val="00075841"/>
    <w:rsid w:val="000759B3"/>
    <w:rsid w:val="00075BF2"/>
    <w:rsid w:val="00076384"/>
    <w:rsid w:val="00076CEE"/>
    <w:rsid w:val="00076ED6"/>
    <w:rsid w:val="000770F2"/>
    <w:rsid w:val="00077245"/>
    <w:rsid w:val="00077429"/>
    <w:rsid w:val="000807BB"/>
    <w:rsid w:val="00081543"/>
    <w:rsid w:val="00081CD4"/>
    <w:rsid w:val="00081D05"/>
    <w:rsid w:val="00082023"/>
    <w:rsid w:val="000820DE"/>
    <w:rsid w:val="000825D6"/>
    <w:rsid w:val="00082A7C"/>
    <w:rsid w:val="0008374C"/>
    <w:rsid w:val="00083AD1"/>
    <w:rsid w:val="00083AE4"/>
    <w:rsid w:val="000841C7"/>
    <w:rsid w:val="0008496D"/>
    <w:rsid w:val="000852D8"/>
    <w:rsid w:val="00085658"/>
    <w:rsid w:val="000856A9"/>
    <w:rsid w:val="0008657E"/>
    <w:rsid w:val="0008706F"/>
    <w:rsid w:val="000911DA"/>
    <w:rsid w:val="000912C4"/>
    <w:rsid w:val="0009178E"/>
    <w:rsid w:val="00091921"/>
    <w:rsid w:val="00092D8F"/>
    <w:rsid w:val="00092F5E"/>
    <w:rsid w:val="000933BA"/>
    <w:rsid w:val="0009343E"/>
    <w:rsid w:val="00093E47"/>
    <w:rsid w:val="00093FB2"/>
    <w:rsid w:val="0009459F"/>
    <w:rsid w:val="00094CDC"/>
    <w:rsid w:val="00095696"/>
    <w:rsid w:val="000957FB"/>
    <w:rsid w:val="0009604A"/>
    <w:rsid w:val="000960AC"/>
    <w:rsid w:val="00096964"/>
    <w:rsid w:val="00096E56"/>
    <w:rsid w:val="00096FAC"/>
    <w:rsid w:val="0009700C"/>
    <w:rsid w:val="00097502"/>
    <w:rsid w:val="000979DE"/>
    <w:rsid w:val="00097D22"/>
    <w:rsid w:val="000A000E"/>
    <w:rsid w:val="000A0C93"/>
    <w:rsid w:val="000A22A1"/>
    <w:rsid w:val="000A22EF"/>
    <w:rsid w:val="000A2DBB"/>
    <w:rsid w:val="000A362C"/>
    <w:rsid w:val="000A3793"/>
    <w:rsid w:val="000A3885"/>
    <w:rsid w:val="000A411E"/>
    <w:rsid w:val="000A4F81"/>
    <w:rsid w:val="000A512F"/>
    <w:rsid w:val="000A56CD"/>
    <w:rsid w:val="000A56FB"/>
    <w:rsid w:val="000A57FB"/>
    <w:rsid w:val="000A6002"/>
    <w:rsid w:val="000A6516"/>
    <w:rsid w:val="000A6BE1"/>
    <w:rsid w:val="000A70C4"/>
    <w:rsid w:val="000B0629"/>
    <w:rsid w:val="000B0721"/>
    <w:rsid w:val="000B12FF"/>
    <w:rsid w:val="000B1534"/>
    <w:rsid w:val="000B170F"/>
    <w:rsid w:val="000B2943"/>
    <w:rsid w:val="000B2963"/>
    <w:rsid w:val="000B3238"/>
    <w:rsid w:val="000B3729"/>
    <w:rsid w:val="000B39B0"/>
    <w:rsid w:val="000B3C2E"/>
    <w:rsid w:val="000B4F9E"/>
    <w:rsid w:val="000B5043"/>
    <w:rsid w:val="000B5B33"/>
    <w:rsid w:val="000B5C3C"/>
    <w:rsid w:val="000B60F7"/>
    <w:rsid w:val="000B7077"/>
    <w:rsid w:val="000B7E72"/>
    <w:rsid w:val="000C03A9"/>
    <w:rsid w:val="000C0DF0"/>
    <w:rsid w:val="000C15F2"/>
    <w:rsid w:val="000C1C1A"/>
    <w:rsid w:val="000C22D0"/>
    <w:rsid w:val="000C2602"/>
    <w:rsid w:val="000C49C4"/>
    <w:rsid w:val="000C4B92"/>
    <w:rsid w:val="000C5238"/>
    <w:rsid w:val="000C5AED"/>
    <w:rsid w:val="000C5CB0"/>
    <w:rsid w:val="000C5EAC"/>
    <w:rsid w:val="000C618D"/>
    <w:rsid w:val="000C6634"/>
    <w:rsid w:val="000C6B6B"/>
    <w:rsid w:val="000C739B"/>
    <w:rsid w:val="000C7498"/>
    <w:rsid w:val="000C7DCF"/>
    <w:rsid w:val="000D0677"/>
    <w:rsid w:val="000D0AA3"/>
    <w:rsid w:val="000D0B41"/>
    <w:rsid w:val="000D0F61"/>
    <w:rsid w:val="000D103D"/>
    <w:rsid w:val="000D1087"/>
    <w:rsid w:val="000D2021"/>
    <w:rsid w:val="000D2170"/>
    <w:rsid w:val="000D22AE"/>
    <w:rsid w:val="000D22E5"/>
    <w:rsid w:val="000D2CF7"/>
    <w:rsid w:val="000D328D"/>
    <w:rsid w:val="000D3340"/>
    <w:rsid w:val="000D36E1"/>
    <w:rsid w:val="000D47A0"/>
    <w:rsid w:val="000D47B8"/>
    <w:rsid w:val="000D5357"/>
    <w:rsid w:val="000D5564"/>
    <w:rsid w:val="000D5607"/>
    <w:rsid w:val="000D57A0"/>
    <w:rsid w:val="000D5C6E"/>
    <w:rsid w:val="000D651A"/>
    <w:rsid w:val="000D6A14"/>
    <w:rsid w:val="000D72E4"/>
    <w:rsid w:val="000D7D0E"/>
    <w:rsid w:val="000E00EE"/>
    <w:rsid w:val="000E0A93"/>
    <w:rsid w:val="000E1460"/>
    <w:rsid w:val="000E16F3"/>
    <w:rsid w:val="000E21E8"/>
    <w:rsid w:val="000E263A"/>
    <w:rsid w:val="000E2AE9"/>
    <w:rsid w:val="000E44FF"/>
    <w:rsid w:val="000E4E35"/>
    <w:rsid w:val="000E4FA7"/>
    <w:rsid w:val="000E5858"/>
    <w:rsid w:val="000E5FAA"/>
    <w:rsid w:val="000E6125"/>
    <w:rsid w:val="000E63BD"/>
    <w:rsid w:val="000E6AAF"/>
    <w:rsid w:val="000E6D1B"/>
    <w:rsid w:val="000E6EFD"/>
    <w:rsid w:val="000E73A0"/>
    <w:rsid w:val="000E791D"/>
    <w:rsid w:val="000F02DE"/>
    <w:rsid w:val="000F03F4"/>
    <w:rsid w:val="000F06BD"/>
    <w:rsid w:val="000F0F08"/>
    <w:rsid w:val="000F1115"/>
    <w:rsid w:val="000F175E"/>
    <w:rsid w:val="000F218C"/>
    <w:rsid w:val="000F2286"/>
    <w:rsid w:val="000F27DA"/>
    <w:rsid w:val="000F2D84"/>
    <w:rsid w:val="000F3180"/>
    <w:rsid w:val="000F390F"/>
    <w:rsid w:val="000F3B03"/>
    <w:rsid w:val="000F3F0D"/>
    <w:rsid w:val="000F3FAF"/>
    <w:rsid w:val="000F41AD"/>
    <w:rsid w:val="000F41D0"/>
    <w:rsid w:val="000F4A9C"/>
    <w:rsid w:val="000F4AB4"/>
    <w:rsid w:val="000F4BD3"/>
    <w:rsid w:val="000F5471"/>
    <w:rsid w:val="000F54A8"/>
    <w:rsid w:val="000F563D"/>
    <w:rsid w:val="000F59CF"/>
    <w:rsid w:val="000F650F"/>
    <w:rsid w:val="000F67EA"/>
    <w:rsid w:val="000F7068"/>
    <w:rsid w:val="000F7197"/>
    <w:rsid w:val="000F7837"/>
    <w:rsid w:val="000F7923"/>
    <w:rsid w:val="000F7C28"/>
    <w:rsid w:val="000F7DD9"/>
    <w:rsid w:val="000F7E8F"/>
    <w:rsid w:val="00100856"/>
    <w:rsid w:val="00100BEC"/>
    <w:rsid w:val="00100F94"/>
    <w:rsid w:val="00100FE0"/>
    <w:rsid w:val="001018E8"/>
    <w:rsid w:val="001019A9"/>
    <w:rsid w:val="00101CB3"/>
    <w:rsid w:val="00102182"/>
    <w:rsid w:val="0010258F"/>
    <w:rsid w:val="00102692"/>
    <w:rsid w:val="001030C4"/>
    <w:rsid w:val="0010329F"/>
    <w:rsid w:val="0010380B"/>
    <w:rsid w:val="001041B5"/>
    <w:rsid w:val="00104EC9"/>
    <w:rsid w:val="0010614C"/>
    <w:rsid w:val="001061D3"/>
    <w:rsid w:val="001064B0"/>
    <w:rsid w:val="001066F9"/>
    <w:rsid w:val="001074D6"/>
    <w:rsid w:val="0010750A"/>
    <w:rsid w:val="00107EC8"/>
    <w:rsid w:val="001101A3"/>
    <w:rsid w:val="001104B6"/>
    <w:rsid w:val="00110C34"/>
    <w:rsid w:val="001119F3"/>
    <w:rsid w:val="00111A92"/>
    <w:rsid w:val="00111CB9"/>
    <w:rsid w:val="00111EE0"/>
    <w:rsid w:val="00112BCF"/>
    <w:rsid w:val="00113789"/>
    <w:rsid w:val="001137C0"/>
    <w:rsid w:val="00113A5D"/>
    <w:rsid w:val="00113E14"/>
    <w:rsid w:val="001140D2"/>
    <w:rsid w:val="00114969"/>
    <w:rsid w:val="0011511A"/>
    <w:rsid w:val="00116342"/>
    <w:rsid w:val="001169E6"/>
    <w:rsid w:val="00116CA0"/>
    <w:rsid w:val="00120026"/>
    <w:rsid w:val="001201CF"/>
    <w:rsid w:val="00120B3F"/>
    <w:rsid w:val="00120B68"/>
    <w:rsid w:val="001211C3"/>
    <w:rsid w:val="00121293"/>
    <w:rsid w:val="001223CB"/>
    <w:rsid w:val="00123076"/>
    <w:rsid w:val="001235F0"/>
    <w:rsid w:val="001236CD"/>
    <w:rsid w:val="001242F5"/>
    <w:rsid w:val="00124EE3"/>
    <w:rsid w:val="0012542D"/>
    <w:rsid w:val="001261F1"/>
    <w:rsid w:val="0012765E"/>
    <w:rsid w:val="00127ED5"/>
    <w:rsid w:val="001305DF"/>
    <w:rsid w:val="00130BD2"/>
    <w:rsid w:val="00130F36"/>
    <w:rsid w:val="00131E17"/>
    <w:rsid w:val="00131E8B"/>
    <w:rsid w:val="00131FB7"/>
    <w:rsid w:val="00132585"/>
    <w:rsid w:val="00133C25"/>
    <w:rsid w:val="00134314"/>
    <w:rsid w:val="00134B71"/>
    <w:rsid w:val="00135714"/>
    <w:rsid w:val="00136086"/>
    <w:rsid w:val="00136C5A"/>
    <w:rsid w:val="00136DC3"/>
    <w:rsid w:val="0013738A"/>
    <w:rsid w:val="0013790F"/>
    <w:rsid w:val="00140221"/>
    <w:rsid w:val="00140227"/>
    <w:rsid w:val="00140698"/>
    <w:rsid w:val="00140B1F"/>
    <w:rsid w:val="00140EC5"/>
    <w:rsid w:val="00141CE0"/>
    <w:rsid w:val="00142131"/>
    <w:rsid w:val="001421EA"/>
    <w:rsid w:val="001424EF"/>
    <w:rsid w:val="0014288B"/>
    <w:rsid w:val="00142CA3"/>
    <w:rsid w:val="00143434"/>
    <w:rsid w:val="001434EB"/>
    <w:rsid w:val="00143A96"/>
    <w:rsid w:val="00143ADA"/>
    <w:rsid w:val="00143EC8"/>
    <w:rsid w:val="001446FC"/>
    <w:rsid w:val="0014497C"/>
    <w:rsid w:val="00144B64"/>
    <w:rsid w:val="00144FE2"/>
    <w:rsid w:val="00145318"/>
    <w:rsid w:val="0014542A"/>
    <w:rsid w:val="00145432"/>
    <w:rsid w:val="00145532"/>
    <w:rsid w:val="00145DDD"/>
    <w:rsid w:val="00145F1C"/>
    <w:rsid w:val="00145FA3"/>
    <w:rsid w:val="00146119"/>
    <w:rsid w:val="00146367"/>
    <w:rsid w:val="001467E3"/>
    <w:rsid w:val="001475E5"/>
    <w:rsid w:val="001505BD"/>
    <w:rsid w:val="00150E33"/>
    <w:rsid w:val="00151A69"/>
    <w:rsid w:val="00151E31"/>
    <w:rsid w:val="001531AA"/>
    <w:rsid w:val="00153F15"/>
    <w:rsid w:val="001547A2"/>
    <w:rsid w:val="001551B0"/>
    <w:rsid w:val="00155801"/>
    <w:rsid w:val="001558A8"/>
    <w:rsid w:val="00155FB8"/>
    <w:rsid w:val="00156742"/>
    <w:rsid w:val="00157815"/>
    <w:rsid w:val="00157D9B"/>
    <w:rsid w:val="00157D9C"/>
    <w:rsid w:val="00160292"/>
    <w:rsid w:val="00160394"/>
    <w:rsid w:val="00160420"/>
    <w:rsid w:val="00160653"/>
    <w:rsid w:val="0016069C"/>
    <w:rsid w:val="00160B7D"/>
    <w:rsid w:val="00160C93"/>
    <w:rsid w:val="00161DAF"/>
    <w:rsid w:val="0016337E"/>
    <w:rsid w:val="00163535"/>
    <w:rsid w:val="001637DD"/>
    <w:rsid w:val="00164209"/>
    <w:rsid w:val="001645C8"/>
    <w:rsid w:val="001647D1"/>
    <w:rsid w:val="00164E4D"/>
    <w:rsid w:val="00165F1D"/>
    <w:rsid w:val="001660B4"/>
    <w:rsid w:val="00166E88"/>
    <w:rsid w:val="00167546"/>
    <w:rsid w:val="00167788"/>
    <w:rsid w:val="00167BF8"/>
    <w:rsid w:val="001704CA"/>
    <w:rsid w:val="00170869"/>
    <w:rsid w:val="00171610"/>
    <w:rsid w:val="001725E2"/>
    <w:rsid w:val="001727C1"/>
    <w:rsid w:val="001733BC"/>
    <w:rsid w:val="001743E3"/>
    <w:rsid w:val="0017491D"/>
    <w:rsid w:val="00174D17"/>
    <w:rsid w:val="00175CE7"/>
    <w:rsid w:val="00176223"/>
    <w:rsid w:val="00176451"/>
    <w:rsid w:val="00176638"/>
    <w:rsid w:val="00176DC4"/>
    <w:rsid w:val="00176F70"/>
    <w:rsid w:val="001771DE"/>
    <w:rsid w:val="001801C8"/>
    <w:rsid w:val="001806F4"/>
    <w:rsid w:val="00180853"/>
    <w:rsid w:val="00180959"/>
    <w:rsid w:val="00181507"/>
    <w:rsid w:val="001817B4"/>
    <w:rsid w:val="00182898"/>
    <w:rsid w:val="001829B5"/>
    <w:rsid w:val="00182E55"/>
    <w:rsid w:val="001840C3"/>
    <w:rsid w:val="00184190"/>
    <w:rsid w:val="00184B65"/>
    <w:rsid w:val="001853A2"/>
    <w:rsid w:val="00185868"/>
    <w:rsid w:val="00185B63"/>
    <w:rsid w:val="00186180"/>
    <w:rsid w:val="00186349"/>
    <w:rsid w:val="0018683C"/>
    <w:rsid w:val="00186E76"/>
    <w:rsid w:val="00187113"/>
    <w:rsid w:val="0018748D"/>
    <w:rsid w:val="001875A0"/>
    <w:rsid w:val="0019016F"/>
    <w:rsid w:val="00190275"/>
    <w:rsid w:val="00190A39"/>
    <w:rsid w:val="00190EBE"/>
    <w:rsid w:val="0019162F"/>
    <w:rsid w:val="00191740"/>
    <w:rsid w:val="00191A43"/>
    <w:rsid w:val="00191D28"/>
    <w:rsid w:val="0019237D"/>
    <w:rsid w:val="001928F0"/>
    <w:rsid w:val="00192936"/>
    <w:rsid w:val="00192C6B"/>
    <w:rsid w:val="00192E63"/>
    <w:rsid w:val="00193264"/>
    <w:rsid w:val="0019347A"/>
    <w:rsid w:val="001942C1"/>
    <w:rsid w:val="0019448F"/>
    <w:rsid w:val="00194743"/>
    <w:rsid w:val="00194837"/>
    <w:rsid w:val="0019543A"/>
    <w:rsid w:val="00195B49"/>
    <w:rsid w:val="00195E98"/>
    <w:rsid w:val="0019618C"/>
    <w:rsid w:val="00196868"/>
    <w:rsid w:val="001968A9"/>
    <w:rsid w:val="00196C89"/>
    <w:rsid w:val="001A0660"/>
    <w:rsid w:val="001A16E3"/>
    <w:rsid w:val="001A174F"/>
    <w:rsid w:val="001A1EB1"/>
    <w:rsid w:val="001A1EBC"/>
    <w:rsid w:val="001A2CC5"/>
    <w:rsid w:val="001A3336"/>
    <w:rsid w:val="001A3A4F"/>
    <w:rsid w:val="001A3B89"/>
    <w:rsid w:val="001A3EA0"/>
    <w:rsid w:val="001A412C"/>
    <w:rsid w:val="001A4419"/>
    <w:rsid w:val="001A4715"/>
    <w:rsid w:val="001A4EF2"/>
    <w:rsid w:val="001A527D"/>
    <w:rsid w:val="001A5E06"/>
    <w:rsid w:val="001A6908"/>
    <w:rsid w:val="001A6913"/>
    <w:rsid w:val="001A6B9B"/>
    <w:rsid w:val="001A72E2"/>
    <w:rsid w:val="001A7B9A"/>
    <w:rsid w:val="001A7CC6"/>
    <w:rsid w:val="001A7D5B"/>
    <w:rsid w:val="001B08DA"/>
    <w:rsid w:val="001B0A70"/>
    <w:rsid w:val="001B12C7"/>
    <w:rsid w:val="001B12F9"/>
    <w:rsid w:val="001B13AB"/>
    <w:rsid w:val="001B13F7"/>
    <w:rsid w:val="001B13FF"/>
    <w:rsid w:val="001B287C"/>
    <w:rsid w:val="001B2D11"/>
    <w:rsid w:val="001B2FC4"/>
    <w:rsid w:val="001B30BE"/>
    <w:rsid w:val="001B3437"/>
    <w:rsid w:val="001B3541"/>
    <w:rsid w:val="001B39CF"/>
    <w:rsid w:val="001B3C61"/>
    <w:rsid w:val="001B3EED"/>
    <w:rsid w:val="001B3FAC"/>
    <w:rsid w:val="001B4A11"/>
    <w:rsid w:val="001B4B3E"/>
    <w:rsid w:val="001B4C8A"/>
    <w:rsid w:val="001B5691"/>
    <w:rsid w:val="001B6945"/>
    <w:rsid w:val="001B6A8A"/>
    <w:rsid w:val="001B6AAD"/>
    <w:rsid w:val="001B6C62"/>
    <w:rsid w:val="001B706D"/>
    <w:rsid w:val="001B72FB"/>
    <w:rsid w:val="001C0BF7"/>
    <w:rsid w:val="001C0F02"/>
    <w:rsid w:val="001C1068"/>
    <w:rsid w:val="001C17D7"/>
    <w:rsid w:val="001C1B47"/>
    <w:rsid w:val="001C2276"/>
    <w:rsid w:val="001C22C7"/>
    <w:rsid w:val="001C2336"/>
    <w:rsid w:val="001C2C36"/>
    <w:rsid w:val="001C2C7D"/>
    <w:rsid w:val="001C3471"/>
    <w:rsid w:val="001C3EC5"/>
    <w:rsid w:val="001C53F3"/>
    <w:rsid w:val="001C5F90"/>
    <w:rsid w:val="001C600C"/>
    <w:rsid w:val="001C6830"/>
    <w:rsid w:val="001C723A"/>
    <w:rsid w:val="001C74A1"/>
    <w:rsid w:val="001C7B40"/>
    <w:rsid w:val="001D0517"/>
    <w:rsid w:val="001D14DF"/>
    <w:rsid w:val="001D1FCB"/>
    <w:rsid w:val="001D3190"/>
    <w:rsid w:val="001D31EB"/>
    <w:rsid w:val="001D31FA"/>
    <w:rsid w:val="001D3268"/>
    <w:rsid w:val="001D3324"/>
    <w:rsid w:val="001D36D4"/>
    <w:rsid w:val="001D4FBC"/>
    <w:rsid w:val="001D58AE"/>
    <w:rsid w:val="001D58B2"/>
    <w:rsid w:val="001D58B3"/>
    <w:rsid w:val="001D5AAB"/>
    <w:rsid w:val="001D5AD8"/>
    <w:rsid w:val="001D5B9A"/>
    <w:rsid w:val="001D5FC3"/>
    <w:rsid w:val="001D613E"/>
    <w:rsid w:val="001D6277"/>
    <w:rsid w:val="001D7572"/>
    <w:rsid w:val="001D7CEB"/>
    <w:rsid w:val="001E028B"/>
    <w:rsid w:val="001E0391"/>
    <w:rsid w:val="001E0A15"/>
    <w:rsid w:val="001E0C0B"/>
    <w:rsid w:val="001E0C6C"/>
    <w:rsid w:val="001E1425"/>
    <w:rsid w:val="001E1C07"/>
    <w:rsid w:val="001E1D3B"/>
    <w:rsid w:val="001E1FAF"/>
    <w:rsid w:val="001E30C1"/>
    <w:rsid w:val="001E3FB9"/>
    <w:rsid w:val="001E42A1"/>
    <w:rsid w:val="001E4326"/>
    <w:rsid w:val="001E4794"/>
    <w:rsid w:val="001E4A1D"/>
    <w:rsid w:val="001E5180"/>
    <w:rsid w:val="001E57F6"/>
    <w:rsid w:val="001E5C5D"/>
    <w:rsid w:val="001E5C83"/>
    <w:rsid w:val="001E6A69"/>
    <w:rsid w:val="001E6BA8"/>
    <w:rsid w:val="001E6C8C"/>
    <w:rsid w:val="001E6E4A"/>
    <w:rsid w:val="001E6F4E"/>
    <w:rsid w:val="001E737E"/>
    <w:rsid w:val="001E7AD7"/>
    <w:rsid w:val="001F022A"/>
    <w:rsid w:val="001F0986"/>
    <w:rsid w:val="001F0A5A"/>
    <w:rsid w:val="001F0CDA"/>
    <w:rsid w:val="001F11B9"/>
    <w:rsid w:val="001F1575"/>
    <w:rsid w:val="001F1611"/>
    <w:rsid w:val="001F191D"/>
    <w:rsid w:val="001F2145"/>
    <w:rsid w:val="001F2372"/>
    <w:rsid w:val="001F26E9"/>
    <w:rsid w:val="001F34F4"/>
    <w:rsid w:val="001F499F"/>
    <w:rsid w:val="001F4DD0"/>
    <w:rsid w:val="001F5635"/>
    <w:rsid w:val="001F5DEF"/>
    <w:rsid w:val="001F6639"/>
    <w:rsid w:val="001F6E71"/>
    <w:rsid w:val="001F7961"/>
    <w:rsid w:val="001F796A"/>
    <w:rsid w:val="001F797B"/>
    <w:rsid w:val="001F7B73"/>
    <w:rsid w:val="001F7E6C"/>
    <w:rsid w:val="001F7E74"/>
    <w:rsid w:val="002006AB"/>
    <w:rsid w:val="00200CFA"/>
    <w:rsid w:val="00201A32"/>
    <w:rsid w:val="00201C2B"/>
    <w:rsid w:val="00202018"/>
    <w:rsid w:val="0020216B"/>
    <w:rsid w:val="002023D7"/>
    <w:rsid w:val="002028E6"/>
    <w:rsid w:val="00202C07"/>
    <w:rsid w:val="00202C1C"/>
    <w:rsid w:val="00203863"/>
    <w:rsid w:val="00203C27"/>
    <w:rsid w:val="002041BA"/>
    <w:rsid w:val="002041D3"/>
    <w:rsid w:val="002044C9"/>
    <w:rsid w:val="0020462A"/>
    <w:rsid w:val="00205233"/>
    <w:rsid w:val="0020537E"/>
    <w:rsid w:val="002056B5"/>
    <w:rsid w:val="002060A4"/>
    <w:rsid w:val="00206697"/>
    <w:rsid w:val="00206A79"/>
    <w:rsid w:val="00206FAA"/>
    <w:rsid w:val="002072D4"/>
    <w:rsid w:val="002111D6"/>
    <w:rsid w:val="002113DB"/>
    <w:rsid w:val="00211618"/>
    <w:rsid w:val="0021173E"/>
    <w:rsid w:val="002119C7"/>
    <w:rsid w:val="00211CB1"/>
    <w:rsid w:val="00211ED0"/>
    <w:rsid w:val="00212E01"/>
    <w:rsid w:val="00213CA2"/>
    <w:rsid w:val="00214A9D"/>
    <w:rsid w:val="002151E6"/>
    <w:rsid w:val="00215E4C"/>
    <w:rsid w:val="00216296"/>
    <w:rsid w:val="002164CE"/>
    <w:rsid w:val="00216658"/>
    <w:rsid w:val="002168B4"/>
    <w:rsid w:val="00216D4F"/>
    <w:rsid w:val="00216D90"/>
    <w:rsid w:val="0021779C"/>
    <w:rsid w:val="00217A95"/>
    <w:rsid w:val="00220320"/>
    <w:rsid w:val="00221574"/>
    <w:rsid w:val="002228B4"/>
    <w:rsid w:val="00222E93"/>
    <w:rsid w:val="00222F66"/>
    <w:rsid w:val="00223395"/>
    <w:rsid w:val="0022367F"/>
    <w:rsid w:val="00223951"/>
    <w:rsid w:val="00223FA9"/>
    <w:rsid w:val="00225B41"/>
    <w:rsid w:val="00225F4F"/>
    <w:rsid w:val="002261E5"/>
    <w:rsid w:val="00226930"/>
    <w:rsid w:val="00226B04"/>
    <w:rsid w:val="00226E8D"/>
    <w:rsid w:val="00226F00"/>
    <w:rsid w:val="00227346"/>
    <w:rsid w:val="00230AC3"/>
    <w:rsid w:val="00230B6B"/>
    <w:rsid w:val="00230FFA"/>
    <w:rsid w:val="00231183"/>
    <w:rsid w:val="00231986"/>
    <w:rsid w:val="00231BFE"/>
    <w:rsid w:val="00231D99"/>
    <w:rsid w:val="00231DBB"/>
    <w:rsid w:val="00234642"/>
    <w:rsid w:val="0023486B"/>
    <w:rsid w:val="0023515C"/>
    <w:rsid w:val="002356AF"/>
    <w:rsid w:val="002357FE"/>
    <w:rsid w:val="00235EB1"/>
    <w:rsid w:val="00235F1E"/>
    <w:rsid w:val="00235F9D"/>
    <w:rsid w:val="00236145"/>
    <w:rsid w:val="00236ED9"/>
    <w:rsid w:val="0023701C"/>
    <w:rsid w:val="002375EA"/>
    <w:rsid w:val="002378CB"/>
    <w:rsid w:val="002379D2"/>
    <w:rsid w:val="002416EC"/>
    <w:rsid w:val="002417E1"/>
    <w:rsid w:val="002418C6"/>
    <w:rsid w:val="002419FB"/>
    <w:rsid w:val="00241BA7"/>
    <w:rsid w:val="002421F2"/>
    <w:rsid w:val="00242A5D"/>
    <w:rsid w:val="002431E6"/>
    <w:rsid w:val="00243928"/>
    <w:rsid w:val="00243C33"/>
    <w:rsid w:val="002441D5"/>
    <w:rsid w:val="002442F4"/>
    <w:rsid w:val="00244C9B"/>
    <w:rsid w:val="00244D87"/>
    <w:rsid w:val="0024533F"/>
    <w:rsid w:val="002459E3"/>
    <w:rsid w:val="00245AF8"/>
    <w:rsid w:val="00245D79"/>
    <w:rsid w:val="00245F2A"/>
    <w:rsid w:val="00246224"/>
    <w:rsid w:val="00246286"/>
    <w:rsid w:val="002462E0"/>
    <w:rsid w:val="002464D7"/>
    <w:rsid w:val="00246B35"/>
    <w:rsid w:val="002478F1"/>
    <w:rsid w:val="00250129"/>
    <w:rsid w:val="00250E1D"/>
    <w:rsid w:val="00250F8D"/>
    <w:rsid w:val="002518BB"/>
    <w:rsid w:val="00251BDA"/>
    <w:rsid w:val="002521B8"/>
    <w:rsid w:val="002521E3"/>
    <w:rsid w:val="00252DEA"/>
    <w:rsid w:val="00252E80"/>
    <w:rsid w:val="00253943"/>
    <w:rsid w:val="0025462C"/>
    <w:rsid w:val="0025558D"/>
    <w:rsid w:val="00255768"/>
    <w:rsid w:val="00255D0D"/>
    <w:rsid w:val="00256334"/>
    <w:rsid w:val="00256782"/>
    <w:rsid w:val="00256CFB"/>
    <w:rsid w:val="00256D7C"/>
    <w:rsid w:val="00257FC3"/>
    <w:rsid w:val="0026019C"/>
    <w:rsid w:val="00261174"/>
    <w:rsid w:val="00261730"/>
    <w:rsid w:val="00261A06"/>
    <w:rsid w:val="00261DA6"/>
    <w:rsid w:val="00262C1C"/>
    <w:rsid w:val="0026305D"/>
    <w:rsid w:val="002636B5"/>
    <w:rsid w:val="002638C7"/>
    <w:rsid w:val="00264BB3"/>
    <w:rsid w:val="00264D31"/>
    <w:rsid w:val="00264D47"/>
    <w:rsid w:val="00264D9E"/>
    <w:rsid w:val="00264FED"/>
    <w:rsid w:val="002651FE"/>
    <w:rsid w:val="00265249"/>
    <w:rsid w:val="00265AFB"/>
    <w:rsid w:val="00265C20"/>
    <w:rsid w:val="00266012"/>
    <w:rsid w:val="002660A0"/>
    <w:rsid w:val="0026638D"/>
    <w:rsid w:val="00266CFF"/>
    <w:rsid w:val="00266DCD"/>
    <w:rsid w:val="00266E09"/>
    <w:rsid w:val="00266FE7"/>
    <w:rsid w:val="002676A1"/>
    <w:rsid w:val="00267C04"/>
    <w:rsid w:val="00267C75"/>
    <w:rsid w:val="002706C9"/>
    <w:rsid w:val="00270EF7"/>
    <w:rsid w:val="00270FE1"/>
    <w:rsid w:val="0027122E"/>
    <w:rsid w:val="002715F4"/>
    <w:rsid w:val="00272138"/>
    <w:rsid w:val="0027223D"/>
    <w:rsid w:val="00272285"/>
    <w:rsid w:val="0027265A"/>
    <w:rsid w:val="00272A95"/>
    <w:rsid w:val="00273036"/>
    <w:rsid w:val="002734C4"/>
    <w:rsid w:val="002734E3"/>
    <w:rsid w:val="0027383C"/>
    <w:rsid w:val="002743CD"/>
    <w:rsid w:val="002747D7"/>
    <w:rsid w:val="002749FA"/>
    <w:rsid w:val="00274DEA"/>
    <w:rsid w:val="00275226"/>
    <w:rsid w:val="0027525E"/>
    <w:rsid w:val="002754A8"/>
    <w:rsid w:val="00275BBF"/>
    <w:rsid w:val="002763DE"/>
    <w:rsid w:val="0027643E"/>
    <w:rsid w:val="00276AF2"/>
    <w:rsid w:val="00276BFD"/>
    <w:rsid w:val="002771D3"/>
    <w:rsid w:val="002777E6"/>
    <w:rsid w:val="00277C29"/>
    <w:rsid w:val="00277EFB"/>
    <w:rsid w:val="00277FA9"/>
    <w:rsid w:val="002800FE"/>
    <w:rsid w:val="00280158"/>
    <w:rsid w:val="00280217"/>
    <w:rsid w:val="002804B7"/>
    <w:rsid w:val="00280B27"/>
    <w:rsid w:val="002815EB"/>
    <w:rsid w:val="00281DC1"/>
    <w:rsid w:val="00282507"/>
    <w:rsid w:val="002834A6"/>
    <w:rsid w:val="00283B08"/>
    <w:rsid w:val="00284663"/>
    <w:rsid w:val="00284A06"/>
    <w:rsid w:val="00284A90"/>
    <w:rsid w:val="00284CE8"/>
    <w:rsid w:val="00285173"/>
    <w:rsid w:val="002859FC"/>
    <w:rsid w:val="002867FA"/>
    <w:rsid w:val="002868EE"/>
    <w:rsid w:val="00286A2B"/>
    <w:rsid w:val="00286E68"/>
    <w:rsid w:val="00287119"/>
    <w:rsid w:val="00287387"/>
    <w:rsid w:val="00287442"/>
    <w:rsid w:val="00287C49"/>
    <w:rsid w:val="002907AA"/>
    <w:rsid w:val="002908DF"/>
    <w:rsid w:val="00292BE5"/>
    <w:rsid w:val="002934BE"/>
    <w:rsid w:val="00293DCE"/>
    <w:rsid w:val="00293DE5"/>
    <w:rsid w:val="00293EE8"/>
    <w:rsid w:val="00295523"/>
    <w:rsid w:val="00295A46"/>
    <w:rsid w:val="00295ABF"/>
    <w:rsid w:val="00295DE6"/>
    <w:rsid w:val="00296A10"/>
    <w:rsid w:val="002974EF"/>
    <w:rsid w:val="00297AB4"/>
    <w:rsid w:val="002A0120"/>
    <w:rsid w:val="002A05E1"/>
    <w:rsid w:val="002A0EFD"/>
    <w:rsid w:val="002A19D2"/>
    <w:rsid w:val="002A2061"/>
    <w:rsid w:val="002A227D"/>
    <w:rsid w:val="002A2547"/>
    <w:rsid w:val="002A2AEA"/>
    <w:rsid w:val="002A2F06"/>
    <w:rsid w:val="002A32C9"/>
    <w:rsid w:val="002A3E41"/>
    <w:rsid w:val="002A4011"/>
    <w:rsid w:val="002A47FB"/>
    <w:rsid w:val="002A49FF"/>
    <w:rsid w:val="002A4CE2"/>
    <w:rsid w:val="002A4CF3"/>
    <w:rsid w:val="002A51D6"/>
    <w:rsid w:val="002A562E"/>
    <w:rsid w:val="002A5683"/>
    <w:rsid w:val="002A5E68"/>
    <w:rsid w:val="002A5F2D"/>
    <w:rsid w:val="002A63B1"/>
    <w:rsid w:val="002A69A7"/>
    <w:rsid w:val="002A770C"/>
    <w:rsid w:val="002A7D82"/>
    <w:rsid w:val="002B07F9"/>
    <w:rsid w:val="002B09FF"/>
    <w:rsid w:val="002B0C7E"/>
    <w:rsid w:val="002B1253"/>
    <w:rsid w:val="002B14EA"/>
    <w:rsid w:val="002B1827"/>
    <w:rsid w:val="002B26CD"/>
    <w:rsid w:val="002B2E3B"/>
    <w:rsid w:val="002B3215"/>
    <w:rsid w:val="002B3259"/>
    <w:rsid w:val="002B3672"/>
    <w:rsid w:val="002B48E7"/>
    <w:rsid w:val="002B53E8"/>
    <w:rsid w:val="002B5FC0"/>
    <w:rsid w:val="002B6185"/>
    <w:rsid w:val="002B63AC"/>
    <w:rsid w:val="002B640B"/>
    <w:rsid w:val="002B65BC"/>
    <w:rsid w:val="002B668E"/>
    <w:rsid w:val="002B6A65"/>
    <w:rsid w:val="002B6EAA"/>
    <w:rsid w:val="002B7BF0"/>
    <w:rsid w:val="002C1163"/>
    <w:rsid w:val="002C11E2"/>
    <w:rsid w:val="002C1D05"/>
    <w:rsid w:val="002C1D3B"/>
    <w:rsid w:val="002C25E0"/>
    <w:rsid w:val="002C261D"/>
    <w:rsid w:val="002C297C"/>
    <w:rsid w:val="002C2A16"/>
    <w:rsid w:val="002C3ED4"/>
    <w:rsid w:val="002C4316"/>
    <w:rsid w:val="002C460E"/>
    <w:rsid w:val="002C6055"/>
    <w:rsid w:val="002C64CE"/>
    <w:rsid w:val="002C65CC"/>
    <w:rsid w:val="002C6846"/>
    <w:rsid w:val="002C70B9"/>
    <w:rsid w:val="002C742F"/>
    <w:rsid w:val="002C74B7"/>
    <w:rsid w:val="002C7500"/>
    <w:rsid w:val="002C7CFF"/>
    <w:rsid w:val="002D07BA"/>
    <w:rsid w:val="002D11C7"/>
    <w:rsid w:val="002D1985"/>
    <w:rsid w:val="002D1CEB"/>
    <w:rsid w:val="002D1D15"/>
    <w:rsid w:val="002D221F"/>
    <w:rsid w:val="002D266A"/>
    <w:rsid w:val="002D29BD"/>
    <w:rsid w:val="002D315C"/>
    <w:rsid w:val="002D337B"/>
    <w:rsid w:val="002D3DFC"/>
    <w:rsid w:val="002D44BA"/>
    <w:rsid w:val="002D49B9"/>
    <w:rsid w:val="002D4EE4"/>
    <w:rsid w:val="002D5CBD"/>
    <w:rsid w:val="002D66EB"/>
    <w:rsid w:val="002D6BEA"/>
    <w:rsid w:val="002D6D37"/>
    <w:rsid w:val="002D70AF"/>
    <w:rsid w:val="002D7270"/>
    <w:rsid w:val="002D7C58"/>
    <w:rsid w:val="002D7C85"/>
    <w:rsid w:val="002E0F48"/>
    <w:rsid w:val="002E121F"/>
    <w:rsid w:val="002E156D"/>
    <w:rsid w:val="002E2E9C"/>
    <w:rsid w:val="002E2F8D"/>
    <w:rsid w:val="002E3277"/>
    <w:rsid w:val="002E3703"/>
    <w:rsid w:val="002E390D"/>
    <w:rsid w:val="002E39A7"/>
    <w:rsid w:val="002E3AD4"/>
    <w:rsid w:val="002E4081"/>
    <w:rsid w:val="002E43DF"/>
    <w:rsid w:val="002E447C"/>
    <w:rsid w:val="002E4718"/>
    <w:rsid w:val="002E47F3"/>
    <w:rsid w:val="002E522E"/>
    <w:rsid w:val="002E54A2"/>
    <w:rsid w:val="002E66F6"/>
    <w:rsid w:val="002E6BE2"/>
    <w:rsid w:val="002E6D30"/>
    <w:rsid w:val="002E6D8A"/>
    <w:rsid w:val="002E71E3"/>
    <w:rsid w:val="002E767F"/>
    <w:rsid w:val="002E7C63"/>
    <w:rsid w:val="002E7D27"/>
    <w:rsid w:val="002F0DE2"/>
    <w:rsid w:val="002F1234"/>
    <w:rsid w:val="002F1C59"/>
    <w:rsid w:val="002F1CC6"/>
    <w:rsid w:val="002F2176"/>
    <w:rsid w:val="002F238D"/>
    <w:rsid w:val="002F2D4B"/>
    <w:rsid w:val="002F3033"/>
    <w:rsid w:val="002F310D"/>
    <w:rsid w:val="002F31DD"/>
    <w:rsid w:val="002F322B"/>
    <w:rsid w:val="002F36A8"/>
    <w:rsid w:val="002F3CB6"/>
    <w:rsid w:val="002F40D5"/>
    <w:rsid w:val="002F455B"/>
    <w:rsid w:val="002F4B98"/>
    <w:rsid w:val="002F4BBD"/>
    <w:rsid w:val="002F5AD4"/>
    <w:rsid w:val="002F5CDE"/>
    <w:rsid w:val="002F5D7C"/>
    <w:rsid w:val="002F6A49"/>
    <w:rsid w:val="002F702E"/>
    <w:rsid w:val="002F725B"/>
    <w:rsid w:val="002F73E9"/>
    <w:rsid w:val="002F7672"/>
    <w:rsid w:val="002F7B27"/>
    <w:rsid w:val="002F7E24"/>
    <w:rsid w:val="002F7F27"/>
    <w:rsid w:val="00300048"/>
    <w:rsid w:val="0030013B"/>
    <w:rsid w:val="00300501"/>
    <w:rsid w:val="00300968"/>
    <w:rsid w:val="00300FF5"/>
    <w:rsid w:val="00300FF7"/>
    <w:rsid w:val="003011D0"/>
    <w:rsid w:val="003016C1"/>
    <w:rsid w:val="00301A50"/>
    <w:rsid w:val="00301ABC"/>
    <w:rsid w:val="00301EFC"/>
    <w:rsid w:val="003023FC"/>
    <w:rsid w:val="0030242E"/>
    <w:rsid w:val="00302450"/>
    <w:rsid w:val="0030283F"/>
    <w:rsid w:val="00303138"/>
    <w:rsid w:val="00304B54"/>
    <w:rsid w:val="00305018"/>
    <w:rsid w:val="00305403"/>
    <w:rsid w:val="00305E08"/>
    <w:rsid w:val="00305ECF"/>
    <w:rsid w:val="00305FCC"/>
    <w:rsid w:val="00306C99"/>
    <w:rsid w:val="00306D99"/>
    <w:rsid w:val="003071DD"/>
    <w:rsid w:val="00307215"/>
    <w:rsid w:val="003100DD"/>
    <w:rsid w:val="00310117"/>
    <w:rsid w:val="003105E7"/>
    <w:rsid w:val="00310A7E"/>
    <w:rsid w:val="00311C1F"/>
    <w:rsid w:val="0031201C"/>
    <w:rsid w:val="003132E5"/>
    <w:rsid w:val="00313F2C"/>
    <w:rsid w:val="00314572"/>
    <w:rsid w:val="00314BAE"/>
    <w:rsid w:val="00314F5C"/>
    <w:rsid w:val="00314FEF"/>
    <w:rsid w:val="00315B75"/>
    <w:rsid w:val="0031654F"/>
    <w:rsid w:val="00316657"/>
    <w:rsid w:val="0031693D"/>
    <w:rsid w:val="0031725A"/>
    <w:rsid w:val="0031739D"/>
    <w:rsid w:val="00317460"/>
    <w:rsid w:val="003201AE"/>
    <w:rsid w:val="003203E7"/>
    <w:rsid w:val="003209CE"/>
    <w:rsid w:val="00320E01"/>
    <w:rsid w:val="003211DE"/>
    <w:rsid w:val="003211F3"/>
    <w:rsid w:val="0032138C"/>
    <w:rsid w:val="003214BC"/>
    <w:rsid w:val="003215D6"/>
    <w:rsid w:val="00321916"/>
    <w:rsid w:val="003219FE"/>
    <w:rsid w:val="00321B42"/>
    <w:rsid w:val="00321D6D"/>
    <w:rsid w:val="003230FC"/>
    <w:rsid w:val="00323369"/>
    <w:rsid w:val="0032394B"/>
    <w:rsid w:val="00323A0B"/>
    <w:rsid w:val="003240A3"/>
    <w:rsid w:val="003244DD"/>
    <w:rsid w:val="003249CC"/>
    <w:rsid w:val="003256F3"/>
    <w:rsid w:val="00325C33"/>
    <w:rsid w:val="00326482"/>
    <w:rsid w:val="00327AC0"/>
    <w:rsid w:val="00327BDC"/>
    <w:rsid w:val="00327C24"/>
    <w:rsid w:val="00330CBF"/>
    <w:rsid w:val="0033139D"/>
    <w:rsid w:val="00332393"/>
    <w:rsid w:val="003329A0"/>
    <w:rsid w:val="00332FE7"/>
    <w:rsid w:val="00333033"/>
    <w:rsid w:val="0033353B"/>
    <w:rsid w:val="00333764"/>
    <w:rsid w:val="00333C33"/>
    <w:rsid w:val="00333EFF"/>
    <w:rsid w:val="00334808"/>
    <w:rsid w:val="00334C72"/>
    <w:rsid w:val="00334E74"/>
    <w:rsid w:val="00334F1E"/>
    <w:rsid w:val="003353A7"/>
    <w:rsid w:val="00335561"/>
    <w:rsid w:val="00335B3D"/>
    <w:rsid w:val="00335F8F"/>
    <w:rsid w:val="00336222"/>
    <w:rsid w:val="00336301"/>
    <w:rsid w:val="00336BF5"/>
    <w:rsid w:val="00336EC3"/>
    <w:rsid w:val="003378A5"/>
    <w:rsid w:val="003379A1"/>
    <w:rsid w:val="00337EC2"/>
    <w:rsid w:val="00340904"/>
    <w:rsid w:val="0034096F"/>
    <w:rsid w:val="0034182D"/>
    <w:rsid w:val="00341AD7"/>
    <w:rsid w:val="003420B3"/>
    <w:rsid w:val="003428A9"/>
    <w:rsid w:val="0034297F"/>
    <w:rsid w:val="00342B1E"/>
    <w:rsid w:val="0034326F"/>
    <w:rsid w:val="003437D4"/>
    <w:rsid w:val="0034402D"/>
    <w:rsid w:val="003449DE"/>
    <w:rsid w:val="00344E3A"/>
    <w:rsid w:val="00344F1E"/>
    <w:rsid w:val="00345480"/>
    <w:rsid w:val="0034556F"/>
    <w:rsid w:val="0034585A"/>
    <w:rsid w:val="00345BA9"/>
    <w:rsid w:val="00346427"/>
    <w:rsid w:val="00346799"/>
    <w:rsid w:val="00346A9D"/>
    <w:rsid w:val="00346CCF"/>
    <w:rsid w:val="00347687"/>
    <w:rsid w:val="00350723"/>
    <w:rsid w:val="0035085D"/>
    <w:rsid w:val="00350A70"/>
    <w:rsid w:val="0035192C"/>
    <w:rsid w:val="0035405F"/>
    <w:rsid w:val="003540F3"/>
    <w:rsid w:val="00354279"/>
    <w:rsid w:val="003542F6"/>
    <w:rsid w:val="003552B9"/>
    <w:rsid w:val="00356344"/>
    <w:rsid w:val="0035653B"/>
    <w:rsid w:val="00356B51"/>
    <w:rsid w:val="00356E3F"/>
    <w:rsid w:val="00357182"/>
    <w:rsid w:val="003576ED"/>
    <w:rsid w:val="00357C12"/>
    <w:rsid w:val="00357F91"/>
    <w:rsid w:val="0036031E"/>
    <w:rsid w:val="003617DD"/>
    <w:rsid w:val="0036315C"/>
    <w:rsid w:val="00363704"/>
    <w:rsid w:val="00363ED8"/>
    <w:rsid w:val="003642EF"/>
    <w:rsid w:val="003645BE"/>
    <w:rsid w:val="00364A7E"/>
    <w:rsid w:val="00364AC5"/>
    <w:rsid w:val="00365024"/>
    <w:rsid w:val="0036527D"/>
    <w:rsid w:val="003658C2"/>
    <w:rsid w:val="00365BDE"/>
    <w:rsid w:val="00365E35"/>
    <w:rsid w:val="003668D1"/>
    <w:rsid w:val="0036705F"/>
    <w:rsid w:val="00367374"/>
    <w:rsid w:val="00367BEC"/>
    <w:rsid w:val="003701C9"/>
    <w:rsid w:val="0037113D"/>
    <w:rsid w:val="00371876"/>
    <w:rsid w:val="00371A7D"/>
    <w:rsid w:val="00371B20"/>
    <w:rsid w:val="00371D17"/>
    <w:rsid w:val="003721A0"/>
    <w:rsid w:val="00372B29"/>
    <w:rsid w:val="003730A7"/>
    <w:rsid w:val="00373485"/>
    <w:rsid w:val="00373BAC"/>
    <w:rsid w:val="003740A5"/>
    <w:rsid w:val="00374441"/>
    <w:rsid w:val="00374964"/>
    <w:rsid w:val="00374C04"/>
    <w:rsid w:val="0037508A"/>
    <w:rsid w:val="003753C6"/>
    <w:rsid w:val="00375443"/>
    <w:rsid w:val="00375664"/>
    <w:rsid w:val="00375EC2"/>
    <w:rsid w:val="00375EFA"/>
    <w:rsid w:val="00376162"/>
    <w:rsid w:val="00376DB3"/>
    <w:rsid w:val="003770D2"/>
    <w:rsid w:val="0037795C"/>
    <w:rsid w:val="00380121"/>
    <w:rsid w:val="00381A6D"/>
    <w:rsid w:val="00382FA0"/>
    <w:rsid w:val="00383357"/>
    <w:rsid w:val="00383521"/>
    <w:rsid w:val="0038359F"/>
    <w:rsid w:val="00383938"/>
    <w:rsid w:val="0038404A"/>
    <w:rsid w:val="003844AE"/>
    <w:rsid w:val="003846AD"/>
    <w:rsid w:val="00384BD5"/>
    <w:rsid w:val="00384CD6"/>
    <w:rsid w:val="00385BD8"/>
    <w:rsid w:val="00387407"/>
    <w:rsid w:val="00390332"/>
    <w:rsid w:val="003903D1"/>
    <w:rsid w:val="0039051A"/>
    <w:rsid w:val="00390627"/>
    <w:rsid w:val="00390805"/>
    <w:rsid w:val="003908CC"/>
    <w:rsid w:val="00390AA7"/>
    <w:rsid w:val="00390B06"/>
    <w:rsid w:val="00390F24"/>
    <w:rsid w:val="00391167"/>
    <w:rsid w:val="00392000"/>
    <w:rsid w:val="00393B66"/>
    <w:rsid w:val="00394E20"/>
    <w:rsid w:val="00395576"/>
    <w:rsid w:val="00395A7C"/>
    <w:rsid w:val="00396550"/>
    <w:rsid w:val="003966B5"/>
    <w:rsid w:val="00396BCD"/>
    <w:rsid w:val="00396D7C"/>
    <w:rsid w:val="00397123"/>
    <w:rsid w:val="00397EEF"/>
    <w:rsid w:val="003A00F3"/>
    <w:rsid w:val="003A04BB"/>
    <w:rsid w:val="003A07A0"/>
    <w:rsid w:val="003A0874"/>
    <w:rsid w:val="003A087B"/>
    <w:rsid w:val="003A166C"/>
    <w:rsid w:val="003A1AFF"/>
    <w:rsid w:val="003A248C"/>
    <w:rsid w:val="003A2630"/>
    <w:rsid w:val="003A26D3"/>
    <w:rsid w:val="003A26FE"/>
    <w:rsid w:val="003A2799"/>
    <w:rsid w:val="003A2870"/>
    <w:rsid w:val="003A2924"/>
    <w:rsid w:val="003A309C"/>
    <w:rsid w:val="003A310F"/>
    <w:rsid w:val="003A316A"/>
    <w:rsid w:val="003A3758"/>
    <w:rsid w:val="003A3AC3"/>
    <w:rsid w:val="003A3E08"/>
    <w:rsid w:val="003A401F"/>
    <w:rsid w:val="003A41DB"/>
    <w:rsid w:val="003A47E6"/>
    <w:rsid w:val="003A4981"/>
    <w:rsid w:val="003A52DF"/>
    <w:rsid w:val="003A567A"/>
    <w:rsid w:val="003A6472"/>
    <w:rsid w:val="003A66F5"/>
    <w:rsid w:val="003A72F2"/>
    <w:rsid w:val="003A7D99"/>
    <w:rsid w:val="003A7F46"/>
    <w:rsid w:val="003B05C6"/>
    <w:rsid w:val="003B09FD"/>
    <w:rsid w:val="003B0AB7"/>
    <w:rsid w:val="003B0CC7"/>
    <w:rsid w:val="003B1DD7"/>
    <w:rsid w:val="003B1FA4"/>
    <w:rsid w:val="003B2183"/>
    <w:rsid w:val="003B21CF"/>
    <w:rsid w:val="003B2DDC"/>
    <w:rsid w:val="003B32F0"/>
    <w:rsid w:val="003B3BFA"/>
    <w:rsid w:val="003B3C85"/>
    <w:rsid w:val="003B3E53"/>
    <w:rsid w:val="003B4190"/>
    <w:rsid w:val="003B438B"/>
    <w:rsid w:val="003B4761"/>
    <w:rsid w:val="003B4946"/>
    <w:rsid w:val="003B497B"/>
    <w:rsid w:val="003B4A93"/>
    <w:rsid w:val="003B4FAB"/>
    <w:rsid w:val="003B5393"/>
    <w:rsid w:val="003B7812"/>
    <w:rsid w:val="003B7A6B"/>
    <w:rsid w:val="003B7BED"/>
    <w:rsid w:val="003C01BB"/>
    <w:rsid w:val="003C0363"/>
    <w:rsid w:val="003C070B"/>
    <w:rsid w:val="003C07BA"/>
    <w:rsid w:val="003C07DD"/>
    <w:rsid w:val="003C1B75"/>
    <w:rsid w:val="003C3280"/>
    <w:rsid w:val="003C32D0"/>
    <w:rsid w:val="003C37AA"/>
    <w:rsid w:val="003C37B7"/>
    <w:rsid w:val="003C3E54"/>
    <w:rsid w:val="003C3EE6"/>
    <w:rsid w:val="003C43AA"/>
    <w:rsid w:val="003C4925"/>
    <w:rsid w:val="003C5570"/>
    <w:rsid w:val="003C561D"/>
    <w:rsid w:val="003C65D2"/>
    <w:rsid w:val="003C6943"/>
    <w:rsid w:val="003C6B7A"/>
    <w:rsid w:val="003C7204"/>
    <w:rsid w:val="003C75BB"/>
    <w:rsid w:val="003C7B47"/>
    <w:rsid w:val="003D0036"/>
    <w:rsid w:val="003D09E7"/>
    <w:rsid w:val="003D10AA"/>
    <w:rsid w:val="003D151B"/>
    <w:rsid w:val="003D1807"/>
    <w:rsid w:val="003D1F44"/>
    <w:rsid w:val="003D231E"/>
    <w:rsid w:val="003D2A0F"/>
    <w:rsid w:val="003D319C"/>
    <w:rsid w:val="003D322C"/>
    <w:rsid w:val="003D331E"/>
    <w:rsid w:val="003D3A2C"/>
    <w:rsid w:val="003D3F07"/>
    <w:rsid w:val="003D3F94"/>
    <w:rsid w:val="003D4062"/>
    <w:rsid w:val="003D406D"/>
    <w:rsid w:val="003D4169"/>
    <w:rsid w:val="003D480A"/>
    <w:rsid w:val="003D48E6"/>
    <w:rsid w:val="003D4A88"/>
    <w:rsid w:val="003D54BF"/>
    <w:rsid w:val="003D573E"/>
    <w:rsid w:val="003D581C"/>
    <w:rsid w:val="003D59BE"/>
    <w:rsid w:val="003D701F"/>
    <w:rsid w:val="003D74FC"/>
    <w:rsid w:val="003D7EE9"/>
    <w:rsid w:val="003E0400"/>
    <w:rsid w:val="003E0B08"/>
    <w:rsid w:val="003E108D"/>
    <w:rsid w:val="003E125F"/>
    <w:rsid w:val="003E148B"/>
    <w:rsid w:val="003E1EFE"/>
    <w:rsid w:val="003E1F88"/>
    <w:rsid w:val="003E2355"/>
    <w:rsid w:val="003E25FE"/>
    <w:rsid w:val="003E2CBC"/>
    <w:rsid w:val="003E2F9D"/>
    <w:rsid w:val="003E3A00"/>
    <w:rsid w:val="003E3A54"/>
    <w:rsid w:val="003E3EC0"/>
    <w:rsid w:val="003E4762"/>
    <w:rsid w:val="003E5088"/>
    <w:rsid w:val="003E5382"/>
    <w:rsid w:val="003E56D1"/>
    <w:rsid w:val="003E59E5"/>
    <w:rsid w:val="003E5FB0"/>
    <w:rsid w:val="003E6941"/>
    <w:rsid w:val="003E6DE1"/>
    <w:rsid w:val="003E6F8C"/>
    <w:rsid w:val="003E6FD1"/>
    <w:rsid w:val="003E700E"/>
    <w:rsid w:val="003E76AC"/>
    <w:rsid w:val="003E7756"/>
    <w:rsid w:val="003E77AF"/>
    <w:rsid w:val="003E77F6"/>
    <w:rsid w:val="003E7CB0"/>
    <w:rsid w:val="003F014E"/>
    <w:rsid w:val="003F0E67"/>
    <w:rsid w:val="003F0E78"/>
    <w:rsid w:val="003F2A60"/>
    <w:rsid w:val="003F2A8E"/>
    <w:rsid w:val="003F364C"/>
    <w:rsid w:val="003F5040"/>
    <w:rsid w:val="003F5846"/>
    <w:rsid w:val="003F593E"/>
    <w:rsid w:val="003F5A65"/>
    <w:rsid w:val="003F5E8B"/>
    <w:rsid w:val="003F6B56"/>
    <w:rsid w:val="003F7285"/>
    <w:rsid w:val="003F72D0"/>
    <w:rsid w:val="003F76A0"/>
    <w:rsid w:val="003F77B8"/>
    <w:rsid w:val="003F7BA1"/>
    <w:rsid w:val="004001B3"/>
    <w:rsid w:val="004003EE"/>
    <w:rsid w:val="004009B1"/>
    <w:rsid w:val="00400C41"/>
    <w:rsid w:val="00401443"/>
    <w:rsid w:val="0040194A"/>
    <w:rsid w:val="00401CCD"/>
    <w:rsid w:val="00401D60"/>
    <w:rsid w:val="00402132"/>
    <w:rsid w:val="00402D18"/>
    <w:rsid w:val="00402E07"/>
    <w:rsid w:val="0040399A"/>
    <w:rsid w:val="00403D10"/>
    <w:rsid w:val="0040446D"/>
    <w:rsid w:val="004044E3"/>
    <w:rsid w:val="00405790"/>
    <w:rsid w:val="0040580A"/>
    <w:rsid w:val="004062DF"/>
    <w:rsid w:val="00406A07"/>
    <w:rsid w:val="00406FF0"/>
    <w:rsid w:val="004070AB"/>
    <w:rsid w:val="004074C5"/>
    <w:rsid w:val="004076FD"/>
    <w:rsid w:val="00407C5D"/>
    <w:rsid w:val="00407DF8"/>
    <w:rsid w:val="00407F28"/>
    <w:rsid w:val="0041020C"/>
    <w:rsid w:val="00410312"/>
    <w:rsid w:val="00410C07"/>
    <w:rsid w:val="004113D3"/>
    <w:rsid w:val="00411746"/>
    <w:rsid w:val="00411762"/>
    <w:rsid w:val="0041183A"/>
    <w:rsid w:val="004118DB"/>
    <w:rsid w:val="00411DA4"/>
    <w:rsid w:val="004120CF"/>
    <w:rsid w:val="004131A8"/>
    <w:rsid w:val="004135E1"/>
    <w:rsid w:val="00413897"/>
    <w:rsid w:val="00414480"/>
    <w:rsid w:val="004146D8"/>
    <w:rsid w:val="0041480B"/>
    <w:rsid w:val="004148A1"/>
    <w:rsid w:val="00414A18"/>
    <w:rsid w:val="0041524D"/>
    <w:rsid w:val="00415893"/>
    <w:rsid w:val="00415A02"/>
    <w:rsid w:val="00415B35"/>
    <w:rsid w:val="00415C6F"/>
    <w:rsid w:val="00416CDD"/>
    <w:rsid w:val="004171F0"/>
    <w:rsid w:val="004175C4"/>
    <w:rsid w:val="004176CA"/>
    <w:rsid w:val="00417F15"/>
    <w:rsid w:val="0042041F"/>
    <w:rsid w:val="004209D1"/>
    <w:rsid w:val="004216FF"/>
    <w:rsid w:val="0042194A"/>
    <w:rsid w:val="004220FC"/>
    <w:rsid w:val="00422932"/>
    <w:rsid w:val="00422BD9"/>
    <w:rsid w:val="0042370E"/>
    <w:rsid w:val="00423775"/>
    <w:rsid w:val="004239FF"/>
    <w:rsid w:val="00424044"/>
    <w:rsid w:val="00424754"/>
    <w:rsid w:val="00425709"/>
    <w:rsid w:val="00425CB0"/>
    <w:rsid w:val="00425E53"/>
    <w:rsid w:val="00425F83"/>
    <w:rsid w:val="00426FD7"/>
    <w:rsid w:val="0042724F"/>
    <w:rsid w:val="004277D3"/>
    <w:rsid w:val="00427959"/>
    <w:rsid w:val="00427A91"/>
    <w:rsid w:val="00430442"/>
    <w:rsid w:val="004311D3"/>
    <w:rsid w:val="00431209"/>
    <w:rsid w:val="0043163A"/>
    <w:rsid w:val="00431962"/>
    <w:rsid w:val="00431B60"/>
    <w:rsid w:val="00431B92"/>
    <w:rsid w:val="00431F50"/>
    <w:rsid w:val="00432934"/>
    <w:rsid w:val="00432EFF"/>
    <w:rsid w:val="004333EE"/>
    <w:rsid w:val="00433622"/>
    <w:rsid w:val="00433AC1"/>
    <w:rsid w:val="00434121"/>
    <w:rsid w:val="004342E5"/>
    <w:rsid w:val="004343AC"/>
    <w:rsid w:val="00434A55"/>
    <w:rsid w:val="00435025"/>
    <w:rsid w:val="0043523B"/>
    <w:rsid w:val="0043541F"/>
    <w:rsid w:val="00435580"/>
    <w:rsid w:val="00435D17"/>
    <w:rsid w:val="00436ABD"/>
    <w:rsid w:val="004370D6"/>
    <w:rsid w:val="00437378"/>
    <w:rsid w:val="00437498"/>
    <w:rsid w:val="00437665"/>
    <w:rsid w:val="004376B7"/>
    <w:rsid w:val="004377C2"/>
    <w:rsid w:val="00437DDF"/>
    <w:rsid w:val="00437FFC"/>
    <w:rsid w:val="00440099"/>
    <w:rsid w:val="00440199"/>
    <w:rsid w:val="004402BA"/>
    <w:rsid w:val="004407C5"/>
    <w:rsid w:val="004409FE"/>
    <w:rsid w:val="00440D61"/>
    <w:rsid w:val="004411EF"/>
    <w:rsid w:val="0044123D"/>
    <w:rsid w:val="0044137E"/>
    <w:rsid w:val="00441BD2"/>
    <w:rsid w:val="00442071"/>
    <w:rsid w:val="00442082"/>
    <w:rsid w:val="0044336E"/>
    <w:rsid w:val="00444547"/>
    <w:rsid w:val="00444663"/>
    <w:rsid w:val="00444AC1"/>
    <w:rsid w:val="00444F58"/>
    <w:rsid w:val="00445559"/>
    <w:rsid w:val="00445574"/>
    <w:rsid w:val="00445B76"/>
    <w:rsid w:val="00445D7B"/>
    <w:rsid w:val="0044636C"/>
    <w:rsid w:val="0044644E"/>
    <w:rsid w:val="004467F2"/>
    <w:rsid w:val="004476CE"/>
    <w:rsid w:val="00447787"/>
    <w:rsid w:val="0044792B"/>
    <w:rsid w:val="00447B69"/>
    <w:rsid w:val="00447D0D"/>
    <w:rsid w:val="00447DDA"/>
    <w:rsid w:val="004502D0"/>
    <w:rsid w:val="004504BE"/>
    <w:rsid w:val="004512BB"/>
    <w:rsid w:val="00451448"/>
    <w:rsid w:val="004515CB"/>
    <w:rsid w:val="00452230"/>
    <w:rsid w:val="00452692"/>
    <w:rsid w:val="004531E8"/>
    <w:rsid w:val="0045365D"/>
    <w:rsid w:val="00453F96"/>
    <w:rsid w:val="004543CF"/>
    <w:rsid w:val="00454A00"/>
    <w:rsid w:val="00454BBA"/>
    <w:rsid w:val="004550D6"/>
    <w:rsid w:val="00455C07"/>
    <w:rsid w:val="004604E9"/>
    <w:rsid w:val="0046058B"/>
    <w:rsid w:val="00460659"/>
    <w:rsid w:val="00461475"/>
    <w:rsid w:val="00461807"/>
    <w:rsid w:val="0046201A"/>
    <w:rsid w:val="004620B4"/>
    <w:rsid w:val="00462709"/>
    <w:rsid w:val="00462769"/>
    <w:rsid w:val="00462A03"/>
    <w:rsid w:val="0046328E"/>
    <w:rsid w:val="0046366C"/>
    <w:rsid w:val="00463B1A"/>
    <w:rsid w:val="00463B5D"/>
    <w:rsid w:val="00463DFC"/>
    <w:rsid w:val="00463FFB"/>
    <w:rsid w:val="00464AF9"/>
    <w:rsid w:val="00464BAE"/>
    <w:rsid w:val="00464F24"/>
    <w:rsid w:val="004657D0"/>
    <w:rsid w:val="00465D1E"/>
    <w:rsid w:val="0046614E"/>
    <w:rsid w:val="004670D1"/>
    <w:rsid w:val="00467125"/>
    <w:rsid w:val="004672BE"/>
    <w:rsid w:val="004674C5"/>
    <w:rsid w:val="00467862"/>
    <w:rsid w:val="00467896"/>
    <w:rsid w:val="0046790F"/>
    <w:rsid w:val="004679E8"/>
    <w:rsid w:val="00471324"/>
    <w:rsid w:val="00471637"/>
    <w:rsid w:val="004717F9"/>
    <w:rsid w:val="00471F00"/>
    <w:rsid w:val="004722AD"/>
    <w:rsid w:val="004725CB"/>
    <w:rsid w:val="00472663"/>
    <w:rsid w:val="004726A2"/>
    <w:rsid w:val="004726DA"/>
    <w:rsid w:val="0047270C"/>
    <w:rsid w:val="004727F0"/>
    <w:rsid w:val="0047293E"/>
    <w:rsid w:val="00472E1E"/>
    <w:rsid w:val="00473837"/>
    <w:rsid w:val="00473F66"/>
    <w:rsid w:val="00474322"/>
    <w:rsid w:val="004748EE"/>
    <w:rsid w:val="0047502A"/>
    <w:rsid w:val="00475D73"/>
    <w:rsid w:val="00476C93"/>
    <w:rsid w:val="00476E3B"/>
    <w:rsid w:val="00477740"/>
    <w:rsid w:val="00477CFF"/>
    <w:rsid w:val="004803CA"/>
    <w:rsid w:val="00480552"/>
    <w:rsid w:val="00480D3E"/>
    <w:rsid w:val="00481059"/>
    <w:rsid w:val="0048166B"/>
    <w:rsid w:val="00481873"/>
    <w:rsid w:val="004820C5"/>
    <w:rsid w:val="00482EB6"/>
    <w:rsid w:val="00482EEA"/>
    <w:rsid w:val="00483093"/>
    <w:rsid w:val="0048317D"/>
    <w:rsid w:val="004832CE"/>
    <w:rsid w:val="00483326"/>
    <w:rsid w:val="004836A5"/>
    <w:rsid w:val="00483C1F"/>
    <w:rsid w:val="00483CB4"/>
    <w:rsid w:val="00483D1E"/>
    <w:rsid w:val="004842EE"/>
    <w:rsid w:val="00484A5A"/>
    <w:rsid w:val="0048578E"/>
    <w:rsid w:val="00485A55"/>
    <w:rsid w:val="00485DDD"/>
    <w:rsid w:val="004860FE"/>
    <w:rsid w:val="004861B9"/>
    <w:rsid w:val="004862B7"/>
    <w:rsid w:val="00486805"/>
    <w:rsid w:val="00487088"/>
    <w:rsid w:val="004873FE"/>
    <w:rsid w:val="00490158"/>
    <w:rsid w:val="00490247"/>
    <w:rsid w:val="00490254"/>
    <w:rsid w:val="0049066A"/>
    <w:rsid w:val="00491176"/>
    <w:rsid w:val="004914E5"/>
    <w:rsid w:val="0049157F"/>
    <w:rsid w:val="004915AE"/>
    <w:rsid w:val="00491EE7"/>
    <w:rsid w:val="00492612"/>
    <w:rsid w:val="004930C0"/>
    <w:rsid w:val="0049316B"/>
    <w:rsid w:val="004936B8"/>
    <w:rsid w:val="00494748"/>
    <w:rsid w:val="004947E7"/>
    <w:rsid w:val="00494B64"/>
    <w:rsid w:val="0049510D"/>
    <w:rsid w:val="00495FC3"/>
    <w:rsid w:val="0049628E"/>
    <w:rsid w:val="004963CC"/>
    <w:rsid w:val="004969A3"/>
    <w:rsid w:val="00496B7F"/>
    <w:rsid w:val="004979F3"/>
    <w:rsid w:val="004A102D"/>
    <w:rsid w:val="004A15D0"/>
    <w:rsid w:val="004A167E"/>
    <w:rsid w:val="004A195D"/>
    <w:rsid w:val="004A1C18"/>
    <w:rsid w:val="004A1E92"/>
    <w:rsid w:val="004A1EA9"/>
    <w:rsid w:val="004A2D7F"/>
    <w:rsid w:val="004A3198"/>
    <w:rsid w:val="004A37F4"/>
    <w:rsid w:val="004A3A53"/>
    <w:rsid w:val="004A46AD"/>
    <w:rsid w:val="004A48B9"/>
    <w:rsid w:val="004A4BD3"/>
    <w:rsid w:val="004A4C37"/>
    <w:rsid w:val="004A530C"/>
    <w:rsid w:val="004A6A83"/>
    <w:rsid w:val="004A70A7"/>
    <w:rsid w:val="004A7104"/>
    <w:rsid w:val="004A7268"/>
    <w:rsid w:val="004A7E3E"/>
    <w:rsid w:val="004A7E43"/>
    <w:rsid w:val="004B0C1A"/>
    <w:rsid w:val="004B0D1B"/>
    <w:rsid w:val="004B0FA9"/>
    <w:rsid w:val="004B16A6"/>
    <w:rsid w:val="004B178F"/>
    <w:rsid w:val="004B21B7"/>
    <w:rsid w:val="004B24CB"/>
    <w:rsid w:val="004B46F4"/>
    <w:rsid w:val="004B48F9"/>
    <w:rsid w:val="004B49C1"/>
    <w:rsid w:val="004B5172"/>
    <w:rsid w:val="004B5189"/>
    <w:rsid w:val="004B5507"/>
    <w:rsid w:val="004B5643"/>
    <w:rsid w:val="004B615B"/>
    <w:rsid w:val="004B6318"/>
    <w:rsid w:val="004B67D9"/>
    <w:rsid w:val="004B6E0C"/>
    <w:rsid w:val="004B719E"/>
    <w:rsid w:val="004B71BC"/>
    <w:rsid w:val="004B7509"/>
    <w:rsid w:val="004B790C"/>
    <w:rsid w:val="004C061D"/>
    <w:rsid w:val="004C069C"/>
    <w:rsid w:val="004C0E13"/>
    <w:rsid w:val="004C10D2"/>
    <w:rsid w:val="004C1474"/>
    <w:rsid w:val="004C16FF"/>
    <w:rsid w:val="004C1A33"/>
    <w:rsid w:val="004C1BBF"/>
    <w:rsid w:val="004C2236"/>
    <w:rsid w:val="004C27A8"/>
    <w:rsid w:val="004C2835"/>
    <w:rsid w:val="004C2859"/>
    <w:rsid w:val="004C2873"/>
    <w:rsid w:val="004C28AF"/>
    <w:rsid w:val="004C2CF7"/>
    <w:rsid w:val="004C2FC3"/>
    <w:rsid w:val="004C43B9"/>
    <w:rsid w:val="004C46DF"/>
    <w:rsid w:val="004C4984"/>
    <w:rsid w:val="004C4A38"/>
    <w:rsid w:val="004C4D0C"/>
    <w:rsid w:val="004C50CC"/>
    <w:rsid w:val="004C5D2E"/>
    <w:rsid w:val="004C6A10"/>
    <w:rsid w:val="004C6C58"/>
    <w:rsid w:val="004C6E82"/>
    <w:rsid w:val="004C6ED6"/>
    <w:rsid w:val="004C717B"/>
    <w:rsid w:val="004C79BD"/>
    <w:rsid w:val="004C7EC6"/>
    <w:rsid w:val="004D0385"/>
    <w:rsid w:val="004D03DA"/>
    <w:rsid w:val="004D0506"/>
    <w:rsid w:val="004D0575"/>
    <w:rsid w:val="004D09CF"/>
    <w:rsid w:val="004D0BCA"/>
    <w:rsid w:val="004D0CBD"/>
    <w:rsid w:val="004D10BB"/>
    <w:rsid w:val="004D1181"/>
    <w:rsid w:val="004D17F9"/>
    <w:rsid w:val="004D2170"/>
    <w:rsid w:val="004D277C"/>
    <w:rsid w:val="004D2C3E"/>
    <w:rsid w:val="004D2CCF"/>
    <w:rsid w:val="004D307D"/>
    <w:rsid w:val="004D30CB"/>
    <w:rsid w:val="004D3167"/>
    <w:rsid w:val="004D331D"/>
    <w:rsid w:val="004D359E"/>
    <w:rsid w:val="004D361E"/>
    <w:rsid w:val="004D4647"/>
    <w:rsid w:val="004D4A3A"/>
    <w:rsid w:val="004D5761"/>
    <w:rsid w:val="004D5A5B"/>
    <w:rsid w:val="004D5C5B"/>
    <w:rsid w:val="004D6259"/>
    <w:rsid w:val="004D64A4"/>
    <w:rsid w:val="004D723B"/>
    <w:rsid w:val="004D72D6"/>
    <w:rsid w:val="004D747A"/>
    <w:rsid w:val="004D7A2D"/>
    <w:rsid w:val="004E0773"/>
    <w:rsid w:val="004E0846"/>
    <w:rsid w:val="004E0E38"/>
    <w:rsid w:val="004E0F0B"/>
    <w:rsid w:val="004E0F4B"/>
    <w:rsid w:val="004E10D3"/>
    <w:rsid w:val="004E14C1"/>
    <w:rsid w:val="004E2659"/>
    <w:rsid w:val="004E2718"/>
    <w:rsid w:val="004E2B48"/>
    <w:rsid w:val="004E32C0"/>
    <w:rsid w:val="004E32DA"/>
    <w:rsid w:val="004E544A"/>
    <w:rsid w:val="004E5C39"/>
    <w:rsid w:val="004E6180"/>
    <w:rsid w:val="004E61DA"/>
    <w:rsid w:val="004E6A3D"/>
    <w:rsid w:val="004E7488"/>
    <w:rsid w:val="004E7E5D"/>
    <w:rsid w:val="004E7EAD"/>
    <w:rsid w:val="004F1144"/>
    <w:rsid w:val="004F16AF"/>
    <w:rsid w:val="004F1D59"/>
    <w:rsid w:val="004F2877"/>
    <w:rsid w:val="004F37F9"/>
    <w:rsid w:val="004F388C"/>
    <w:rsid w:val="004F39B7"/>
    <w:rsid w:val="004F3CFF"/>
    <w:rsid w:val="004F4E29"/>
    <w:rsid w:val="004F4FA3"/>
    <w:rsid w:val="004F5590"/>
    <w:rsid w:val="004F59E8"/>
    <w:rsid w:val="004F5AC5"/>
    <w:rsid w:val="004F66E7"/>
    <w:rsid w:val="004F671D"/>
    <w:rsid w:val="004F6E75"/>
    <w:rsid w:val="004F6FF7"/>
    <w:rsid w:val="004F72D0"/>
    <w:rsid w:val="004F73AC"/>
    <w:rsid w:val="004F75C9"/>
    <w:rsid w:val="00500643"/>
    <w:rsid w:val="005007F2"/>
    <w:rsid w:val="005014AF"/>
    <w:rsid w:val="005014EB"/>
    <w:rsid w:val="00502538"/>
    <w:rsid w:val="005035FF"/>
    <w:rsid w:val="00503D59"/>
    <w:rsid w:val="00503FE1"/>
    <w:rsid w:val="0050490F"/>
    <w:rsid w:val="00504A74"/>
    <w:rsid w:val="00504AFA"/>
    <w:rsid w:val="00504FC9"/>
    <w:rsid w:val="00505448"/>
    <w:rsid w:val="005059AC"/>
    <w:rsid w:val="00505F67"/>
    <w:rsid w:val="00505FCC"/>
    <w:rsid w:val="005067E9"/>
    <w:rsid w:val="00506B0C"/>
    <w:rsid w:val="00506C28"/>
    <w:rsid w:val="00506D87"/>
    <w:rsid w:val="00506FE2"/>
    <w:rsid w:val="00507B9A"/>
    <w:rsid w:val="00507FD1"/>
    <w:rsid w:val="005102BE"/>
    <w:rsid w:val="00510BC4"/>
    <w:rsid w:val="00510BF0"/>
    <w:rsid w:val="00510E5A"/>
    <w:rsid w:val="00510EAD"/>
    <w:rsid w:val="00512466"/>
    <w:rsid w:val="005124BF"/>
    <w:rsid w:val="00512F1C"/>
    <w:rsid w:val="00512F2E"/>
    <w:rsid w:val="00513780"/>
    <w:rsid w:val="00513B3D"/>
    <w:rsid w:val="00513D6C"/>
    <w:rsid w:val="00514121"/>
    <w:rsid w:val="00514A66"/>
    <w:rsid w:val="00514DC5"/>
    <w:rsid w:val="0051508E"/>
    <w:rsid w:val="00515A97"/>
    <w:rsid w:val="00516191"/>
    <w:rsid w:val="00516218"/>
    <w:rsid w:val="0051639D"/>
    <w:rsid w:val="00516485"/>
    <w:rsid w:val="00517058"/>
    <w:rsid w:val="00517309"/>
    <w:rsid w:val="0052025D"/>
    <w:rsid w:val="0052030B"/>
    <w:rsid w:val="005208B8"/>
    <w:rsid w:val="00520A6E"/>
    <w:rsid w:val="005210F8"/>
    <w:rsid w:val="00521277"/>
    <w:rsid w:val="0052149F"/>
    <w:rsid w:val="00521947"/>
    <w:rsid w:val="00521B8F"/>
    <w:rsid w:val="00522303"/>
    <w:rsid w:val="00522E9E"/>
    <w:rsid w:val="00522F4A"/>
    <w:rsid w:val="0052301F"/>
    <w:rsid w:val="0052383B"/>
    <w:rsid w:val="005247D9"/>
    <w:rsid w:val="00526196"/>
    <w:rsid w:val="0052619A"/>
    <w:rsid w:val="005265AD"/>
    <w:rsid w:val="005272E1"/>
    <w:rsid w:val="00527409"/>
    <w:rsid w:val="00527525"/>
    <w:rsid w:val="00527765"/>
    <w:rsid w:val="005279C5"/>
    <w:rsid w:val="005301ED"/>
    <w:rsid w:val="005302F9"/>
    <w:rsid w:val="005303C1"/>
    <w:rsid w:val="00530F89"/>
    <w:rsid w:val="005319A9"/>
    <w:rsid w:val="00531A28"/>
    <w:rsid w:val="00531AFD"/>
    <w:rsid w:val="00531CC5"/>
    <w:rsid w:val="005321EB"/>
    <w:rsid w:val="00532574"/>
    <w:rsid w:val="00533033"/>
    <w:rsid w:val="0053334A"/>
    <w:rsid w:val="00533878"/>
    <w:rsid w:val="00533BA1"/>
    <w:rsid w:val="00534326"/>
    <w:rsid w:val="00535634"/>
    <w:rsid w:val="00535BDF"/>
    <w:rsid w:val="00535D27"/>
    <w:rsid w:val="00535DE9"/>
    <w:rsid w:val="00535DFD"/>
    <w:rsid w:val="00535E8E"/>
    <w:rsid w:val="00536723"/>
    <w:rsid w:val="005370F0"/>
    <w:rsid w:val="005370FB"/>
    <w:rsid w:val="0054036C"/>
    <w:rsid w:val="0054074D"/>
    <w:rsid w:val="00540FEF"/>
    <w:rsid w:val="00541559"/>
    <w:rsid w:val="00541F6C"/>
    <w:rsid w:val="005433C1"/>
    <w:rsid w:val="005436D6"/>
    <w:rsid w:val="005437E7"/>
    <w:rsid w:val="00543842"/>
    <w:rsid w:val="005438E7"/>
    <w:rsid w:val="00543A40"/>
    <w:rsid w:val="00543A57"/>
    <w:rsid w:val="005449D5"/>
    <w:rsid w:val="00544A70"/>
    <w:rsid w:val="00544C35"/>
    <w:rsid w:val="00545F31"/>
    <w:rsid w:val="00546A26"/>
    <w:rsid w:val="005472DC"/>
    <w:rsid w:val="00547534"/>
    <w:rsid w:val="0055037D"/>
    <w:rsid w:val="00550D4E"/>
    <w:rsid w:val="00550F56"/>
    <w:rsid w:val="00550FD5"/>
    <w:rsid w:val="00551456"/>
    <w:rsid w:val="005514D9"/>
    <w:rsid w:val="00551563"/>
    <w:rsid w:val="005519F1"/>
    <w:rsid w:val="00551B01"/>
    <w:rsid w:val="00551E80"/>
    <w:rsid w:val="00551F55"/>
    <w:rsid w:val="00552F62"/>
    <w:rsid w:val="00552F88"/>
    <w:rsid w:val="00553224"/>
    <w:rsid w:val="00553225"/>
    <w:rsid w:val="0055356E"/>
    <w:rsid w:val="005536ED"/>
    <w:rsid w:val="00553938"/>
    <w:rsid w:val="0055568B"/>
    <w:rsid w:val="00555E9B"/>
    <w:rsid w:val="00555EAC"/>
    <w:rsid w:val="00555F70"/>
    <w:rsid w:val="0055604B"/>
    <w:rsid w:val="00556497"/>
    <w:rsid w:val="00556B5D"/>
    <w:rsid w:val="00556BC4"/>
    <w:rsid w:val="00560656"/>
    <w:rsid w:val="005609BA"/>
    <w:rsid w:val="00560D01"/>
    <w:rsid w:val="00561214"/>
    <w:rsid w:val="00561696"/>
    <w:rsid w:val="0056198D"/>
    <w:rsid w:val="00561B3B"/>
    <w:rsid w:val="00561BC0"/>
    <w:rsid w:val="00561DB5"/>
    <w:rsid w:val="0056232B"/>
    <w:rsid w:val="00562F7A"/>
    <w:rsid w:val="00563036"/>
    <w:rsid w:val="0056450E"/>
    <w:rsid w:val="00564576"/>
    <w:rsid w:val="00564EE3"/>
    <w:rsid w:val="00565022"/>
    <w:rsid w:val="005652C8"/>
    <w:rsid w:val="00565361"/>
    <w:rsid w:val="00565BBE"/>
    <w:rsid w:val="00566940"/>
    <w:rsid w:val="00566A58"/>
    <w:rsid w:val="00567005"/>
    <w:rsid w:val="00567433"/>
    <w:rsid w:val="0056788D"/>
    <w:rsid w:val="00567B6A"/>
    <w:rsid w:val="00567F1B"/>
    <w:rsid w:val="00567F96"/>
    <w:rsid w:val="005702D6"/>
    <w:rsid w:val="005708A1"/>
    <w:rsid w:val="00570FF3"/>
    <w:rsid w:val="00570FFD"/>
    <w:rsid w:val="00571272"/>
    <w:rsid w:val="00571279"/>
    <w:rsid w:val="00571915"/>
    <w:rsid w:val="00571EF5"/>
    <w:rsid w:val="005722C3"/>
    <w:rsid w:val="00572AC2"/>
    <w:rsid w:val="00573456"/>
    <w:rsid w:val="00573AB8"/>
    <w:rsid w:val="00574094"/>
    <w:rsid w:val="005741D7"/>
    <w:rsid w:val="0057430F"/>
    <w:rsid w:val="00574334"/>
    <w:rsid w:val="00574A7A"/>
    <w:rsid w:val="00575249"/>
    <w:rsid w:val="00575517"/>
    <w:rsid w:val="00575D6C"/>
    <w:rsid w:val="00575E97"/>
    <w:rsid w:val="00576184"/>
    <w:rsid w:val="005764C4"/>
    <w:rsid w:val="0057742A"/>
    <w:rsid w:val="005801B9"/>
    <w:rsid w:val="005802CC"/>
    <w:rsid w:val="0058030F"/>
    <w:rsid w:val="0058039C"/>
    <w:rsid w:val="00580B26"/>
    <w:rsid w:val="00580B43"/>
    <w:rsid w:val="00581940"/>
    <w:rsid w:val="00582176"/>
    <w:rsid w:val="00582640"/>
    <w:rsid w:val="00583270"/>
    <w:rsid w:val="00583624"/>
    <w:rsid w:val="00583733"/>
    <w:rsid w:val="00583B07"/>
    <w:rsid w:val="00583D19"/>
    <w:rsid w:val="00583D85"/>
    <w:rsid w:val="005840DC"/>
    <w:rsid w:val="005843C4"/>
    <w:rsid w:val="005846E8"/>
    <w:rsid w:val="005847E1"/>
    <w:rsid w:val="0058489C"/>
    <w:rsid w:val="0058523D"/>
    <w:rsid w:val="00585488"/>
    <w:rsid w:val="00585946"/>
    <w:rsid w:val="005864F3"/>
    <w:rsid w:val="005866D1"/>
    <w:rsid w:val="00586BEE"/>
    <w:rsid w:val="00587080"/>
    <w:rsid w:val="00587421"/>
    <w:rsid w:val="0058796A"/>
    <w:rsid w:val="00587F69"/>
    <w:rsid w:val="00590033"/>
    <w:rsid w:val="00590762"/>
    <w:rsid w:val="005907C3"/>
    <w:rsid w:val="005907C6"/>
    <w:rsid w:val="00591B85"/>
    <w:rsid w:val="00591DAD"/>
    <w:rsid w:val="00591DDC"/>
    <w:rsid w:val="005922FB"/>
    <w:rsid w:val="005927DF"/>
    <w:rsid w:val="00592B95"/>
    <w:rsid w:val="00592D02"/>
    <w:rsid w:val="00593104"/>
    <w:rsid w:val="00593BF6"/>
    <w:rsid w:val="00593F55"/>
    <w:rsid w:val="005949B0"/>
    <w:rsid w:val="0059524C"/>
    <w:rsid w:val="005959B3"/>
    <w:rsid w:val="005959BD"/>
    <w:rsid w:val="00596F70"/>
    <w:rsid w:val="00596FCF"/>
    <w:rsid w:val="005970EE"/>
    <w:rsid w:val="00597724"/>
    <w:rsid w:val="00597D57"/>
    <w:rsid w:val="00597D62"/>
    <w:rsid w:val="00597E9B"/>
    <w:rsid w:val="00597F9C"/>
    <w:rsid w:val="005A0F63"/>
    <w:rsid w:val="005A1C51"/>
    <w:rsid w:val="005A202F"/>
    <w:rsid w:val="005A2137"/>
    <w:rsid w:val="005A24B0"/>
    <w:rsid w:val="005A3000"/>
    <w:rsid w:val="005A3272"/>
    <w:rsid w:val="005A341F"/>
    <w:rsid w:val="005A3456"/>
    <w:rsid w:val="005A3595"/>
    <w:rsid w:val="005A3B58"/>
    <w:rsid w:val="005A3F38"/>
    <w:rsid w:val="005A454D"/>
    <w:rsid w:val="005A487C"/>
    <w:rsid w:val="005A5804"/>
    <w:rsid w:val="005A5BC4"/>
    <w:rsid w:val="005A5DEC"/>
    <w:rsid w:val="005A611F"/>
    <w:rsid w:val="005A6E58"/>
    <w:rsid w:val="005A739C"/>
    <w:rsid w:val="005A770B"/>
    <w:rsid w:val="005A7B7A"/>
    <w:rsid w:val="005A7CDD"/>
    <w:rsid w:val="005B0C03"/>
    <w:rsid w:val="005B1069"/>
    <w:rsid w:val="005B140A"/>
    <w:rsid w:val="005B16D3"/>
    <w:rsid w:val="005B1C3A"/>
    <w:rsid w:val="005B2823"/>
    <w:rsid w:val="005B29DF"/>
    <w:rsid w:val="005B2C81"/>
    <w:rsid w:val="005B3545"/>
    <w:rsid w:val="005B454A"/>
    <w:rsid w:val="005B5161"/>
    <w:rsid w:val="005B6949"/>
    <w:rsid w:val="005B70A6"/>
    <w:rsid w:val="005C0010"/>
    <w:rsid w:val="005C001F"/>
    <w:rsid w:val="005C01DF"/>
    <w:rsid w:val="005C06A7"/>
    <w:rsid w:val="005C0793"/>
    <w:rsid w:val="005C08B0"/>
    <w:rsid w:val="005C102A"/>
    <w:rsid w:val="005C1034"/>
    <w:rsid w:val="005C17F5"/>
    <w:rsid w:val="005C1B0D"/>
    <w:rsid w:val="005C1FBF"/>
    <w:rsid w:val="005C3428"/>
    <w:rsid w:val="005C34F5"/>
    <w:rsid w:val="005C3981"/>
    <w:rsid w:val="005C3A40"/>
    <w:rsid w:val="005C42A3"/>
    <w:rsid w:val="005C4619"/>
    <w:rsid w:val="005C576A"/>
    <w:rsid w:val="005C619B"/>
    <w:rsid w:val="005C64BF"/>
    <w:rsid w:val="005C65B9"/>
    <w:rsid w:val="005C6694"/>
    <w:rsid w:val="005C66F0"/>
    <w:rsid w:val="005C6755"/>
    <w:rsid w:val="005C6A43"/>
    <w:rsid w:val="005C7019"/>
    <w:rsid w:val="005C7113"/>
    <w:rsid w:val="005C721E"/>
    <w:rsid w:val="005C762A"/>
    <w:rsid w:val="005C7C26"/>
    <w:rsid w:val="005C7CD7"/>
    <w:rsid w:val="005C7D8E"/>
    <w:rsid w:val="005D0460"/>
    <w:rsid w:val="005D1880"/>
    <w:rsid w:val="005D2C37"/>
    <w:rsid w:val="005D2CBF"/>
    <w:rsid w:val="005D38F3"/>
    <w:rsid w:val="005D4BE1"/>
    <w:rsid w:val="005D5E93"/>
    <w:rsid w:val="005D61F3"/>
    <w:rsid w:val="005D6428"/>
    <w:rsid w:val="005D65E1"/>
    <w:rsid w:val="005D75AD"/>
    <w:rsid w:val="005D7748"/>
    <w:rsid w:val="005D7E69"/>
    <w:rsid w:val="005E048B"/>
    <w:rsid w:val="005E0A78"/>
    <w:rsid w:val="005E0E96"/>
    <w:rsid w:val="005E0EDA"/>
    <w:rsid w:val="005E13F9"/>
    <w:rsid w:val="005E195A"/>
    <w:rsid w:val="005E1D13"/>
    <w:rsid w:val="005E2FF3"/>
    <w:rsid w:val="005E3673"/>
    <w:rsid w:val="005E3A47"/>
    <w:rsid w:val="005E418A"/>
    <w:rsid w:val="005E4880"/>
    <w:rsid w:val="005E4A87"/>
    <w:rsid w:val="005E5CB2"/>
    <w:rsid w:val="005E5EA2"/>
    <w:rsid w:val="005E6047"/>
    <w:rsid w:val="005E6131"/>
    <w:rsid w:val="005E6655"/>
    <w:rsid w:val="005E6A91"/>
    <w:rsid w:val="005E6ABB"/>
    <w:rsid w:val="005F001B"/>
    <w:rsid w:val="005F0B54"/>
    <w:rsid w:val="005F0BEB"/>
    <w:rsid w:val="005F0E23"/>
    <w:rsid w:val="005F11E5"/>
    <w:rsid w:val="005F19F3"/>
    <w:rsid w:val="005F1E0F"/>
    <w:rsid w:val="005F23E8"/>
    <w:rsid w:val="005F275C"/>
    <w:rsid w:val="005F292B"/>
    <w:rsid w:val="005F3618"/>
    <w:rsid w:val="005F361C"/>
    <w:rsid w:val="005F3931"/>
    <w:rsid w:val="005F3E80"/>
    <w:rsid w:val="005F57AB"/>
    <w:rsid w:val="005F61BD"/>
    <w:rsid w:val="005F65DE"/>
    <w:rsid w:val="005F6993"/>
    <w:rsid w:val="005F7A56"/>
    <w:rsid w:val="005F7F2C"/>
    <w:rsid w:val="0060006B"/>
    <w:rsid w:val="00600636"/>
    <w:rsid w:val="006006AF"/>
    <w:rsid w:val="0060085D"/>
    <w:rsid w:val="006009B8"/>
    <w:rsid w:val="0060104D"/>
    <w:rsid w:val="00601799"/>
    <w:rsid w:val="006017E0"/>
    <w:rsid w:val="00601922"/>
    <w:rsid w:val="00601AEF"/>
    <w:rsid w:val="00601B4D"/>
    <w:rsid w:val="00601C68"/>
    <w:rsid w:val="00602017"/>
    <w:rsid w:val="006028B3"/>
    <w:rsid w:val="00604C39"/>
    <w:rsid w:val="00605100"/>
    <w:rsid w:val="00605BEC"/>
    <w:rsid w:val="00605E5F"/>
    <w:rsid w:val="00605EBB"/>
    <w:rsid w:val="0060641D"/>
    <w:rsid w:val="00606509"/>
    <w:rsid w:val="006067E1"/>
    <w:rsid w:val="00607138"/>
    <w:rsid w:val="006071B4"/>
    <w:rsid w:val="006074FC"/>
    <w:rsid w:val="00607599"/>
    <w:rsid w:val="00607701"/>
    <w:rsid w:val="00607B29"/>
    <w:rsid w:val="00607D4D"/>
    <w:rsid w:val="0061001B"/>
    <w:rsid w:val="0061030E"/>
    <w:rsid w:val="0061061D"/>
    <w:rsid w:val="00610C45"/>
    <w:rsid w:val="00611232"/>
    <w:rsid w:val="006118D0"/>
    <w:rsid w:val="00611F4B"/>
    <w:rsid w:val="00612820"/>
    <w:rsid w:val="00612CB1"/>
    <w:rsid w:val="00613600"/>
    <w:rsid w:val="0061385A"/>
    <w:rsid w:val="00613ACA"/>
    <w:rsid w:val="00613D7A"/>
    <w:rsid w:val="00613DD3"/>
    <w:rsid w:val="006147BB"/>
    <w:rsid w:val="0061566A"/>
    <w:rsid w:val="00615B76"/>
    <w:rsid w:val="00615FA4"/>
    <w:rsid w:val="0061621F"/>
    <w:rsid w:val="006166E2"/>
    <w:rsid w:val="00616B02"/>
    <w:rsid w:val="00616DCB"/>
    <w:rsid w:val="00616E51"/>
    <w:rsid w:val="00616F31"/>
    <w:rsid w:val="00620185"/>
    <w:rsid w:val="00620237"/>
    <w:rsid w:val="00620CE3"/>
    <w:rsid w:val="00621CE1"/>
    <w:rsid w:val="00623594"/>
    <w:rsid w:val="00624370"/>
    <w:rsid w:val="0062486A"/>
    <w:rsid w:val="006248C6"/>
    <w:rsid w:val="00624910"/>
    <w:rsid w:val="0062513C"/>
    <w:rsid w:val="00625BC4"/>
    <w:rsid w:val="00626071"/>
    <w:rsid w:val="006269D0"/>
    <w:rsid w:val="00626A43"/>
    <w:rsid w:val="00626C52"/>
    <w:rsid w:val="00626D64"/>
    <w:rsid w:val="00626DB0"/>
    <w:rsid w:val="00626FA9"/>
    <w:rsid w:val="006271FF"/>
    <w:rsid w:val="006276F2"/>
    <w:rsid w:val="00627911"/>
    <w:rsid w:val="006279AC"/>
    <w:rsid w:val="00630147"/>
    <w:rsid w:val="006306EF"/>
    <w:rsid w:val="0063140D"/>
    <w:rsid w:val="006316C4"/>
    <w:rsid w:val="0063219E"/>
    <w:rsid w:val="00632860"/>
    <w:rsid w:val="00633B3C"/>
    <w:rsid w:val="006349ED"/>
    <w:rsid w:val="00634CD2"/>
    <w:rsid w:val="00635344"/>
    <w:rsid w:val="00635496"/>
    <w:rsid w:val="00635765"/>
    <w:rsid w:val="006358D3"/>
    <w:rsid w:val="00635F6E"/>
    <w:rsid w:val="00636489"/>
    <w:rsid w:val="00636634"/>
    <w:rsid w:val="00637298"/>
    <w:rsid w:val="00637747"/>
    <w:rsid w:val="0064006B"/>
    <w:rsid w:val="00640441"/>
    <w:rsid w:val="00640B75"/>
    <w:rsid w:val="00640D1F"/>
    <w:rsid w:val="0064169F"/>
    <w:rsid w:val="00642F4A"/>
    <w:rsid w:val="006433BA"/>
    <w:rsid w:val="006434F0"/>
    <w:rsid w:val="0064383F"/>
    <w:rsid w:val="00644126"/>
    <w:rsid w:val="0064430D"/>
    <w:rsid w:val="00644B3F"/>
    <w:rsid w:val="00644F17"/>
    <w:rsid w:val="006452C3"/>
    <w:rsid w:val="00645F18"/>
    <w:rsid w:val="00646884"/>
    <w:rsid w:val="00646A81"/>
    <w:rsid w:val="00646C08"/>
    <w:rsid w:val="00646C85"/>
    <w:rsid w:val="00647AD4"/>
    <w:rsid w:val="006502F1"/>
    <w:rsid w:val="006505FF"/>
    <w:rsid w:val="00651379"/>
    <w:rsid w:val="006513D1"/>
    <w:rsid w:val="006515D1"/>
    <w:rsid w:val="0065178F"/>
    <w:rsid w:val="00651D16"/>
    <w:rsid w:val="0065227E"/>
    <w:rsid w:val="006524C7"/>
    <w:rsid w:val="00652E2C"/>
    <w:rsid w:val="00653321"/>
    <w:rsid w:val="00653FE8"/>
    <w:rsid w:val="0065472E"/>
    <w:rsid w:val="00654F07"/>
    <w:rsid w:val="00655BF5"/>
    <w:rsid w:val="00656519"/>
    <w:rsid w:val="0065687F"/>
    <w:rsid w:val="00656A11"/>
    <w:rsid w:val="00657F56"/>
    <w:rsid w:val="0066069F"/>
    <w:rsid w:val="00661D0F"/>
    <w:rsid w:val="00661F5C"/>
    <w:rsid w:val="0066261C"/>
    <w:rsid w:val="00662EC0"/>
    <w:rsid w:val="006634A3"/>
    <w:rsid w:val="00663A3B"/>
    <w:rsid w:val="00663B92"/>
    <w:rsid w:val="00664646"/>
    <w:rsid w:val="00664B31"/>
    <w:rsid w:val="006653C6"/>
    <w:rsid w:val="00665C99"/>
    <w:rsid w:val="00665FA9"/>
    <w:rsid w:val="00666E20"/>
    <w:rsid w:val="00667044"/>
    <w:rsid w:val="006670C1"/>
    <w:rsid w:val="00667CE5"/>
    <w:rsid w:val="0067094D"/>
    <w:rsid w:val="00670D1B"/>
    <w:rsid w:val="006711F1"/>
    <w:rsid w:val="00671641"/>
    <w:rsid w:val="00671DFE"/>
    <w:rsid w:val="00672363"/>
    <w:rsid w:val="00672430"/>
    <w:rsid w:val="00673A16"/>
    <w:rsid w:val="00674263"/>
    <w:rsid w:val="00674535"/>
    <w:rsid w:val="00674724"/>
    <w:rsid w:val="0067493D"/>
    <w:rsid w:val="00674DC4"/>
    <w:rsid w:val="006757FE"/>
    <w:rsid w:val="00676D40"/>
    <w:rsid w:val="00676D53"/>
    <w:rsid w:val="006771C9"/>
    <w:rsid w:val="006771E6"/>
    <w:rsid w:val="00677477"/>
    <w:rsid w:val="0067753D"/>
    <w:rsid w:val="00677D59"/>
    <w:rsid w:val="00677DC2"/>
    <w:rsid w:val="00680353"/>
    <w:rsid w:val="006805CD"/>
    <w:rsid w:val="00680982"/>
    <w:rsid w:val="00681445"/>
    <w:rsid w:val="00682CBD"/>
    <w:rsid w:val="00683136"/>
    <w:rsid w:val="0068314F"/>
    <w:rsid w:val="006834C6"/>
    <w:rsid w:val="00683BD8"/>
    <w:rsid w:val="00683DC6"/>
    <w:rsid w:val="00684102"/>
    <w:rsid w:val="006841C3"/>
    <w:rsid w:val="00684304"/>
    <w:rsid w:val="006844A9"/>
    <w:rsid w:val="00684806"/>
    <w:rsid w:val="0068490D"/>
    <w:rsid w:val="00684CF2"/>
    <w:rsid w:val="006851A2"/>
    <w:rsid w:val="00685AC8"/>
    <w:rsid w:val="00685ECD"/>
    <w:rsid w:val="00686430"/>
    <w:rsid w:val="00687EE9"/>
    <w:rsid w:val="00687F52"/>
    <w:rsid w:val="006902AB"/>
    <w:rsid w:val="0069055F"/>
    <w:rsid w:val="00690640"/>
    <w:rsid w:val="006911FB"/>
    <w:rsid w:val="006914E9"/>
    <w:rsid w:val="00691E6F"/>
    <w:rsid w:val="00691E73"/>
    <w:rsid w:val="00691EC4"/>
    <w:rsid w:val="0069228E"/>
    <w:rsid w:val="006924E1"/>
    <w:rsid w:val="006927AE"/>
    <w:rsid w:val="00692C34"/>
    <w:rsid w:val="00693DC6"/>
    <w:rsid w:val="0069421B"/>
    <w:rsid w:val="006943CC"/>
    <w:rsid w:val="00694894"/>
    <w:rsid w:val="00694CE4"/>
    <w:rsid w:val="00694DDC"/>
    <w:rsid w:val="006951AC"/>
    <w:rsid w:val="00695824"/>
    <w:rsid w:val="00696236"/>
    <w:rsid w:val="0069683B"/>
    <w:rsid w:val="006977F4"/>
    <w:rsid w:val="00697C44"/>
    <w:rsid w:val="00697F57"/>
    <w:rsid w:val="006A02EF"/>
    <w:rsid w:val="006A05FC"/>
    <w:rsid w:val="006A0BAD"/>
    <w:rsid w:val="006A105C"/>
    <w:rsid w:val="006A1654"/>
    <w:rsid w:val="006A2243"/>
    <w:rsid w:val="006A2BCB"/>
    <w:rsid w:val="006A2C6D"/>
    <w:rsid w:val="006A2F0A"/>
    <w:rsid w:val="006A30EB"/>
    <w:rsid w:val="006A3502"/>
    <w:rsid w:val="006A3583"/>
    <w:rsid w:val="006A3B5B"/>
    <w:rsid w:val="006A3BE9"/>
    <w:rsid w:val="006A4073"/>
    <w:rsid w:val="006A4B72"/>
    <w:rsid w:val="006A54CF"/>
    <w:rsid w:val="006A55E6"/>
    <w:rsid w:val="006A5849"/>
    <w:rsid w:val="006A5EBB"/>
    <w:rsid w:val="006A60A0"/>
    <w:rsid w:val="006A71BC"/>
    <w:rsid w:val="006A7419"/>
    <w:rsid w:val="006A7565"/>
    <w:rsid w:val="006B07BA"/>
    <w:rsid w:val="006B10A2"/>
    <w:rsid w:val="006B1180"/>
    <w:rsid w:val="006B17B2"/>
    <w:rsid w:val="006B1823"/>
    <w:rsid w:val="006B199E"/>
    <w:rsid w:val="006B1EED"/>
    <w:rsid w:val="006B2451"/>
    <w:rsid w:val="006B39DE"/>
    <w:rsid w:val="006B54AF"/>
    <w:rsid w:val="006B54CA"/>
    <w:rsid w:val="006B55D4"/>
    <w:rsid w:val="006B5689"/>
    <w:rsid w:val="006B598F"/>
    <w:rsid w:val="006B78B4"/>
    <w:rsid w:val="006B7B6F"/>
    <w:rsid w:val="006C06C3"/>
    <w:rsid w:val="006C0FCB"/>
    <w:rsid w:val="006C1275"/>
    <w:rsid w:val="006C14D9"/>
    <w:rsid w:val="006C1D6F"/>
    <w:rsid w:val="006C26C8"/>
    <w:rsid w:val="006C2C28"/>
    <w:rsid w:val="006C3722"/>
    <w:rsid w:val="006C3828"/>
    <w:rsid w:val="006C3AC3"/>
    <w:rsid w:val="006C3CF6"/>
    <w:rsid w:val="006C4100"/>
    <w:rsid w:val="006C41AF"/>
    <w:rsid w:val="006C441B"/>
    <w:rsid w:val="006C44BC"/>
    <w:rsid w:val="006C461B"/>
    <w:rsid w:val="006C4663"/>
    <w:rsid w:val="006C49A8"/>
    <w:rsid w:val="006C49EB"/>
    <w:rsid w:val="006C4E52"/>
    <w:rsid w:val="006C562A"/>
    <w:rsid w:val="006C6367"/>
    <w:rsid w:val="006C6437"/>
    <w:rsid w:val="006C6746"/>
    <w:rsid w:val="006C6C34"/>
    <w:rsid w:val="006C74DA"/>
    <w:rsid w:val="006D056D"/>
    <w:rsid w:val="006D0917"/>
    <w:rsid w:val="006D09D7"/>
    <w:rsid w:val="006D0CB1"/>
    <w:rsid w:val="006D0D03"/>
    <w:rsid w:val="006D2B9E"/>
    <w:rsid w:val="006D2E3F"/>
    <w:rsid w:val="006D307E"/>
    <w:rsid w:val="006D3285"/>
    <w:rsid w:val="006D32C6"/>
    <w:rsid w:val="006D32E7"/>
    <w:rsid w:val="006D36A5"/>
    <w:rsid w:val="006D3DED"/>
    <w:rsid w:val="006D45CD"/>
    <w:rsid w:val="006D47F3"/>
    <w:rsid w:val="006D4B39"/>
    <w:rsid w:val="006D4DAF"/>
    <w:rsid w:val="006D4E22"/>
    <w:rsid w:val="006D4F09"/>
    <w:rsid w:val="006D4FC0"/>
    <w:rsid w:val="006D504E"/>
    <w:rsid w:val="006D5216"/>
    <w:rsid w:val="006D5845"/>
    <w:rsid w:val="006D5AA6"/>
    <w:rsid w:val="006D6051"/>
    <w:rsid w:val="006D6123"/>
    <w:rsid w:val="006D62E1"/>
    <w:rsid w:val="006D6975"/>
    <w:rsid w:val="006D6A70"/>
    <w:rsid w:val="006D6B31"/>
    <w:rsid w:val="006D70E6"/>
    <w:rsid w:val="006D741D"/>
    <w:rsid w:val="006D754E"/>
    <w:rsid w:val="006D7F1B"/>
    <w:rsid w:val="006E09AB"/>
    <w:rsid w:val="006E1548"/>
    <w:rsid w:val="006E1B1D"/>
    <w:rsid w:val="006E1D21"/>
    <w:rsid w:val="006E1E2B"/>
    <w:rsid w:val="006E221B"/>
    <w:rsid w:val="006E25D1"/>
    <w:rsid w:val="006E271E"/>
    <w:rsid w:val="006E28DF"/>
    <w:rsid w:val="006E2B1C"/>
    <w:rsid w:val="006E33BB"/>
    <w:rsid w:val="006E33DC"/>
    <w:rsid w:val="006E43B2"/>
    <w:rsid w:val="006E46D2"/>
    <w:rsid w:val="006E484F"/>
    <w:rsid w:val="006E4905"/>
    <w:rsid w:val="006E5D2E"/>
    <w:rsid w:val="006E5DBA"/>
    <w:rsid w:val="006E632F"/>
    <w:rsid w:val="006E6A35"/>
    <w:rsid w:val="006E7442"/>
    <w:rsid w:val="006F01E2"/>
    <w:rsid w:val="006F07E9"/>
    <w:rsid w:val="006F171D"/>
    <w:rsid w:val="006F1E8B"/>
    <w:rsid w:val="006F200C"/>
    <w:rsid w:val="006F2438"/>
    <w:rsid w:val="006F24FB"/>
    <w:rsid w:val="006F2D26"/>
    <w:rsid w:val="006F30E6"/>
    <w:rsid w:val="006F4158"/>
    <w:rsid w:val="006F4352"/>
    <w:rsid w:val="006F5740"/>
    <w:rsid w:val="006F5BA3"/>
    <w:rsid w:val="006F5D69"/>
    <w:rsid w:val="006F5FFE"/>
    <w:rsid w:val="006F60E1"/>
    <w:rsid w:val="006F644F"/>
    <w:rsid w:val="006F6503"/>
    <w:rsid w:val="006F655E"/>
    <w:rsid w:val="006F6F0C"/>
    <w:rsid w:val="006F7B1E"/>
    <w:rsid w:val="006F7B77"/>
    <w:rsid w:val="006F7D34"/>
    <w:rsid w:val="006F7EBC"/>
    <w:rsid w:val="0070053D"/>
    <w:rsid w:val="00700889"/>
    <w:rsid w:val="00700B14"/>
    <w:rsid w:val="00700C39"/>
    <w:rsid w:val="00700D22"/>
    <w:rsid w:val="00700D35"/>
    <w:rsid w:val="00700EE9"/>
    <w:rsid w:val="00700F1A"/>
    <w:rsid w:val="007014C0"/>
    <w:rsid w:val="007016FC"/>
    <w:rsid w:val="00701703"/>
    <w:rsid w:val="00701B4F"/>
    <w:rsid w:val="00701BE7"/>
    <w:rsid w:val="00702263"/>
    <w:rsid w:val="007022FF"/>
    <w:rsid w:val="00702582"/>
    <w:rsid w:val="00702C61"/>
    <w:rsid w:val="00703194"/>
    <w:rsid w:val="00703304"/>
    <w:rsid w:val="00703656"/>
    <w:rsid w:val="00703A0F"/>
    <w:rsid w:val="007046AF"/>
    <w:rsid w:val="00704BFC"/>
    <w:rsid w:val="007052FF"/>
    <w:rsid w:val="00707439"/>
    <w:rsid w:val="00707535"/>
    <w:rsid w:val="00707C44"/>
    <w:rsid w:val="007102BD"/>
    <w:rsid w:val="00710391"/>
    <w:rsid w:val="007111DC"/>
    <w:rsid w:val="007112CF"/>
    <w:rsid w:val="007115C4"/>
    <w:rsid w:val="00711879"/>
    <w:rsid w:val="00711F34"/>
    <w:rsid w:val="00711FDC"/>
    <w:rsid w:val="007120C2"/>
    <w:rsid w:val="00712F4A"/>
    <w:rsid w:val="00712F5A"/>
    <w:rsid w:val="00713384"/>
    <w:rsid w:val="0071364D"/>
    <w:rsid w:val="007138FD"/>
    <w:rsid w:val="00714033"/>
    <w:rsid w:val="007148A8"/>
    <w:rsid w:val="00714B6E"/>
    <w:rsid w:val="00716416"/>
    <w:rsid w:val="00716B4E"/>
    <w:rsid w:val="007173D0"/>
    <w:rsid w:val="00717A44"/>
    <w:rsid w:val="00720102"/>
    <w:rsid w:val="00720322"/>
    <w:rsid w:val="00720A5B"/>
    <w:rsid w:val="007217AD"/>
    <w:rsid w:val="007219B0"/>
    <w:rsid w:val="00721D09"/>
    <w:rsid w:val="00722641"/>
    <w:rsid w:val="007228A5"/>
    <w:rsid w:val="007233ED"/>
    <w:rsid w:val="00724E52"/>
    <w:rsid w:val="00725262"/>
    <w:rsid w:val="0072530D"/>
    <w:rsid w:val="0072543C"/>
    <w:rsid w:val="00725645"/>
    <w:rsid w:val="007257F5"/>
    <w:rsid w:val="0072588D"/>
    <w:rsid w:val="007258C2"/>
    <w:rsid w:val="00725DE6"/>
    <w:rsid w:val="00726313"/>
    <w:rsid w:val="007268AA"/>
    <w:rsid w:val="00726CF3"/>
    <w:rsid w:val="007274BD"/>
    <w:rsid w:val="00727565"/>
    <w:rsid w:val="00727710"/>
    <w:rsid w:val="00727B39"/>
    <w:rsid w:val="0073016C"/>
    <w:rsid w:val="0073055A"/>
    <w:rsid w:val="00730578"/>
    <w:rsid w:val="007307C6"/>
    <w:rsid w:val="00730982"/>
    <w:rsid w:val="00731046"/>
    <w:rsid w:val="00731448"/>
    <w:rsid w:val="0073153A"/>
    <w:rsid w:val="00731FC4"/>
    <w:rsid w:val="007323D1"/>
    <w:rsid w:val="00732C9B"/>
    <w:rsid w:val="0073316E"/>
    <w:rsid w:val="0073364C"/>
    <w:rsid w:val="00733C3D"/>
    <w:rsid w:val="00734140"/>
    <w:rsid w:val="00734272"/>
    <w:rsid w:val="007342C3"/>
    <w:rsid w:val="0073509B"/>
    <w:rsid w:val="00735129"/>
    <w:rsid w:val="0073572D"/>
    <w:rsid w:val="00735B5B"/>
    <w:rsid w:val="0073669C"/>
    <w:rsid w:val="00736B1F"/>
    <w:rsid w:val="00736C06"/>
    <w:rsid w:val="00736E55"/>
    <w:rsid w:val="00737854"/>
    <w:rsid w:val="00737A9A"/>
    <w:rsid w:val="00737E86"/>
    <w:rsid w:val="007407D8"/>
    <w:rsid w:val="00741B62"/>
    <w:rsid w:val="00741BCF"/>
    <w:rsid w:val="007421B3"/>
    <w:rsid w:val="00742257"/>
    <w:rsid w:val="00742383"/>
    <w:rsid w:val="00742C17"/>
    <w:rsid w:val="007440F6"/>
    <w:rsid w:val="0074413A"/>
    <w:rsid w:val="00744AB5"/>
    <w:rsid w:val="00744E64"/>
    <w:rsid w:val="0074530D"/>
    <w:rsid w:val="00745802"/>
    <w:rsid w:val="00745855"/>
    <w:rsid w:val="00745CF6"/>
    <w:rsid w:val="0074675B"/>
    <w:rsid w:val="0074694D"/>
    <w:rsid w:val="00746B6C"/>
    <w:rsid w:val="00746E7C"/>
    <w:rsid w:val="007475A2"/>
    <w:rsid w:val="00747ACE"/>
    <w:rsid w:val="00747CFA"/>
    <w:rsid w:val="007501A5"/>
    <w:rsid w:val="007506E0"/>
    <w:rsid w:val="0075072B"/>
    <w:rsid w:val="007508CB"/>
    <w:rsid w:val="00750A27"/>
    <w:rsid w:val="00750B46"/>
    <w:rsid w:val="007510F2"/>
    <w:rsid w:val="00751A4E"/>
    <w:rsid w:val="00752636"/>
    <w:rsid w:val="00752809"/>
    <w:rsid w:val="007528BA"/>
    <w:rsid w:val="0075290C"/>
    <w:rsid w:val="00752CFF"/>
    <w:rsid w:val="00752D17"/>
    <w:rsid w:val="00753045"/>
    <w:rsid w:val="00753774"/>
    <w:rsid w:val="007538E7"/>
    <w:rsid w:val="00753A6A"/>
    <w:rsid w:val="00753F5A"/>
    <w:rsid w:val="00754339"/>
    <w:rsid w:val="007543D1"/>
    <w:rsid w:val="00754783"/>
    <w:rsid w:val="00755B96"/>
    <w:rsid w:val="007563D9"/>
    <w:rsid w:val="00757115"/>
    <w:rsid w:val="0075721E"/>
    <w:rsid w:val="007607E7"/>
    <w:rsid w:val="007612F2"/>
    <w:rsid w:val="007613DA"/>
    <w:rsid w:val="0076152E"/>
    <w:rsid w:val="00761F63"/>
    <w:rsid w:val="00762477"/>
    <w:rsid w:val="00762CA5"/>
    <w:rsid w:val="007630D8"/>
    <w:rsid w:val="00763555"/>
    <w:rsid w:val="00763632"/>
    <w:rsid w:val="00763B8C"/>
    <w:rsid w:val="00763F60"/>
    <w:rsid w:val="007642BE"/>
    <w:rsid w:val="00764423"/>
    <w:rsid w:val="00764748"/>
    <w:rsid w:val="0076591B"/>
    <w:rsid w:val="00765C57"/>
    <w:rsid w:val="007667FB"/>
    <w:rsid w:val="0076712C"/>
    <w:rsid w:val="00767835"/>
    <w:rsid w:val="00767D10"/>
    <w:rsid w:val="007700DE"/>
    <w:rsid w:val="00770ECF"/>
    <w:rsid w:val="0077121E"/>
    <w:rsid w:val="00771454"/>
    <w:rsid w:val="0077177F"/>
    <w:rsid w:val="00771C43"/>
    <w:rsid w:val="007726D8"/>
    <w:rsid w:val="00772D84"/>
    <w:rsid w:val="007736C7"/>
    <w:rsid w:val="007737FA"/>
    <w:rsid w:val="007738ED"/>
    <w:rsid w:val="00773B9C"/>
    <w:rsid w:val="0077465D"/>
    <w:rsid w:val="00775215"/>
    <w:rsid w:val="007757D2"/>
    <w:rsid w:val="00775CA5"/>
    <w:rsid w:val="00775DAA"/>
    <w:rsid w:val="00775FA7"/>
    <w:rsid w:val="0077701A"/>
    <w:rsid w:val="00777498"/>
    <w:rsid w:val="00777D99"/>
    <w:rsid w:val="00781F85"/>
    <w:rsid w:val="00782757"/>
    <w:rsid w:val="0078276D"/>
    <w:rsid w:val="00782DFC"/>
    <w:rsid w:val="00783A58"/>
    <w:rsid w:val="00783B78"/>
    <w:rsid w:val="007848FA"/>
    <w:rsid w:val="00784D29"/>
    <w:rsid w:val="00785055"/>
    <w:rsid w:val="007855AA"/>
    <w:rsid w:val="00785657"/>
    <w:rsid w:val="00785C49"/>
    <w:rsid w:val="00785CE5"/>
    <w:rsid w:val="00786381"/>
    <w:rsid w:val="0078785D"/>
    <w:rsid w:val="00790EFE"/>
    <w:rsid w:val="00790F9F"/>
    <w:rsid w:val="00791B9A"/>
    <w:rsid w:val="00791DDF"/>
    <w:rsid w:val="00791F6C"/>
    <w:rsid w:val="00792E45"/>
    <w:rsid w:val="00794055"/>
    <w:rsid w:val="007942D9"/>
    <w:rsid w:val="00795671"/>
    <w:rsid w:val="00795EF8"/>
    <w:rsid w:val="00796512"/>
    <w:rsid w:val="00796560"/>
    <w:rsid w:val="0079722A"/>
    <w:rsid w:val="007975C8"/>
    <w:rsid w:val="00797C32"/>
    <w:rsid w:val="007A02E3"/>
    <w:rsid w:val="007A041C"/>
    <w:rsid w:val="007A068D"/>
    <w:rsid w:val="007A06F1"/>
    <w:rsid w:val="007A0CF9"/>
    <w:rsid w:val="007A0D46"/>
    <w:rsid w:val="007A232B"/>
    <w:rsid w:val="007A319B"/>
    <w:rsid w:val="007A367F"/>
    <w:rsid w:val="007A3700"/>
    <w:rsid w:val="007A3704"/>
    <w:rsid w:val="007A3CED"/>
    <w:rsid w:val="007A3EF7"/>
    <w:rsid w:val="007A40C1"/>
    <w:rsid w:val="007A4B57"/>
    <w:rsid w:val="007A4CD1"/>
    <w:rsid w:val="007A4DD3"/>
    <w:rsid w:val="007A4FDA"/>
    <w:rsid w:val="007A51AE"/>
    <w:rsid w:val="007A5B21"/>
    <w:rsid w:val="007A5E5B"/>
    <w:rsid w:val="007A5E66"/>
    <w:rsid w:val="007A6401"/>
    <w:rsid w:val="007A684A"/>
    <w:rsid w:val="007A753B"/>
    <w:rsid w:val="007A75E1"/>
    <w:rsid w:val="007B03EC"/>
    <w:rsid w:val="007B052D"/>
    <w:rsid w:val="007B0D25"/>
    <w:rsid w:val="007B14F2"/>
    <w:rsid w:val="007B1F4A"/>
    <w:rsid w:val="007B26DC"/>
    <w:rsid w:val="007B2A28"/>
    <w:rsid w:val="007B2B29"/>
    <w:rsid w:val="007B2F5C"/>
    <w:rsid w:val="007B386B"/>
    <w:rsid w:val="007B3E32"/>
    <w:rsid w:val="007B3E50"/>
    <w:rsid w:val="007B3E8E"/>
    <w:rsid w:val="007B3F33"/>
    <w:rsid w:val="007B4914"/>
    <w:rsid w:val="007B52B2"/>
    <w:rsid w:val="007B53B7"/>
    <w:rsid w:val="007B55E9"/>
    <w:rsid w:val="007B5D0D"/>
    <w:rsid w:val="007B7522"/>
    <w:rsid w:val="007B7818"/>
    <w:rsid w:val="007B7903"/>
    <w:rsid w:val="007C02AC"/>
    <w:rsid w:val="007C04DA"/>
    <w:rsid w:val="007C06F7"/>
    <w:rsid w:val="007C0AB7"/>
    <w:rsid w:val="007C0C95"/>
    <w:rsid w:val="007C0D36"/>
    <w:rsid w:val="007C12E3"/>
    <w:rsid w:val="007C1B55"/>
    <w:rsid w:val="007C337E"/>
    <w:rsid w:val="007C37C0"/>
    <w:rsid w:val="007C42F9"/>
    <w:rsid w:val="007C49CA"/>
    <w:rsid w:val="007C564D"/>
    <w:rsid w:val="007C61BB"/>
    <w:rsid w:val="007C7204"/>
    <w:rsid w:val="007C725C"/>
    <w:rsid w:val="007C744E"/>
    <w:rsid w:val="007C7CB9"/>
    <w:rsid w:val="007C7F7E"/>
    <w:rsid w:val="007D01A9"/>
    <w:rsid w:val="007D1235"/>
    <w:rsid w:val="007D16A6"/>
    <w:rsid w:val="007D1D67"/>
    <w:rsid w:val="007D2335"/>
    <w:rsid w:val="007D2467"/>
    <w:rsid w:val="007D2497"/>
    <w:rsid w:val="007D250F"/>
    <w:rsid w:val="007D2CFF"/>
    <w:rsid w:val="007D2ECF"/>
    <w:rsid w:val="007D2F17"/>
    <w:rsid w:val="007D3060"/>
    <w:rsid w:val="007D35E3"/>
    <w:rsid w:val="007D42C6"/>
    <w:rsid w:val="007D4337"/>
    <w:rsid w:val="007D4614"/>
    <w:rsid w:val="007D4B9A"/>
    <w:rsid w:val="007D5051"/>
    <w:rsid w:val="007D5266"/>
    <w:rsid w:val="007D539B"/>
    <w:rsid w:val="007D5719"/>
    <w:rsid w:val="007D5A8A"/>
    <w:rsid w:val="007D5F37"/>
    <w:rsid w:val="007D618D"/>
    <w:rsid w:val="007D6392"/>
    <w:rsid w:val="007D6F31"/>
    <w:rsid w:val="007D70AD"/>
    <w:rsid w:val="007E010E"/>
    <w:rsid w:val="007E0268"/>
    <w:rsid w:val="007E097A"/>
    <w:rsid w:val="007E09C8"/>
    <w:rsid w:val="007E0DFD"/>
    <w:rsid w:val="007E0F2B"/>
    <w:rsid w:val="007E1507"/>
    <w:rsid w:val="007E19AC"/>
    <w:rsid w:val="007E1ADA"/>
    <w:rsid w:val="007E1BD2"/>
    <w:rsid w:val="007E1D8B"/>
    <w:rsid w:val="007E25C8"/>
    <w:rsid w:val="007E25D1"/>
    <w:rsid w:val="007E2741"/>
    <w:rsid w:val="007E278D"/>
    <w:rsid w:val="007E3344"/>
    <w:rsid w:val="007E3449"/>
    <w:rsid w:val="007E3E5D"/>
    <w:rsid w:val="007E519A"/>
    <w:rsid w:val="007E5AD7"/>
    <w:rsid w:val="007E66A3"/>
    <w:rsid w:val="007E6A07"/>
    <w:rsid w:val="007E6A10"/>
    <w:rsid w:val="007E74BB"/>
    <w:rsid w:val="007E7710"/>
    <w:rsid w:val="007E7C01"/>
    <w:rsid w:val="007E7D9F"/>
    <w:rsid w:val="007F09E1"/>
    <w:rsid w:val="007F0B22"/>
    <w:rsid w:val="007F0FE3"/>
    <w:rsid w:val="007F1625"/>
    <w:rsid w:val="007F1898"/>
    <w:rsid w:val="007F19C9"/>
    <w:rsid w:val="007F217C"/>
    <w:rsid w:val="007F25AB"/>
    <w:rsid w:val="007F266D"/>
    <w:rsid w:val="007F26F5"/>
    <w:rsid w:val="007F2A71"/>
    <w:rsid w:val="007F2FEB"/>
    <w:rsid w:val="007F3344"/>
    <w:rsid w:val="007F34D7"/>
    <w:rsid w:val="007F3AA0"/>
    <w:rsid w:val="007F3BF3"/>
    <w:rsid w:val="007F3F2B"/>
    <w:rsid w:val="007F430E"/>
    <w:rsid w:val="007F444E"/>
    <w:rsid w:val="007F4552"/>
    <w:rsid w:val="007F4669"/>
    <w:rsid w:val="007F516B"/>
    <w:rsid w:val="007F54A6"/>
    <w:rsid w:val="007F54E7"/>
    <w:rsid w:val="007F56C8"/>
    <w:rsid w:val="007F59D4"/>
    <w:rsid w:val="007F5A61"/>
    <w:rsid w:val="007F5C5A"/>
    <w:rsid w:val="007F5ECE"/>
    <w:rsid w:val="007F6238"/>
    <w:rsid w:val="007F674B"/>
    <w:rsid w:val="007F6CCF"/>
    <w:rsid w:val="007F6F27"/>
    <w:rsid w:val="007F711D"/>
    <w:rsid w:val="007F740B"/>
    <w:rsid w:val="007F78D6"/>
    <w:rsid w:val="007F7932"/>
    <w:rsid w:val="007F7ECE"/>
    <w:rsid w:val="0080099B"/>
    <w:rsid w:val="00800B0C"/>
    <w:rsid w:val="0080114C"/>
    <w:rsid w:val="008014BD"/>
    <w:rsid w:val="00801C26"/>
    <w:rsid w:val="00801CBD"/>
    <w:rsid w:val="008023A1"/>
    <w:rsid w:val="0080245B"/>
    <w:rsid w:val="0080292F"/>
    <w:rsid w:val="00802983"/>
    <w:rsid w:val="00802CD6"/>
    <w:rsid w:val="00802D5A"/>
    <w:rsid w:val="00803696"/>
    <w:rsid w:val="0080411F"/>
    <w:rsid w:val="008052DD"/>
    <w:rsid w:val="008057B6"/>
    <w:rsid w:val="0080583A"/>
    <w:rsid w:val="00805FBA"/>
    <w:rsid w:val="00806000"/>
    <w:rsid w:val="00806022"/>
    <w:rsid w:val="00806FEF"/>
    <w:rsid w:val="008071CE"/>
    <w:rsid w:val="008073C2"/>
    <w:rsid w:val="008074E1"/>
    <w:rsid w:val="0080761C"/>
    <w:rsid w:val="00807C38"/>
    <w:rsid w:val="0081004E"/>
    <w:rsid w:val="00810187"/>
    <w:rsid w:val="008106AE"/>
    <w:rsid w:val="008109EB"/>
    <w:rsid w:val="00810DF5"/>
    <w:rsid w:val="00810FE1"/>
    <w:rsid w:val="00811448"/>
    <w:rsid w:val="00811AB8"/>
    <w:rsid w:val="00811D51"/>
    <w:rsid w:val="008120A8"/>
    <w:rsid w:val="00812337"/>
    <w:rsid w:val="00812CAA"/>
    <w:rsid w:val="00812FC9"/>
    <w:rsid w:val="0081330C"/>
    <w:rsid w:val="00813C1A"/>
    <w:rsid w:val="00814C83"/>
    <w:rsid w:val="00814E2D"/>
    <w:rsid w:val="00815772"/>
    <w:rsid w:val="00815EA4"/>
    <w:rsid w:val="00815F8D"/>
    <w:rsid w:val="00815FFD"/>
    <w:rsid w:val="00817559"/>
    <w:rsid w:val="0081790E"/>
    <w:rsid w:val="00817FBA"/>
    <w:rsid w:val="00820078"/>
    <w:rsid w:val="0082028D"/>
    <w:rsid w:val="00820350"/>
    <w:rsid w:val="00820B25"/>
    <w:rsid w:val="00821069"/>
    <w:rsid w:val="00821404"/>
    <w:rsid w:val="0082267B"/>
    <w:rsid w:val="00822732"/>
    <w:rsid w:val="00823065"/>
    <w:rsid w:val="00823560"/>
    <w:rsid w:val="00823A12"/>
    <w:rsid w:val="00823B7C"/>
    <w:rsid w:val="0082416D"/>
    <w:rsid w:val="008248C1"/>
    <w:rsid w:val="008252FD"/>
    <w:rsid w:val="0082559C"/>
    <w:rsid w:val="00825E40"/>
    <w:rsid w:val="008262A2"/>
    <w:rsid w:val="00826DF6"/>
    <w:rsid w:val="00826F20"/>
    <w:rsid w:val="00827BE2"/>
    <w:rsid w:val="00830025"/>
    <w:rsid w:val="00830BD6"/>
    <w:rsid w:val="00830BE2"/>
    <w:rsid w:val="00830C35"/>
    <w:rsid w:val="0083147E"/>
    <w:rsid w:val="008315B3"/>
    <w:rsid w:val="00831930"/>
    <w:rsid w:val="00831931"/>
    <w:rsid w:val="00831C27"/>
    <w:rsid w:val="008324CE"/>
    <w:rsid w:val="008326D0"/>
    <w:rsid w:val="00832774"/>
    <w:rsid w:val="00834408"/>
    <w:rsid w:val="008344EC"/>
    <w:rsid w:val="0083452F"/>
    <w:rsid w:val="00834813"/>
    <w:rsid w:val="00834A24"/>
    <w:rsid w:val="00834B48"/>
    <w:rsid w:val="0083506D"/>
    <w:rsid w:val="00835948"/>
    <w:rsid w:val="00835BE5"/>
    <w:rsid w:val="0083601A"/>
    <w:rsid w:val="0083612D"/>
    <w:rsid w:val="008361F9"/>
    <w:rsid w:val="008363A2"/>
    <w:rsid w:val="0083673E"/>
    <w:rsid w:val="00836AEE"/>
    <w:rsid w:val="00837096"/>
    <w:rsid w:val="0083773A"/>
    <w:rsid w:val="00837E54"/>
    <w:rsid w:val="0084073E"/>
    <w:rsid w:val="008407C1"/>
    <w:rsid w:val="00840964"/>
    <w:rsid w:val="008410B2"/>
    <w:rsid w:val="008415BA"/>
    <w:rsid w:val="00841B33"/>
    <w:rsid w:val="00841C34"/>
    <w:rsid w:val="00841FC1"/>
    <w:rsid w:val="0084211D"/>
    <w:rsid w:val="00842BAA"/>
    <w:rsid w:val="008435DC"/>
    <w:rsid w:val="00843A56"/>
    <w:rsid w:val="008445CC"/>
    <w:rsid w:val="0084489F"/>
    <w:rsid w:val="00844AF5"/>
    <w:rsid w:val="008455B5"/>
    <w:rsid w:val="00845790"/>
    <w:rsid w:val="00845B7B"/>
    <w:rsid w:val="00845B89"/>
    <w:rsid w:val="00845F79"/>
    <w:rsid w:val="00846D26"/>
    <w:rsid w:val="00846D54"/>
    <w:rsid w:val="00846FD7"/>
    <w:rsid w:val="00847521"/>
    <w:rsid w:val="00847A7C"/>
    <w:rsid w:val="00847DAC"/>
    <w:rsid w:val="008502BD"/>
    <w:rsid w:val="008503A4"/>
    <w:rsid w:val="0085135C"/>
    <w:rsid w:val="0085139C"/>
    <w:rsid w:val="00851931"/>
    <w:rsid w:val="0085234A"/>
    <w:rsid w:val="00852442"/>
    <w:rsid w:val="00852BC8"/>
    <w:rsid w:val="00853036"/>
    <w:rsid w:val="008535A4"/>
    <w:rsid w:val="00853F3B"/>
    <w:rsid w:val="0085441B"/>
    <w:rsid w:val="008544F1"/>
    <w:rsid w:val="00854A1B"/>
    <w:rsid w:val="00854A58"/>
    <w:rsid w:val="00854CD8"/>
    <w:rsid w:val="00855527"/>
    <w:rsid w:val="00855E40"/>
    <w:rsid w:val="008567D5"/>
    <w:rsid w:val="00856D7D"/>
    <w:rsid w:val="0085783A"/>
    <w:rsid w:val="00857F7B"/>
    <w:rsid w:val="0086032F"/>
    <w:rsid w:val="00860B3E"/>
    <w:rsid w:val="0086197E"/>
    <w:rsid w:val="00862161"/>
    <w:rsid w:val="00862559"/>
    <w:rsid w:val="008626AB"/>
    <w:rsid w:val="0086289F"/>
    <w:rsid w:val="00862A32"/>
    <w:rsid w:val="0086399B"/>
    <w:rsid w:val="008643EF"/>
    <w:rsid w:val="00864679"/>
    <w:rsid w:val="0086481D"/>
    <w:rsid w:val="00865422"/>
    <w:rsid w:val="00865955"/>
    <w:rsid w:val="00865B39"/>
    <w:rsid w:val="00865DE0"/>
    <w:rsid w:val="00866275"/>
    <w:rsid w:val="0086695A"/>
    <w:rsid w:val="00866A38"/>
    <w:rsid w:val="00866A39"/>
    <w:rsid w:val="00866F44"/>
    <w:rsid w:val="008705AD"/>
    <w:rsid w:val="00870649"/>
    <w:rsid w:val="00870E34"/>
    <w:rsid w:val="008714FF"/>
    <w:rsid w:val="00871C2F"/>
    <w:rsid w:val="00871D21"/>
    <w:rsid w:val="0087276A"/>
    <w:rsid w:val="00872829"/>
    <w:rsid w:val="00872C75"/>
    <w:rsid w:val="008734E2"/>
    <w:rsid w:val="00873899"/>
    <w:rsid w:val="00873919"/>
    <w:rsid w:val="00873CB3"/>
    <w:rsid w:val="008740BD"/>
    <w:rsid w:val="00874436"/>
    <w:rsid w:val="008749DB"/>
    <w:rsid w:val="00874AC2"/>
    <w:rsid w:val="0087540C"/>
    <w:rsid w:val="00875950"/>
    <w:rsid w:val="00875B15"/>
    <w:rsid w:val="00875C2A"/>
    <w:rsid w:val="00876572"/>
    <w:rsid w:val="0087714E"/>
    <w:rsid w:val="008777A1"/>
    <w:rsid w:val="008800F5"/>
    <w:rsid w:val="00880934"/>
    <w:rsid w:val="00880B53"/>
    <w:rsid w:val="0088116C"/>
    <w:rsid w:val="008811E2"/>
    <w:rsid w:val="0088130D"/>
    <w:rsid w:val="008814A1"/>
    <w:rsid w:val="0088169C"/>
    <w:rsid w:val="00881EE4"/>
    <w:rsid w:val="0088208D"/>
    <w:rsid w:val="008826E3"/>
    <w:rsid w:val="00882F49"/>
    <w:rsid w:val="0088333A"/>
    <w:rsid w:val="00883C39"/>
    <w:rsid w:val="008842DC"/>
    <w:rsid w:val="008844CF"/>
    <w:rsid w:val="0088471C"/>
    <w:rsid w:val="00884AB8"/>
    <w:rsid w:val="008855C9"/>
    <w:rsid w:val="00886137"/>
    <w:rsid w:val="00886F4E"/>
    <w:rsid w:val="00887C84"/>
    <w:rsid w:val="00890EA6"/>
    <w:rsid w:val="00891004"/>
    <w:rsid w:val="0089167E"/>
    <w:rsid w:val="0089168B"/>
    <w:rsid w:val="00891710"/>
    <w:rsid w:val="00891931"/>
    <w:rsid w:val="008919A8"/>
    <w:rsid w:val="00891FEC"/>
    <w:rsid w:val="00892431"/>
    <w:rsid w:val="00892714"/>
    <w:rsid w:val="00892F9C"/>
    <w:rsid w:val="0089393E"/>
    <w:rsid w:val="0089398D"/>
    <w:rsid w:val="00893B21"/>
    <w:rsid w:val="00893EC0"/>
    <w:rsid w:val="00894BA8"/>
    <w:rsid w:val="0089536F"/>
    <w:rsid w:val="00896307"/>
    <w:rsid w:val="008963D1"/>
    <w:rsid w:val="008964CE"/>
    <w:rsid w:val="008967EB"/>
    <w:rsid w:val="00896A7C"/>
    <w:rsid w:val="0089721C"/>
    <w:rsid w:val="0089744C"/>
    <w:rsid w:val="008978E6"/>
    <w:rsid w:val="008A0290"/>
    <w:rsid w:val="008A0779"/>
    <w:rsid w:val="008A0C5A"/>
    <w:rsid w:val="008A1166"/>
    <w:rsid w:val="008A123F"/>
    <w:rsid w:val="008A13BE"/>
    <w:rsid w:val="008A2A07"/>
    <w:rsid w:val="008A2B5F"/>
    <w:rsid w:val="008A2BA0"/>
    <w:rsid w:val="008A2F34"/>
    <w:rsid w:val="008A34EF"/>
    <w:rsid w:val="008A367D"/>
    <w:rsid w:val="008A37D8"/>
    <w:rsid w:val="008A3B5A"/>
    <w:rsid w:val="008A4B3C"/>
    <w:rsid w:val="008A4E54"/>
    <w:rsid w:val="008A5BEE"/>
    <w:rsid w:val="008A5EE8"/>
    <w:rsid w:val="008A602B"/>
    <w:rsid w:val="008A61AF"/>
    <w:rsid w:val="008A6886"/>
    <w:rsid w:val="008A6A3A"/>
    <w:rsid w:val="008A6AD1"/>
    <w:rsid w:val="008A6B6E"/>
    <w:rsid w:val="008A6E8E"/>
    <w:rsid w:val="008A6EA4"/>
    <w:rsid w:val="008A72FA"/>
    <w:rsid w:val="008A7316"/>
    <w:rsid w:val="008A76A4"/>
    <w:rsid w:val="008A79F1"/>
    <w:rsid w:val="008A7BCA"/>
    <w:rsid w:val="008B0F13"/>
    <w:rsid w:val="008B16F8"/>
    <w:rsid w:val="008B1AF5"/>
    <w:rsid w:val="008B2771"/>
    <w:rsid w:val="008B2FC1"/>
    <w:rsid w:val="008B32DE"/>
    <w:rsid w:val="008B34B7"/>
    <w:rsid w:val="008B3F04"/>
    <w:rsid w:val="008B41FC"/>
    <w:rsid w:val="008B4840"/>
    <w:rsid w:val="008B4C36"/>
    <w:rsid w:val="008B4D95"/>
    <w:rsid w:val="008B6829"/>
    <w:rsid w:val="008B69E4"/>
    <w:rsid w:val="008C04BC"/>
    <w:rsid w:val="008C0F45"/>
    <w:rsid w:val="008C153C"/>
    <w:rsid w:val="008C252C"/>
    <w:rsid w:val="008C28F0"/>
    <w:rsid w:val="008C2D5F"/>
    <w:rsid w:val="008C307D"/>
    <w:rsid w:val="008C38AB"/>
    <w:rsid w:val="008C3A55"/>
    <w:rsid w:val="008C40BC"/>
    <w:rsid w:val="008C424D"/>
    <w:rsid w:val="008C4EE1"/>
    <w:rsid w:val="008C5646"/>
    <w:rsid w:val="008C5768"/>
    <w:rsid w:val="008C5C73"/>
    <w:rsid w:val="008C6648"/>
    <w:rsid w:val="008C670C"/>
    <w:rsid w:val="008C6880"/>
    <w:rsid w:val="008C6AF5"/>
    <w:rsid w:val="008C6E6F"/>
    <w:rsid w:val="008C72B8"/>
    <w:rsid w:val="008C786C"/>
    <w:rsid w:val="008C7C1F"/>
    <w:rsid w:val="008D0401"/>
    <w:rsid w:val="008D0ECC"/>
    <w:rsid w:val="008D1493"/>
    <w:rsid w:val="008D1520"/>
    <w:rsid w:val="008D15A1"/>
    <w:rsid w:val="008D17EA"/>
    <w:rsid w:val="008D19CF"/>
    <w:rsid w:val="008D1A44"/>
    <w:rsid w:val="008D2678"/>
    <w:rsid w:val="008D26D4"/>
    <w:rsid w:val="008D2C17"/>
    <w:rsid w:val="008D32AA"/>
    <w:rsid w:val="008D34A8"/>
    <w:rsid w:val="008D3AD1"/>
    <w:rsid w:val="008D415C"/>
    <w:rsid w:val="008D4A5C"/>
    <w:rsid w:val="008D4D00"/>
    <w:rsid w:val="008D4DCB"/>
    <w:rsid w:val="008D54D1"/>
    <w:rsid w:val="008D58F0"/>
    <w:rsid w:val="008D5FE4"/>
    <w:rsid w:val="008D63EE"/>
    <w:rsid w:val="008D7009"/>
    <w:rsid w:val="008D74FD"/>
    <w:rsid w:val="008D784A"/>
    <w:rsid w:val="008D7C13"/>
    <w:rsid w:val="008D7E4C"/>
    <w:rsid w:val="008E020B"/>
    <w:rsid w:val="008E047E"/>
    <w:rsid w:val="008E0EF6"/>
    <w:rsid w:val="008E1694"/>
    <w:rsid w:val="008E21EC"/>
    <w:rsid w:val="008E2596"/>
    <w:rsid w:val="008E2674"/>
    <w:rsid w:val="008E2A65"/>
    <w:rsid w:val="008E3D7B"/>
    <w:rsid w:val="008E45A2"/>
    <w:rsid w:val="008E4607"/>
    <w:rsid w:val="008E48A2"/>
    <w:rsid w:val="008E52F0"/>
    <w:rsid w:val="008E539F"/>
    <w:rsid w:val="008E542C"/>
    <w:rsid w:val="008E5633"/>
    <w:rsid w:val="008E57C8"/>
    <w:rsid w:val="008E604D"/>
    <w:rsid w:val="008E6377"/>
    <w:rsid w:val="008E69DF"/>
    <w:rsid w:val="008E7363"/>
    <w:rsid w:val="008E7FE4"/>
    <w:rsid w:val="008F0E7D"/>
    <w:rsid w:val="008F10B2"/>
    <w:rsid w:val="008F1357"/>
    <w:rsid w:val="008F1811"/>
    <w:rsid w:val="008F1C1A"/>
    <w:rsid w:val="008F361C"/>
    <w:rsid w:val="008F38F1"/>
    <w:rsid w:val="008F39E6"/>
    <w:rsid w:val="008F3ECA"/>
    <w:rsid w:val="008F3FCA"/>
    <w:rsid w:val="008F53A2"/>
    <w:rsid w:val="008F5456"/>
    <w:rsid w:val="008F554E"/>
    <w:rsid w:val="008F5F3B"/>
    <w:rsid w:val="008F5FDE"/>
    <w:rsid w:val="008F657B"/>
    <w:rsid w:val="008F6DD6"/>
    <w:rsid w:val="008F76BE"/>
    <w:rsid w:val="008F7AB8"/>
    <w:rsid w:val="009001C5"/>
    <w:rsid w:val="0090052F"/>
    <w:rsid w:val="009005FF"/>
    <w:rsid w:val="00901128"/>
    <w:rsid w:val="00901789"/>
    <w:rsid w:val="0090180B"/>
    <w:rsid w:val="009018AA"/>
    <w:rsid w:val="00902EC0"/>
    <w:rsid w:val="009034C9"/>
    <w:rsid w:val="00903BA3"/>
    <w:rsid w:val="00903CE3"/>
    <w:rsid w:val="00904E0E"/>
    <w:rsid w:val="009055AA"/>
    <w:rsid w:val="009058F4"/>
    <w:rsid w:val="00905A4E"/>
    <w:rsid w:val="00905B0B"/>
    <w:rsid w:val="00905F80"/>
    <w:rsid w:val="009061FF"/>
    <w:rsid w:val="00906BA6"/>
    <w:rsid w:val="009073E6"/>
    <w:rsid w:val="00907CB1"/>
    <w:rsid w:val="00907CCE"/>
    <w:rsid w:val="00907D4B"/>
    <w:rsid w:val="00910030"/>
    <w:rsid w:val="009100AF"/>
    <w:rsid w:val="00910243"/>
    <w:rsid w:val="0091052B"/>
    <w:rsid w:val="00910D6B"/>
    <w:rsid w:val="00910EFE"/>
    <w:rsid w:val="00910FAA"/>
    <w:rsid w:val="00911041"/>
    <w:rsid w:val="00911A4D"/>
    <w:rsid w:val="00911D20"/>
    <w:rsid w:val="00911F25"/>
    <w:rsid w:val="009122D4"/>
    <w:rsid w:val="00912F27"/>
    <w:rsid w:val="00913330"/>
    <w:rsid w:val="009138FA"/>
    <w:rsid w:val="00913A51"/>
    <w:rsid w:val="00913EBA"/>
    <w:rsid w:val="009151C2"/>
    <w:rsid w:val="00915458"/>
    <w:rsid w:val="009159FE"/>
    <w:rsid w:val="00916CEE"/>
    <w:rsid w:val="00916DB1"/>
    <w:rsid w:val="00917AAF"/>
    <w:rsid w:val="00917B9A"/>
    <w:rsid w:val="00917BE1"/>
    <w:rsid w:val="00917FC2"/>
    <w:rsid w:val="0092029E"/>
    <w:rsid w:val="0092033F"/>
    <w:rsid w:val="009203E1"/>
    <w:rsid w:val="009208E6"/>
    <w:rsid w:val="00920C85"/>
    <w:rsid w:val="00920CB1"/>
    <w:rsid w:val="00921020"/>
    <w:rsid w:val="009212F0"/>
    <w:rsid w:val="00921605"/>
    <w:rsid w:val="00921AF2"/>
    <w:rsid w:val="00922236"/>
    <w:rsid w:val="00922A6B"/>
    <w:rsid w:val="00922C3A"/>
    <w:rsid w:val="00922EBC"/>
    <w:rsid w:val="0092322D"/>
    <w:rsid w:val="00923A39"/>
    <w:rsid w:val="00923B13"/>
    <w:rsid w:val="009248E7"/>
    <w:rsid w:val="009253EB"/>
    <w:rsid w:val="00925599"/>
    <w:rsid w:val="00925B0E"/>
    <w:rsid w:val="00926260"/>
    <w:rsid w:val="0092643A"/>
    <w:rsid w:val="0092655A"/>
    <w:rsid w:val="00927C46"/>
    <w:rsid w:val="00927D9E"/>
    <w:rsid w:val="009307E2"/>
    <w:rsid w:val="00930ED5"/>
    <w:rsid w:val="009312AC"/>
    <w:rsid w:val="00931469"/>
    <w:rsid w:val="009315FD"/>
    <w:rsid w:val="00931D64"/>
    <w:rsid w:val="00932231"/>
    <w:rsid w:val="009338ED"/>
    <w:rsid w:val="00933D66"/>
    <w:rsid w:val="00933EA8"/>
    <w:rsid w:val="009343DB"/>
    <w:rsid w:val="00934A72"/>
    <w:rsid w:val="00934B15"/>
    <w:rsid w:val="009369FE"/>
    <w:rsid w:val="0093765D"/>
    <w:rsid w:val="00937E70"/>
    <w:rsid w:val="00937F46"/>
    <w:rsid w:val="0094064D"/>
    <w:rsid w:val="00940C7F"/>
    <w:rsid w:val="00940CD1"/>
    <w:rsid w:val="00940E1D"/>
    <w:rsid w:val="00941286"/>
    <w:rsid w:val="00941C32"/>
    <w:rsid w:val="00942723"/>
    <w:rsid w:val="0094294A"/>
    <w:rsid w:val="00942967"/>
    <w:rsid w:val="009442A6"/>
    <w:rsid w:val="0094430D"/>
    <w:rsid w:val="00944571"/>
    <w:rsid w:val="00944EA9"/>
    <w:rsid w:val="00945CF0"/>
    <w:rsid w:val="009463BB"/>
    <w:rsid w:val="00947801"/>
    <w:rsid w:val="00950BC3"/>
    <w:rsid w:val="00951DAC"/>
    <w:rsid w:val="00951FEF"/>
    <w:rsid w:val="00952029"/>
    <w:rsid w:val="00952496"/>
    <w:rsid w:val="009529D2"/>
    <w:rsid w:val="00952B47"/>
    <w:rsid w:val="00952C49"/>
    <w:rsid w:val="00952E29"/>
    <w:rsid w:val="00952FEF"/>
    <w:rsid w:val="00953236"/>
    <w:rsid w:val="0095362B"/>
    <w:rsid w:val="00953E8C"/>
    <w:rsid w:val="00954BEF"/>
    <w:rsid w:val="00954E6F"/>
    <w:rsid w:val="009551BD"/>
    <w:rsid w:val="0095539A"/>
    <w:rsid w:val="00956B00"/>
    <w:rsid w:val="00957E4F"/>
    <w:rsid w:val="0096003C"/>
    <w:rsid w:val="00960260"/>
    <w:rsid w:val="0096027C"/>
    <w:rsid w:val="00960606"/>
    <w:rsid w:val="00960636"/>
    <w:rsid w:val="00960D91"/>
    <w:rsid w:val="00960EF6"/>
    <w:rsid w:val="0096132A"/>
    <w:rsid w:val="00961378"/>
    <w:rsid w:val="0096197A"/>
    <w:rsid w:val="0096285F"/>
    <w:rsid w:val="00962BF6"/>
    <w:rsid w:val="00962C14"/>
    <w:rsid w:val="00962C48"/>
    <w:rsid w:val="00962C64"/>
    <w:rsid w:val="00962F6A"/>
    <w:rsid w:val="009647F7"/>
    <w:rsid w:val="0096535E"/>
    <w:rsid w:val="009653D7"/>
    <w:rsid w:val="009655BE"/>
    <w:rsid w:val="00965740"/>
    <w:rsid w:val="009659FB"/>
    <w:rsid w:val="00966048"/>
    <w:rsid w:val="00966382"/>
    <w:rsid w:val="00966F72"/>
    <w:rsid w:val="00967C5E"/>
    <w:rsid w:val="00971417"/>
    <w:rsid w:val="0097145D"/>
    <w:rsid w:val="00971E7F"/>
    <w:rsid w:val="00972E29"/>
    <w:rsid w:val="00972E57"/>
    <w:rsid w:val="00972FA3"/>
    <w:rsid w:val="00973514"/>
    <w:rsid w:val="009737F0"/>
    <w:rsid w:val="00974A7F"/>
    <w:rsid w:val="00975089"/>
    <w:rsid w:val="00975285"/>
    <w:rsid w:val="009761CA"/>
    <w:rsid w:val="009765A0"/>
    <w:rsid w:val="0097664F"/>
    <w:rsid w:val="0097674C"/>
    <w:rsid w:val="00976833"/>
    <w:rsid w:val="00976DDE"/>
    <w:rsid w:val="00976ED4"/>
    <w:rsid w:val="00976FC9"/>
    <w:rsid w:val="00976FE3"/>
    <w:rsid w:val="0097757C"/>
    <w:rsid w:val="00977876"/>
    <w:rsid w:val="0098011E"/>
    <w:rsid w:val="009803FA"/>
    <w:rsid w:val="009806EF"/>
    <w:rsid w:val="00981238"/>
    <w:rsid w:val="00981451"/>
    <w:rsid w:val="00981847"/>
    <w:rsid w:val="0098271E"/>
    <w:rsid w:val="00982776"/>
    <w:rsid w:val="0098364E"/>
    <w:rsid w:val="0098378F"/>
    <w:rsid w:val="00983DB6"/>
    <w:rsid w:val="00983E13"/>
    <w:rsid w:val="009848C6"/>
    <w:rsid w:val="009857DD"/>
    <w:rsid w:val="00985949"/>
    <w:rsid w:val="00985A2D"/>
    <w:rsid w:val="00985D8B"/>
    <w:rsid w:val="00986001"/>
    <w:rsid w:val="00986979"/>
    <w:rsid w:val="00986AA7"/>
    <w:rsid w:val="009872F3"/>
    <w:rsid w:val="00987371"/>
    <w:rsid w:val="0098761C"/>
    <w:rsid w:val="0098792A"/>
    <w:rsid w:val="009879A6"/>
    <w:rsid w:val="00987C77"/>
    <w:rsid w:val="00987D92"/>
    <w:rsid w:val="00990093"/>
    <w:rsid w:val="00990157"/>
    <w:rsid w:val="00990BF4"/>
    <w:rsid w:val="00990E21"/>
    <w:rsid w:val="00991960"/>
    <w:rsid w:val="009923EE"/>
    <w:rsid w:val="009925A8"/>
    <w:rsid w:val="00993AA9"/>
    <w:rsid w:val="00993D1B"/>
    <w:rsid w:val="00993F3D"/>
    <w:rsid w:val="009942C1"/>
    <w:rsid w:val="00994363"/>
    <w:rsid w:val="00995BE8"/>
    <w:rsid w:val="00996714"/>
    <w:rsid w:val="00996E10"/>
    <w:rsid w:val="00997A96"/>
    <w:rsid w:val="00997DD9"/>
    <w:rsid w:val="00997E07"/>
    <w:rsid w:val="009A08A7"/>
    <w:rsid w:val="009A116F"/>
    <w:rsid w:val="009A13D0"/>
    <w:rsid w:val="009A15F9"/>
    <w:rsid w:val="009A1E23"/>
    <w:rsid w:val="009A2C54"/>
    <w:rsid w:val="009A2E48"/>
    <w:rsid w:val="009A30D3"/>
    <w:rsid w:val="009A33DC"/>
    <w:rsid w:val="009A3595"/>
    <w:rsid w:val="009A3DBA"/>
    <w:rsid w:val="009A3F19"/>
    <w:rsid w:val="009A3F28"/>
    <w:rsid w:val="009A42DA"/>
    <w:rsid w:val="009A43A2"/>
    <w:rsid w:val="009A4AB6"/>
    <w:rsid w:val="009A4BE7"/>
    <w:rsid w:val="009A52E6"/>
    <w:rsid w:val="009A5495"/>
    <w:rsid w:val="009A56DC"/>
    <w:rsid w:val="009A591C"/>
    <w:rsid w:val="009A5DBC"/>
    <w:rsid w:val="009A5F86"/>
    <w:rsid w:val="009A5FFD"/>
    <w:rsid w:val="009A69FB"/>
    <w:rsid w:val="009A6A37"/>
    <w:rsid w:val="009A77D3"/>
    <w:rsid w:val="009A78D2"/>
    <w:rsid w:val="009A7BC4"/>
    <w:rsid w:val="009B0211"/>
    <w:rsid w:val="009B0466"/>
    <w:rsid w:val="009B0A4C"/>
    <w:rsid w:val="009B148D"/>
    <w:rsid w:val="009B1549"/>
    <w:rsid w:val="009B161B"/>
    <w:rsid w:val="009B1A4C"/>
    <w:rsid w:val="009B1FAC"/>
    <w:rsid w:val="009B25AF"/>
    <w:rsid w:val="009B2938"/>
    <w:rsid w:val="009B2FA5"/>
    <w:rsid w:val="009B30F2"/>
    <w:rsid w:val="009B338C"/>
    <w:rsid w:val="009B475E"/>
    <w:rsid w:val="009B4E8A"/>
    <w:rsid w:val="009B511C"/>
    <w:rsid w:val="009B5D46"/>
    <w:rsid w:val="009B64B6"/>
    <w:rsid w:val="009B66A0"/>
    <w:rsid w:val="009B6733"/>
    <w:rsid w:val="009B676D"/>
    <w:rsid w:val="009B6F23"/>
    <w:rsid w:val="009B7569"/>
    <w:rsid w:val="009B76ED"/>
    <w:rsid w:val="009B79A2"/>
    <w:rsid w:val="009B7CD3"/>
    <w:rsid w:val="009B7D2C"/>
    <w:rsid w:val="009C0E68"/>
    <w:rsid w:val="009C102E"/>
    <w:rsid w:val="009C1200"/>
    <w:rsid w:val="009C1B41"/>
    <w:rsid w:val="009C1CBB"/>
    <w:rsid w:val="009C326E"/>
    <w:rsid w:val="009C3890"/>
    <w:rsid w:val="009C4128"/>
    <w:rsid w:val="009C4559"/>
    <w:rsid w:val="009C4885"/>
    <w:rsid w:val="009C4A19"/>
    <w:rsid w:val="009C4FA4"/>
    <w:rsid w:val="009C57EA"/>
    <w:rsid w:val="009C58C2"/>
    <w:rsid w:val="009C59DF"/>
    <w:rsid w:val="009C5B2B"/>
    <w:rsid w:val="009C5B66"/>
    <w:rsid w:val="009C5F91"/>
    <w:rsid w:val="009C6334"/>
    <w:rsid w:val="009C67B4"/>
    <w:rsid w:val="009C6AE5"/>
    <w:rsid w:val="009C6B1F"/>
    <w:rsid w:val="009C6CD1"/>
    <w:rsid w:val="009C70F3"/>
    <w:rsid w:val="009C72ED"/>
    <w:rsid w:val="009C7586"/>
    <w:rsid w:val="009C78F1"/>
    <w:rsid w:val="009C7BAB"/>
    <w:rsid w:val="009C7E2F"/>
    <w:rsid w:val="009C7EA4"/>
    <w:rsid w:val="009C7EDE"/>
    <w:rsid w:val="009D0597"/>
    <w:rsid w:val="009D0916"/>
    <w:rsid w:val="009D0E8F"/>
    <w:rsid w:val="009D0FC7"/>
    <w:rsid w:val="009D1163"/>
    <w:rsid w:val="009D156C"/>
    <w:rsid w:val="009D19C4"/>
    <w:rsid w:val="009D1DFF"/>
    <w:rsid w:val="009D2060"/>
    <w:rsid w:val="009D23CE"/>
    <w:rsid w:val="009D2AE1"/>
    <w:rsid w:val="009D2BFB"/>
    <w:rsid w:val="009D2DD0"/>
    <w:rsid w:val="009D3109"/>
    <w:rsid w:val="009D3DE8"/>
    <w:rsid w:val="009D3E69"/>
    <w:rsid w:val="009D3E70"/>
    <w:rsid w:val="009D401A"/>
    <w:rsid w:val="009D450C"/>
    <w:rsid w:val="009D5152"/>
    <w:rsid w:val="009D5271"/>
    <w:rsid w:val="009D5444"/>
    <w:rsid w:val="009D5A46"/>
    <w:rsid w:val="009D5CC1"/>
    <w:rsid w:val="009D5DAF"/>
    <w:rsid w:val="009D5F53"/>
    <w:rsid w:val="009D6521"/>
    <w:rsid w:val="009D76D3"/>
    <w:rsid w:val="009D77FA"/>
    <w:rsid w:val="009D79CA"/>
    <w:rsid w:val="009D7A00"/>
    <w:rsid w:val="009D7B62"/>
    <w:rsid w:val="009E09AC"/>
    <w:rsid w:val="009E0B09"/>
    <w:rsid w:val="009E0D6F"/>
    <w:rsid w:val="009E1884"/>
    <w:rsid w:val="009E1BDD"/>
    <w:rsid w:val="009E1CCB"/>
    <w:rsid w:val="009E1EB3"/>
    <w:rsid w:val="009E20A9"/>
    <w:rsid w:val="009E25FC"/>
    <w:rsid w:val="009E27C5"/>
    <w:rsid w:val="009E29B5"/>
    <w:rsid w:val="009E2A62"/>
    <w:rsid w:val="009E2C76"/>
    <w:rsid w:val="009E35EB"/>
    <w:rsid w:val="009E3826"/>
    <w:rsid w:val="009E45A0"/>
    <w:rsid w:val="009E4628"/>
    <w:rsid w:val="009E4AE0"/>
    <w:rsid w:val="009E50D2"/>
    <w:rsid w:val="009E5160"/>
    <w:rsid w:val="009E5223"/>
    <w:rsid w:val="009E5705"/>
    <w:rsid w:val="009E5E10"/>
    <w:rsid w:val="009E5FDC"/>
    <w:rsid w:val="009E63D0"/>
    <w:rsid w:val="009E6524"/>
    <w:rsid w:val="009E7C00"/>
    <w:rsid w:val="009E7F6A"/>
    <w:rsid w:val="009F016A"/>
    <w:rsid w:val="009F0351"/>
    <w:rsid w:val="009F094D"/>
    <w:rsid w:val="009F0B09"/>
    <w:rsid w:val="009F0B82"/>
    <w:rsid w:val="009F0D6D"/>
    <w:rsid w:val="009F1111"/>
    <w:rsid w:val="009F2A4F"/>
    <w:rsid w:val="009F2D2F"/>
    <w:rsid w:val="009F3987"/>
    <w:rsid w:val="009F3FD5"/>
    <w:rsid w:val="009F40C0"/>
    <w:rsid w:val="009F4214"/>
    <w:rsid w:val="009F42C5"/>
    <w:rsid w:val="009F4672"/>
    <w:rsid w:val="009F4A81"/>
    <w:rsid w:val="009F56D6"/>
    <w:rsid w:val="009F5A67"/>
    <w:rsid w:val="009F5C80"/>
    <w:rsid w:val="009F5E43"/>
    <w:rsid w:val="009F67A3"/>
    <w:rsid w:val="009F6A77"/>
    <w:rsid w:val="009F6DA8"/>
    <w:rsid w:val="009F73B4"/>
    <w:rsid w:val="009F7724"/>
    <w:rsid w:val="009F773C"/>
    <w:rsid w:val="00A0016A"/>
    <w:rsid w:val="00A0018B"/>
    <w:rsid w:val="00A007E0"/>
    <w:rsid w:val="00A01BD1"/>
    <w:rsid w:val="00A02099"/>
    <w:rsid w:val="00A021EA"/>
    <w:rsid w:val="00A0221F"/>
    <w:rsid w:val="00A022BA"/>
    <w:rsid w:val="00A028F1"/>
    <w:rsid w:val="00A02E7B"/>
    <w:rsid w:val="00A031FA"/>
    <w:rsid w:val="00A0335B"/>
    <w:rsid w:val="00A03CE6"/>
    <w:rsid w:val="00A04968"/>
    <w:rsid w:val="00A04D0C"/>
    <w:rsid w:val="00A05195"/>
    <w:rsid w:val="00A05513"/>
    <w:rsid w:val="00A067F6"/>
    <w:rsid w:val="00A07AEF"/>
    <w:rsid w:val="00A07D2E"/>
    <w:rsid w:val="00A10B61"/>
    <w:rsid w:val="00A11029"/>
    <w:rsid w:val="00A113BD"/>
    <w:rsid w:val="00A115FB"/>
    <w:rsid w:val="00A11840"/>
    <w:rsid w:val="00A11DF5"/>
    <w:rsid w:val="00A12A2A"/>
    <w:rsid w:val="00A12C0F"/>
    <w:rsid w:val="00A12D53"/>
    <w:rsid w:val="00A12DF3"/>
    <w:rsid w:val="00A13860"/>
    <w:rsid w:val="00A139E3"/>
    <w:rsid w:val="00A142D3"/>
    <w:rsid w:val="00A1431E"/>
    <w:rsid w:val="00A144AD"/>
    <w:rsid w:val="00A14841"/>
    <w:rsid w:val="00A15151"/>
    <w:rsid w:val="00A15DC7"/>
    <w:rsid w:val="00A160B7"/>
    <w:rsid w:val="00A16DCF"/>
    <w:rsid w:val="00A16E5F"/>
    <w:rsid w:val="00A17508"/>
    <w:rsid w:val="00A17D7E"/>
    <w:rsid w:val="00A2002A"/>
    <w:rsid w:val="00A205D0"/>
    <w:rsid w:val="00A208B9"/>
    <w:rsid w:val="00A20E33"/>
    <w:rsid w:val="00A20F39"/>
    <w:rsid w:val="00A2105B"/>
    <w:rsid w:val="00A211D7"/>
    <w:rsid w:val="00A21A6F"/>
    <w:rsid w:val="00A21BF9"/>
    <w:rsid w:val="00A224E3"/>
    <w:rsid w:val="00A226FF"/>
    <w:rsid w:val="00A22AA2"/>
    <w:rsid w:val="00A2305C"/>
    <w:rsid w:val="00A2375C"/>
    <w:rsid w:val="00A23BE1"/>
    <w:rsid w:val="00A2499D"/>
    <w:rsid w:val="00A24E78"/>
    <w:rsid w:val="00A24EB4"/>
    <w:rsid w:val="00A250A9"/>
    <w:rsid w:val="00A25136"/>
    <w:rsid w:val="00A25222"/>
    <w:rsid w:val="00A258E6"/>
    <w:rsid w:val="00A25A95"/>
    <w:rsid w:val="00A25AED"/>
    <w:rsid w:val="00A25B14"/>
    <w:rsid w:val="00A25F16"/>
    <w:rsid w:val="00A25F81"/>
    <w:rsid w:val="00A260CF"/>
    <w:rsid w:val="00A2665F"/>
    <w:rsid w:val="00A26825"/>
    <w:rsid w:val="00A276E6"/>
    <w:rsid w:val="00A2772A"/>
    <w:rsid w:val="00A277E1"/>
    <w:rsid w:val="00A27F7D"/>
    <w:rsid w:val="00A309A2"/>
    <w:rsid w:val="00A30B1B"/>
    <w:rsid w:val="00A31309"/>
    <w:rsid w:val="00A31453"/>
    <w:rsid w:val="00A316F0"/>
    <w:rsid w:val="00A31C78"/>
    <w:rsid w:val="00A3260A"/>
    <w:rsid w:val="00A326F7"/>
    <w:rsid w:val="00A331F8"/>
    <w:rsid w:val="00A332ED"/>
    <w:rsid w:val="00A3374C"/>
    <w:rsid w:val="00A33823"/>
    <w:rsid w:val="00A33C40"/>
    <w:rsid w:val="00A33E31"/>
    <w:rsid w:val="00A34CE4"/>
    <w:rsid w:val="00A34E27"/>
    <w:rsid w:val="00A35581"/>
    <w:rsid w:val="00A35ABB"/>
    <w:rsid w:val="00A35B54"/>
    <w:rsid w:val="00A35E5E"/>
    <w:rsid w:val="00A36A25"/>
    <w:rsid w:val="00A36DF1"/>
    <w:rsid w:val="00A37784"/>
    <w:rsid w:val="00A37BBB"/>
    <w:rsid w:val="00A37F92"/>
    <w:rsid w:val="00A402D3"/>
    <w:rsid w:val="00A40538"/>
    <w:rsid w:val="00A4082B"/>
    <w:rsid w:val="00A40A26"/>
    <w:rsid w:val="00A40BCA"/>
    <w:rsid w:val="00A40E42"/>
    <w:rsid w:val="00A42054"/>
    <w:rsid w:val="00A42115"/>
    <w:rsid w:val="00A42594"/>
    <w:rsid w:val="00A428A4"/>
    <w:rsid w:val="00A42DF1"/>
    <w:rsid w:val="00A42EFC"/>
    <w:rsid w:val="00A42FF1"/>
    <w:rsid w:val="00A43A65"/>
    <w:rsid w:val="00A44DC4"/>
    <w:rsid w:val="00A44E88"/>
    <w:rsid w:val="00A45319"/>
    <w:rsid w:val="00A456F3"/>
    <w:rsid w:val="00A45A50"/>
    <w:rsid w:val="00A47759"/>
    <w:rsid w:val="00A47DB2"/>
    <w:rsid w:val="00A505C7"/>
    <w:rsid w:val="00A508E0"/>
    <w:rsid w:val="00A50F1C"/>
    <w:rsid w:val="00A50F35"/>
    <w:rsid w:val="00A51089"/>
    <w:rsid w:val="00A514FF"/>
    <w:rsid w:val="00A51CBD"/>
    <w:rsid w:val="00A5283F"/>
    <w:rsid w:val="00A528FB"/>
    <w:rsid w:val="00A52DE9"/>
    <w:rsid w:val="00A53416"/>
    <w:rsid w:val="00A53751"/>
    <w:rsid w:val="00A538C7"/>
    <w:rsid w:val="00A53E5C"/>
    <w:rsid w:val="00A54783"/>
    <w:rsid w:val="00A5484D"/>
    <w:rsid w:val="00A54B19"/>
    <w:rsid w:val="00A54B2D"/>
    <w:rsid w:val="00A54B5B"/>
    <w:rsid w:val="00A5502A"/>
    <w:rsid w:val="00A55897"/>
    <w:rsid w:val="00A56884"/>
    <w:rsid w:val="00A56BC4"/>
    <w:rsid w:val="00A56E6F"/>
    <w:rsid w:val="00A576D6"/>
    <w:rsid w:val="00A57850"/>
    <w:rsid w:val="00A60486"/>
    <w:rsid w:val="00A60550"/>
    <w:rsid w:val="00A608BB"/>
    <w:rsid w:val="00A609C6"/>
    <w:rsid w:val="00A60F8E"/>
    <w:rsid w:val="00A6148B"/>
    <w:rsid w:val="00A620CA"/>
    <w:rsid w:val="00A635A0"/>
    <w:rsid w:val="00A636CF"/>
    <w:rsid w:val="00A637B7"/>
    <w:rsid w:val="00A63CE5"/>
    <w:rsid w:val="00A64627"/>
    <w:rsid w:val="00A649F2"/>
    <w:rsid w:val="00A651EA"/>
    <w:rsid w:val="00A6558C"/>
    <w:rsid w:val="00A65982"/>
    <w:rsid w:val="00A6693D"/>
    <w:rsid w:val="00A66BD8"/>
    <w:rsid w:val="00A66DDE"/>
    <w:rsid w:val="00A67426"/>
    <w:rsid w:val="00A6765C"/>
    <w:rsid w:val="00A702F7"/>
    <w:rsid w:val="00A70541"/>
    <w:rsid w:val="00A70A76"/>
    <w:rsid w:val="00A71212"/>
    <w:rsid w:val="00A7157E"/>
    <w:rsid w:val="00A7193C"/>
    <w:rsid w:val="00A71950"/>
    <w:rsid w:val="00A7198D"/>
    <w:rsid w:val="00A7229C"/>
    <w:rsid w:val="00A72791"/>
    <w:rsid w:val="00A728D9"/>
    <w:rsid w:val="00A72A30"/>
    <w:rsid w:val="00A72EAC"/>
    <w:rsid w:val="00A73997"/>
    <w:rsid w:val="00A74461"/>
    <w:rsid w:val="00A745F8"/>
    <w:rsid w:val="00A74AB7"/>
    <w:rsid w:val="00A75124"/>
    <w:rsid w:val="00A7547B"/>
    <w:rsid w:val="00A75D4E"/>
    <w:rsid w:val="00A75E18"/>
    <w:rsid w:val="00A766BC"/>
    <w:rsid w:val="00A775CF"/>
    <w:rsid w:val="00A7760F"/>
    <w:rsid w:val="00A77B8F"/>
    <w:rsid w:val="00A806B7"/>
    <w:rsid w:val="00A8073B"/>
    <w:rsid w:val="00A80AE1"/>
    <w:rsid w:val="00A80D4E"/>
    <w:rsid w:val="00A826FE"/>
    <w:rsid w:val="00A828AD"/>
    <w:rsid w:val="00A82A30"/>
    <w:rsid w:val="00A8389C"/>
    <w:rsid w:val="00A83D62"/>
    <w:rsid w:val="00A84017"/>
    <w:rsid w:val="00A8425F"/>
    <w:rsid w:val="00A85211"/>
    <w:rsid w:val="00A8532B"/>
    <w:rsid w:val="00A858A3"/>
    <w:rsid w:val="00A8609A"/>
    <w:rsid w:val="00A860C6"/>
    <w:rsid w:val="00A86883"/>
    <w:rsid w:val="00A86B42"/>
    <w:rsid w:val="00A86D99"/>
    <w:rsid w:val="00A8774E"/>
    <w:rsid w:val="00A90641"/>
    <w:rsid w:val="00A906D5"/>
    <w:rsid w:val="00A90EF7"/>
    <w:rsid w:val="00A91B91"/>
    <w:rsid w:val="00A91CEA"/>
    <w:rsid w:val="00A91F0A"/>
    <w:rsid w:val="00A9235C"/>
    <w:rsid w:val="00A9275E"/>
    <w:rsid w:val="00A9287E"/>
    <w:rsid w:val="00A9298C"/>
    <w:rsid w:val="00A93976"/>
    <w:rsid w:val="00A939CC"/>
    <w:rsid w:val="00A93C53"/>
    <w:rsid w:val="00A93EEF"/>
    <w:rsid w:val="00A94863"/>
    <w:rsid w:val="00A9494E"/>
    <w:rsid w:val="00A94A54"/>
    <w:rsid w:val="00A94A5B"/>
    <w:rsid w:val="00A95661"/>
    <w:rsid w:val="00A95A3C"/>
    <w:rsid w:val="00A95B7F"/>
    <w:rsid w:val="00A95D7A"/>
    <w:rsid w:val="00A95E68"/>
    <w:rsid w:val="00A9694E"/>
    <w:rsid w:val="00A96A87"/>
    <w:rsid w:val="00A96B2D"/>
    <w:rsid w:val="00A97BB4"/>
    <w:rsid w:val="00AA06B2"/>
    <w:rsid w:val="00AA075B"/>
    <w:rsid w:val="00AA0A93"/>
    <w:rsid w:val="00AA13FC"/>
    <w:rsid w:val="00AA1676"/>
    <w:rsid w:val="00AA16F8"/>
    <w:rsid w:val="00AA291A"/>
    <w:rsid w:val="00AA2A88"/>
    <w:rsid w:val="00AA3345"/>
    <w:rsid w:val="00AA34D0"/>
    <w:rsid w:val="00AA410F"/>
    <w:rsid w:val="00AA4435"/>
    <w:rsid w:val="00AA4549"/>
    <w:rsid w:val="00AA488D"/>
    <w:rsid w:val="00AA4B5A"/>
    <w:rsid w:val="00AA54C4"/>
    <w:rsid w:val="00AA5685"/>
    <w:rsid w:val="00AA61DD"/>
    <w:rsid w:val="00AA6A0E"/>
    <w:rsid w:val="00AA6D9A"/>
    <w:rsid w:val="00AA72EB"/>
    <w:rsid w:val="00AA7F6C"/>
    <w:rsid w:val="00AB166B"/>
    <w:rsid w:val="00AB1807"/>
    <w:rsid w:val="00AB1F10"/>
    <w:rsid w:val="00AB217C"/>
    <w:rsid w:val="00AB28C6"/>
    <w:rsid w:val="00AB2FBF"/>
    <w:rsid w:val="00AB3088"/>
    <w:rsid w:val="00AB30B0"/>
    <w:rsid w:val="00AB325E"/>
    <w:rsid w:val="00AB3328"/>
    <w:rsid w:val="00AB3427"/>
    <w:rsid w:val="00AB3B94"/>
    <w:rsid w:val="00AB3FB6"/>
    <w:rsid w:val="00AB47D8"/>
    <w:rsid w:val="00AB494D"/>
    <w:rsid w:val="00AB49AD"/>
    <w:rsid w:val="00AB4A44"/>
    <w:rsid w:val="00AB58EB"/>
    <w:rsid w:val="00AB5D03"/>
    <w:rsid w:val="00AB63C8"/>
    <w:rsid w:val="00AB7DB3"/>
    <w:rsid w:val="00AC0601"/>
    <w:rsid w:val="00AC16D9"/>
    <w:rsid w:val="00AC1AA9"/>
    <w:rsid w:val="00AC24AB"/>
    <w:rsid w:val="00AC267B"/>
    <w:rsid w:val="00AC336B"/>
    <w:rsid w:val="00AC47BD"/>
    <w:rsid w:val="00AC5757"/>
    <w:rsid w:val="00AC58A7"/>
    <w:rsid w:val="00AC5D91"/>
    <w:rsid w:val="00AC6C70"/>
    <w:rsid w:val="00AC6F00"/>
    <w:rsid w:val="00AC7977"/>
    <w:rsid w:val="00AC7C14"/>
    <w:rsid w:val="00AC7C73"/>
    <w:rsid w:val="00AD05AF"/>
    <w:rsid w:val="00AD0884"/>
    <w:rsid w:val="00AD0927"/>
    <w:rsid w:val="00AD09FA"/>
    <w:rsid w:val="00AD0A02"/>
    <w:rsid w:val="00AD0BFB"/>
    <w:rsid w:val="00AD11B9"/>
    <w:rsid w:val="00AD15CF"/>
    <w:rsid w:val="00AD1A72"/>
    <w:rsid w:val="00AD1F1F"/>
    <w:rsid w:val="00AD24D0"/>
    <w:rsid w:val="00AD274B"/>
    <w:rsid w:val="00AD2871"/>
    <w:rsid w:val="00AD292D"/>
    <w:rsid w:val="00AD3062"/>
    <w:rsid w:val="00AD32EB"/>
    <w:rsid w:val="00AD3D27"/>
    <w:rsid w:val="00AD413D"/>
    <w:rsid w:val="00AD4441"/>
    <w:rsid w:val="00AD469F"/>
    <w:rsid w:val="00AD5021"/>
    <w:rsid w:val="00AD5AD1"/>
    <w:rsid w:val="00AD5BA1"/>
    <w:rsid w:val="00AD609E"/>
    <w:rsid w:val="00AD7998"/>
    <w:rsid w:val="00AD7BFE"/>
    <w:rsid w:val="00AD7C78"/>
    <w:rsid w:val="00AD7EB7"/>
    <w:rsid w:val="00AE0B7D"/>
    <w:rsid w:val="00AE18A8"/>
    <w:rsid w:val="00AE1C33"/>
    <w:rsid w:val="00AE2409"/>
    <w:rsid w:val="00AE2599"/>
    <w:rsid w:val="00AE2A31"/>
    <w:rsid w:val="00AE2D38"/>
    <w:rsid w:val="00AE38EA"/>
    <w:rsid w:val="00AE3989"/>
    <w:rsid w:val="00AE5950"/>
    <w:rsid w:val="00AE6AF8"/>
    <w:rsid w:val="00AE6CE6"/>
    <w:rsid w:val="00AE6D0A"/>
    <w:rsid w:val="00AE71D7"/>
    <w:rsid w:val="00AE7328"/>
    <w:rsid w:val="00AE73CA"/>
    <w:rsid w:val="00AE76B3"/>
    <w:rsid w:val="00AE79B6"/>
    <w:rsid w:val="00AF07C3"/>
    <w:rsid w:val="00AF0FE2"/>
    <w:rsid w:val="00AF12DE"/>
    <w:rsid w:val="00AF26BB"/>
    <w:rsid w:val="00AF26E5"/>
    <w:rsid w:val="00AF2711"/>
    <w:rsid w:val="00AF2E65"/>
    <w:rsid w:val="00AF36A2"/>
    <w:rsid w:val="00AF37C4"/>
    <w:rsid w:val="00AF3809"/>
    <w:rsid w:val="00AF3CD8"/>
    <w:rsid w:val="00AF3F32"/>
    <w:rsid w:val="00AF423A"/>
    <w:rsid w:val="00AF4B02"/>
    <w:rsid w:val="00AF4EF7"/>
    <w:rsid w:val="00AF4F7E"/>
    <w:rsid w:val="00AF5A78"/>
    <w:rsid w:val="00AF5C0D"/>
    <w:rsid w:val="00AF6B45"/>
    <w:rsid w:val="00AF7059"/>
    <w:rsid w:val="00AF7175"/>
    <w:rsid w:val="00B001EA"/>
    <w:rsid w:val="00B00CA6"/>
    <w:rsid w:val="00B0103A"/>
    <w:rsid w:val="00B01273"/>
    <w:rsid w:val="00B0175C"/>
    <w:rsid w:val="00B01E45"/>
    <w:rsid w:val="00B01FDB"/>
    <w:rsid w:val="00B020FA"/>
    <w:rsid w:val="00B02161"/>
    <w:rsid w:val="00B02282"/>
    <w:rsid w:val="00B02432"/>
    <w:rsid w:val="00B024C6"/>
    <w:rsid w:val="00B025D4"/>
    <w:rsid w:val="00B04648"/>
    <w:rsid w:val="00B04A40"/>
    <w:rsid w:val="00B04C74"/>
    <w:rsid w:val="00B05B9F"/>
    <w:rsid w:val="00B060AF"/>
    <w:rsid w:val="00B061CD"/>
    <w:rsid w:val="00B06CE2"/>
    <w:rsid w:val="00B0770B"/>
    <w:rsid w:val="00B104EC"/>
    <w:rsid w:val="00B10BD7"/>
    <w:rsid w:val="00B10CDD"/>
    <w:rsid w:val="00B1120C"/>
    <w:rsid w:val="00B11693"/>
    <w:rsid w:val="00B11B6F"/>
    <w:rsid w:val="00B12291"/>
    <w:rsid w:val="00B125DD"/>
    <w:rsid w:val="00B13936"/>
    <w:rsid w:val="00B13E70"/>
    <w:rsid w:val="00B14634"/>
    <w:rsid w:val="00B14ED0"/>
    <w:rsid w:val="00B14FB8"/>
    <w:rsid w:val="00B15246"/>
    <w:rsid w:val="00B15415"/>
    <w:rsid w:val="00B16253"/>
    <w:rsid w:val="00B162D0"/>
    <w:rsid w:val="00B165BE"/>
    <w:rsid w:val="00B16779"/>
    <w:rsid w:val="00B173B1"/>
    <w:rsid w:val="00B179C8"/>
    <w:rsid w:val="00B17E60"/>
    <w:rsid w:val="00B20225"/>
    <w:rsid w:val="00B208A0"/>
    <w:rsid w:val="00B20A80"/>
    <w:rsid w:val="00B21F72"/>
    <w:rsid w:val="00B2232D"/>
    <w:rsid w:val="00B223AC"/>
    <w:rsid w:val="00B22A1F"/>
    <w:rsid w:val="00B22FD4"/>
    <w:rsid w:val="00B235BC"/>
    <w:rsid w:val="00B2365E"/>
    <w:rsid w:val="00B23BAA"/>
    <w:rsid w:val="00B23F1C"/>
    <w:rsid w:val="00B2488E"/>
    <w:rsid w:val="00B24F34"/>
    <w:rsid w:val="00B24F36"/>
    <w:rsid w:val="00B2507E"/>
    <w:rsid w:val="00B25277"/>
    <w:rsid w:val="00B26607"/>
    <w:rsid w:val="00B26F02"/>
    <w:rsid w:val="00B27870"/>
    <w:rsid w:val="00B27910"/>
    <w:rsid w:val="00B309AD"/>
    <w:rsid w:val="00B3168D"/>
    <w:rsid w:val="00B328E6"/>
    <w:rsid w:val="00B33138"/>
    <w:rsid w:val="00B3322B"/>
    <w:rsid w:val="00B33E58"/>
    <w:rsid w:val="00B346A5"/>
    <w:rsid w:val="00B34B62"/>
    <w:rsid w:val="00B34F5B"/>
    <w:rsid w:val="00B35A8A"/>
    <w:rsid w:val="00B35BCD"/>
    <w:rsid w:val="00B35C84"/>
    <w:rsid w:val="00B35E73"/>
    <w:rsid w:val="00B36528"/>
    <w:rsid w:val="00B36602"/>
    <w:rsid w:val="00B36828"/>
    <w:rsid w:val="00B36B4E"/>
    <w:rsid w:val="00B37109"/>
    <w:rsid w:val="00B37991"/>
    <w:rsid w:val="00B4018C"/>
    <w:rsid w:val="00B4072C"/>
    <w:rsid w:val="00B40823"/>
    <w:rsid w:val="00B4201F"/>
    <w:rsid w:val="00B4281A"/>
    <w:rsid w:val="00B43067"/>
    <w:rsid w:val="00B43160"/>
    <w:rsid w:val="00B43C06"/>
    <w:rsid w:val="00B43C7F"/>
    <w:rsid w:val="00B4428B"/>
    <w:rsid w:val="00B44757"/>
    <w:rsid w:val="00B448F9"/>
    <w:rsid w:val="00B44EDE"/>
    <w:rsid w:val="00B4517E"/>
    <w:rsid w:val="00B45DB1"/>
    <w:rsid w:val="00B47CCF"/>
    <w:rsid w:val="00B47FC1"/>
    <w:rsid w:val="00B5031B"/>
    <w:rsid w:val="00B50CD3"/>
    <w:rsid w:val="00B51D71"/>
    <w:rsid w:val="00B53881"/>
    <w:rsid w:val="00B53F50"/>
    <w:rsid w:val="00B54308"/>
    <w:rsid w:val="00B55234"/>
    <w:rsid w:val="00B558D2"/>
    <w:rsid w:val="00B55A48"/>
    <w:rsid w:val="00B55BFA"/>
    <w:rsid w:val="00B55D63"/>
    <w:rsid w:val="00B55FB9"/>
    <w:rsid w:val="00B55FBF"/>
    <w:rsid w:val="00B562E4"/>
    <w:rsid w:val="00B57C03"/>
    <w:rsid w:val="00B604B7"/>
    <w:rsid w:val="00B60D7E"/>
    <w:rsid w:val="00B60DB1"/>
    <w:rsid w:val="00B61821"/>
    <w:rsid w:val="00B61969"/>
    <w:rsid w:val="00B61F75"/>
    <w:rsid w:val="00B62FAA"/>
    <w:rsid w:val="00B63000"/>
    <w:rsid w:val="00B63903"/>
    <w:rsid w:val="00B63CE4"/>
    <w:rsid w:val="00B64355"/>
    <w:rsid w:val="00B644C9"/>
    <w:rsid w:val="00B654A2"/>
    <w:rsid w:val="00B6562A"/>
    <w:rsid w:val="00B66155"/>
    <w:rsid w:val="00B66669"/>
    <w:rsid w:val="00B66F71"/>
    <w:rsid w:val="00B67158"/>
    <w:rsid w:val="00B67CE8"/>
    <w:rsid w:val="00B700AA"/>
    <w:rsid w:val="00B703B6"/>
    <w:rsid w:val="00B70775"/>
    <w:rsid w:val="00B70F2C"/>
    <w:rsid w:val="00B70F54"/>
    <w:rsid w:val="00B70FCB"/>
    <w:rsid w:val="00B71B25"/>
    <w:rsid w:val="00B72481"/>
    <w:rsid w:val="00B72693"/>
    <w:rsid w:val="00B72DCC"/>
    <w:rsid w:val="00B73125"/>
    <w:rsid w:val="00B743D1"/>
    <w:rsid w:val="00B7468E"/>
    <w:rsid w:val="00B75059"/>
    <w:rsid w:val="00B755FB"/>
    <w:rsid w:val="00B7676E"/>
    <w:rsid w:val="00B7793E"/>
    <w:rsid w:val="00B77B04"/>
    <w:rsid w:val="00B77EAC"/>
    <w:rsid w:val="00B80A3C"/>
    <w:rsid w:val="00B80D8C"/>
    <w:rsid w:val="00B81090"/>
    <w:rsid w:val="00B814BF"/>
    <w:rsid w:val="00B81910"/>
    <w:rsid w:val="00B81C1A"/>
    <w:rsid w:val="00B8286A"/>
    <w:rsid w:val="00B82922"/>
    <w:rsid w:val="00B82FE4"/>
    <w:rsid w:val="00B83B42"/>
    <w:rsid w:val="00B83F0E"/>
    <w:rsid w:val="00B841E2"/>
    <w:rsid w:val="00B843BF"/>
    <w:rsid w:val="00B845F6"/>
    <w:rsid w:val="00B84FAB"/>
    <w:rsid w:val="00B853B8"/>
    <w:rsid w:val="00B85443"/>
    <w:rsid w:val="00B85AD3"/>
    <w:rsid w:val="00B85D31"/>
    <w:rsid w:val="00B8666E"/>
    <w:rsid w:val="00B874B9"/>
    <w:rsid w:val="00B877DA"/>
    <w:rsid w:val="00B9020C"/>
    <w:rsid w:val="00B90EB4"/>
    <w:rsid w:val="00B930D4"/>
    <w:rsid w:val="00B93923"/>
    <w:rsid w:val="00B940D0"/>
    <w:rsid w:val="00B942F4"/>
    <w:rsid w:val="00B94CB7"/>
    <w:rsid w:val="00B956A3"/>
    <w:rsid w:val="00B957A1"/>
    <w:rsid w:val="00B95862"/>
    <w:rsid w:val="00B95F59"/>
    <w:rsid w:val="00B9670C"/>
    <w:rsid w:val="00B969D4"/>
    <w:rsid w:val="00B971C1"/>
    <w:rsid w:val="00BA024B"/>
    <w:rsid w:val="00BA1226"/>
    <w:rsid w:val="00BA1368"/>
    <w:rsid w:val="00BA1467"/>
    <w:rsid w:val="00BA1505"/>
    <w:rsid w:val="00BA1768"/>
    <w:rsid w:val="00BA1AFC"/>
    <w:rsid w:val="00BA1E52"/>
    <w:rsid w:val="00BA1FDD"/>
    <w:rsid w:val="00BA20DA"/>
    <w:rsid w:val="00BA2DF9"/>
    <w:rsid w:val="00BA2E15"/>
    <w:rsid w:val="00BA3590"/>
    <w:rsid w:val="00BA3673"/>
    <w:rsid w:val="00BA3CFC"/>
    <w:rsid w:val="00BA41BF"/>
    <w:rsid w:val="00BA42C2"/>
    <w:rsid w:val="00BA4868"/>
    <w:rsid w:val="00BA490D"/>
    <w:rsid w:val="00BA4957"/>
    <w:rsid w:val="00BA4A59"/>
    <w:rsid w:val="00BA4F61"/>
    <w:rsid w:val="00BA531E"/>
    <w:rsid w:val="00BA55EF"/>
    <w:rsid w:val="00BA5768"/>
    <w:rsid w:val="00BA5A24"/>
    <w:rsid w:val="00BA5E08"/>
    <w:rsid w:val="00BA6A72"/>
    <w:rsid w:val="00BA72F4"/>
    <w:rsid w:val="00BA7658"/>
    <w:rsid w:val="00BA797D"/>
    <w:rsid w:val="00BA7B2B"/>
    <w:rsid w:val="00BB08FB"/>
    <w:rsid w:val="00BB12DF"/>
    <w:rsid w:val="00BB19BE"/>
    <w:rsid w:val="00BB2BCA"/>
    <w:rsid w:val="00BB2D4A"/>
    <w:rsid w:val="00BB33FA"/>
    <w:rsid w:val="00BB3957"/>
    <w:rsid w:val="00BB3BCA"/>
    <w:rsid w:val="00BB3E69"/>
    <w:rsid w:val="00BB41D2"/>
    <w:rsid w:val="00BB473A"/>
    <w:rsid w:val="00BB5553"/>
    <w:rsid w:val="00BB6028"/>
    <w:rsid w:val="00BB6581"/>
    <w:rsid w:val="00BB666C"/>
    <w:rsid w:val="00BB7D7F"/>
    <w:rsid w:val="00BC0381"/>
    <w:rsid w:val="00BC03C4"/>
    <w:rsid w:val="00BC0679"/>
    <w:rsid w:val="00BC0865"/>
    <w:rsid w:val="00BC13F1"/>
    <w:rsid w:val="00BC14AD"/>
    <w:rsid w:val="00BC1D02"/>
    <w:rsid w:val="00BC2856"/>
    <w:rsid w:val="00BC289B"/>
    <w:rsid w:val="00BC2C12"/>
    <w:rsid w:val="00BC36CE"/>
    <w:rsid w:val="00BC3DF7"/>
    <w:rsid w:val="00BC4152"/>
    <w:rsid w:val="00BC417D"/>
    <w:rsid w:val="00BC4BCE"/>
    <w:rsid w:val="00BC4E5D"/>
    <w:rsid w:val="00BC5943"/>
    <w:rsid w:val="00BC649E"/>
    <w:rsid w:val="00BC66EE"/>
    <w:rsid w:val="00BC6827"/>
    <w:rsid w:val="00BC6A92"/>
    <w:rsid w:val="00BC6AEC"/>
    <w:rsid w:val="00BC6B5A"/>
    <w:rsid w:val="00BC7427"/>
    <w:rsid w:val="00BC774A"/>
    <w:rsid w:val="00BC796F"/>
    <w:rsid w:val="00BC7AB3"/>
    <w:rsid w:val="00BC7E6C"/>
    <w:rsid w:val="00BC7FB5"/>
    <w:rsid w:val="00BD0392"/>
    <w:rsid w:val="00BD06AC"/>
    <w:rsid w:val="00BD06AD"/>
    <w:rsid w:val="00BD142E"/>
    <w:rsid w:val="00BD144C"/>
    <w:rsid w:val="00BD1858"/>
    <w:rsid w:val="00BD21B5"/>
    <w:rsid w:val="00BD2540"/>
    <w:rsid w:val="00BD273E"/>
    <w:rsid w:val="00BD2939"/>
    <w:rsid w:val="00BD2A43"/>
    <w:rsid w:val="00BD322A"/>
    <w:rsid w:val="00BD3404"/>
    <w:rsid w:val="00BD3F1A"/>
    <w:rsid w:val="00BD4833"/>
    <w:rsid w:val="00BD5211"/>
    <w:rsid w:val="00BD6260"/>
    <w:rsid w:val="00BD78E8"/>
    <w:rsid w:val="00BD7C79"/>
    <w:rsid w:val="00BD7CA0"/>
    <w:rsid w:val="00BE06E0"/>
    <w:rsid w:val="00BE106A"/>
    <w:rsid w:val="00BE18AD"/>
    <w:rsid w:val="00BE1CBE"/>
    <w:rsid w:val="00BE2335"/>
    <w:rsid w:val="00BE2B03"/>
    <w:rsid w:val="00BE3FC5"/>
    <w:rsid w:val="00BE49DA"/>
    <w:rsid w:val="00BE4AB9"/>
    <w:rsid w:val="00BE5B10"/>
    <w:rsid w:val="00BE5D98"/>
    <w:rsid w:val="00BE6137"/>
    <w:rsid w:val="00BE6D3F"/>
    <w:rsid w:val="00BE6F73"/>
    <w:rsid w:val="00BE7555"/>
    <w:rsid w:val="00BE7AF0"/>
    <w:rsid w:val="00BE7FCE"/>
    <w:rsid w:val="00BF06EB"/>
    <w:rsid w:val="00BF08FD"/>
    <w:rsid w:val="00BF0F8C"/>
    <w:rsid w:val="00BF1214"/>
    <w:rsid w:val="00BF1302"/>
    <w:rsid w:val="00BF1607"/>
    <w:rsid w:val="00BF2F40"/>
    <w:rsid w:val="00BF37F3"/>
    <w:rsid w:val="00BF3A61"/>
    <w:rsid w:val="00BF3F9C"/>
    <w:rsid w:val="00BF5965"/>
    <w:rsid w:val="00BF5B97"/>
    <w:rsid w:val="00BF7A66"/>
    <w:rsid w:val="00BF7BFA"/>
    <w:rsid w:val="00BF7CB2"/>
    <w:rsid w:val="00BF7F76"/>
    <w:rsid w:val="00C006C6"/>
    <w:rsid w:val="00C0078C"/>
    <w:rsid w:val="00C00AF7"/>
    <w:rsid w:val="00C01865"/>
    <w:rsid w:val="00C024B9"/>
    <w:rsid w:val="00C027A2"/>
    <w:rsid w:val="00C0288F"/>
    <w:rsid w:val="00C031C4"/>
    <w:rsid w:val="00C0342E"/>
    <w:rsid w:val="00C0355E"/>
    <w:rsid w:val="00C03631"/>
    <w:rsid w:val="00C04E1A"/>
    <w:rsid w:val="00C054DE"/>
    <w:rsid w:val="00C057A8"/>
    <w:rsid w:val="00C05D41"/>
    <w:rsid w:val="00C06244"/>
    <w:rsid w:val="00C06E8E"/>
    <w:rsid w:val="00C074F5"/>
    <w:rsid w:val="00C07A39"/>
    <w:rsid w:val="00C1064F"/>
    <w:rsid w:val="00C109A5"/>
    <w:rsid w:val="00C10E7D"/>
    <w:rsid w:val="00C115D9"/>
    <w:rsid w:val="00C11A36"/>
    <w:rsid w:val="00C11EA9"/>
    <w:rsid w:val="00C1224A"/>
    <w:rsid w:val="00C1227B"/>
    <w:rsid w:val="00C13960"/>
    <w:rsid w:val="00C13EC9"/>
    <w:rsid w:val="00C142A2"/>
    <w:rsid w:val="00C147AF"/>
    <w:rsid w:val="00C1487B"/>
    <w:rsid w:val="00C14A0D"/>
    <w:rsid w:val="00C14B2E"/>
    <w:rsid w:val="00C14CE8"/>
    <w:rsid w:val="00C14DDF"/>
    <w:rsid w:val="00C155DB"/>
    <w:rsid w:val="00C16478"/>
    <w:rsid w:val="00C164F6"/>
    <w:rsid w:val="00C165DE"/>
    <w:rsid w:val="00C16B01"/>
    <w:rsid w:val="00C16B63"/>
    <w:rsid w:val="00C16B9E"/>
    <w:rsid w:val="00C1741E"/>
    <w:rsid w:val="00C20093"/>
    <w:rsid w:val="00C20747"/>
    <w:rsid w:val="00C2092C"/>
    <w:rsid w:val="00C2121E"/>
    <w:rsid w:val="00C214A3"/>
    <w:rsid w:val="00C214B0"/>
    <w:rsid w:val="00C223EF"/>
    <w:rsid w:val="00C229FA"/>
    <w:rsid w:val="00C2363B"/>
    <w:rsid w:val="00C237A3"/>
    <w:rsid w:val="00C23A86"/>
    <w:rsid w:val="00C23ADA"/>
    <w:rsid w:val="00C24605"/>
    <w:rsid w:val="00C24720"/>
    <w:rsid w:val="00C24F0B"/>
    <w:rsid w:val="00C25142"/>
    <w:rsid w:val="00C2582E"/>
    <w:rsid w:val="00C2584C"/>
    <w:rsid w:val="00C259F4"/>
    <w:rsid w:val="00C25C51"/>
    <w:rsid w:val="00C25FC2"/>
    <w:rsid w:val="00C26318"/>
    <w:rsid w:val="00C264A0"/>
    <w:rsid w:val="00C26CC9"/>
    <w:rsid w:val="00C27A22"/>
    <w:rsid w:val="00C27BA6"/>
    <w:rsid w:val="00C27FE2"/>
    <w:rsid w:val="00C30058"/>
    <w:rsid w:val="00C30362"/>
    <w:rsid w:val="00C31061"/>
    <w:rsid w:val="00C3195B"/>
    <w:rsid w:val="00C3220F"/>
    <w:rsid w:val="00C32A16"/>
    <w:rsid w:val="00C32C4F"/>
    <w:rsid w:val="00C34363"/>
    <w:rsid w:val="00C345ED"/>
    <w:rsid w:val="00C34B4B"/>
    <w:rsid w:val="00C35721"/>
    <w:rsid w:val="00C366E0"/>
    <w:rsid w:val="00C36B55"/>
    <w:rsid w:val="00C36DD9"/>
    <w:rsid w:val="00C36E55"/>
    <w:rsid w:val="00C37BC7"/>
    <w:rsid w:val="00C37FF6"/>
    <w:rsid w:val="00C40AB0"/>
    <w:rsid w:val="00C4132E"/>
    <w:rsid w:val="00C4198D"/>
    <w:rsid w:val="00C41C6D"/>
    <w:rsid w:val="00C427E1"/>
    <w:rsid w:val="00C4290A"/>
    <w:rsid w:val="00C42DA5"/>
    <w:rsid w:val="00C431BC"/>
    <w:rsid w:val="00C436A7"/>
    <w:rsid w:val="00C43B02"/>
    <w:rsid w:val="00C43DFA"/>
    <w:rsid w:val="00C44115"/>
    <w:rsid w:val="00C444EB"/>
    <w:rsid w:val="00C44664"/>
    <w:rsid w:val="00C44C10"/>
    <w:rsid w:val="00C454B4"/>
    <w:rsid w:val="00C45829"/>
    <w:rsid w:val="00C45B34"/>
    <w:rsid w:val="00C4629D"/>
    <w:rsid w:val="00C46EE4"/>
    <w:rsid w:val="00C4711A"/>
    <w:rsid w:val="00C47606"/>
    <w:rsid w:val="00C50680"/>
    <w:rsid w:val="00C507CE"/>
    <w:rsid w:val="00C508A5"/>
    <w:rsid w:val="00C51283"/>
    <w:rsid w:val="00C512D2"/>
    <w:rsid w:val="00C51AF6"/>
    <w:rsid w:val="00C51E92"/>
    <w:rsid w:val="00C52747"/>
    <w:rsid w:val="00C52966"/>
    <w:rsid w:val="00C52EF2"/>
    <w:rsid w:val="00C53145"/>
    <w:rsid w:val="00C53A31"/>
    <w:rsid w:val="00C53AC4"/>
    <w:rsid w:val="00C53B45"/>
    <w:rsid w:val="00C54A2D"/>
    <w:rsid w:val="00C54A31"/>
    <w:rsid w:val="00C54D50"/>
    <w:rsid w:val="00C5541A"/>
    <w:rsid w:val="00C56822"/>
    <w:rsid w:val="00C56AB6"/>
    <w:rsid w:val="00C56F1F"/>
    <w:rsid w:val="00C56F53"/>
    <w:rsid w:val="00C57786"/>
    <w:rsid w:val="00C57A91"/>
    <w:rsid w:val="00C57BA9"/>
    <w:rsid w:val="00C57CAA"/>
    <w:rsid w:val="00C57FCF"/>
    <w:rsid w:val="00C600B6"/>
    <w:rsid w:val="00C60352"/>
    <w:rsid w:val="00C61509"/>
    <w:rsid w:val="00C6191A"/>
    <w:rsid w:val="00C6264F"/>
    <w:rsid w:val="00C627E4"/>
    <w:rsid w:val="00C62AD8"/>
    <w:rsid w:val="00C636A3"/>
    <w:rsid w:val="00C63904"/>
    <w:rsid w:val="00C6392B"/>
    <w:rsid w:val="00C63BB6"/>
    <w:rsid w:val="00C63C33"/>
    <w:rsid w:val="00C63FCE"/>
    <w:rsid w:val="00C64219"/>
    <w:rsid w:val="00C64AD3"/>
    <w:rsid w:val="00C64CB7"/>
    <w:rsid w:val="00C65144"/>
    <w:rsid w:val="00C654BB"/>
    <w:rsid w:val="00C6568B"/>
    <w:rsid w:val="00C65A56"/>
    <w:rsid w:val="00C6602E"/>
    <w:rsid w:val="00C66E77"/>
    <w:rsid w:val="00C672A2"/>
    <w:rsid w:val="00C6737C"/>
    <w:rsid w:val="00C67D19"/>
    <w:rsid w:val="00C67F3F"/>
    <w:rsid w:val="00C70611"/>
    <w:rsid w:val="00C70917"/>
    <w:rsid w:val="00C70B87"/>
    <w:rsid w:val="00C70F5A"/>
    <w:rsid w:val="00C7314D"/>
    <w:rsid w:val="00C73FD5"/>
    <w:rsid w:val="00C743B2"/>
    <w:rsid w:val="00C7442B"/>
    <w:rsid w:val="00C74D78"/>
    <w:rsid w:val="00C75810"/>
    <w:rsid w:val="00C75A16"/>
    <w:rsid w:val="00C75EB9"/>
    <w:rsid w:val="00C76369"/>
    <w:rsid w:val="00C76B92"/>
    <w:rsid w:val="00C77218"/>
    <w:rsid w:val="00C77A13"/>
    <w:rsid w:val="00C77FC0"/>
    <w:rsid w:val="00C808F5"/>
    <w:rsid w:val="00C80B0C"/>
    <w:rsid w:val="00C81407"/>
    <w:rsid w:val="00C81D81"/>
    <w:rsid w:val="00C824DE"/>
    <w:rsid w:val="00C82F8C"/>
    <w:rsid w:val="00C8300F"/>
    <w:rsid w:val="00C83B8B"/>
    <w:rsid w:val="00C840E5"/>
    <w:rsid w:val="00C84476"/>
    <w:rsid w:val="00C847F6"/>
    <w:rsid w:val="00C84AD5"/>
    <w:rsid w:val="00C850C9"/>
    <w:rsid w:val="00C85C8D"/>
    <w:rsid w:val="00C869BE"/>
    <w:rsid w:val="00C86DE8"/>
    <w:rsid w:val="00C86E00"/>
    <w:rsid w:val="00C90500"/>
    <w:rsid w:val="00C90729"/>
    <w:rsid w:val="00C91080"/>
    <w:rsid w:val="00C915BD"/>
    <w:rsid w:val="00C91B33"/>
    <w:rsid w:val="00C91CF7"/>
    <w:rsid w:val="00C92088"/>
    <w:rsid w:val="00C92196"/>
    <w:rsid w:val="00C923EE"/>
    <w:rsid w:val="00C927D3"/>
    <w:rsid w:val="00C93200"/>
    <w:rsid w:val="00C93DC2"/>
    <w:rsid w:val="00C9472A"/>
    <w:rsid w:val="00C94CE1"/>
    <w:rsid w:val="00C94E43"/>
    <w:rsid w:val="00C94F50"/>
    <w:rsid w:val="00C9523C"/>
    <w:rsid w:val="00C95554"/>
    <w:rsid w:val="00C956A5"/>
    <w:rsid w:val="00C958A2"/>
    <w:rsid w:val="00C95DC7"/>
    <w:rsid w:val="00C95EEC"/>
    <w:rsid w:val="00C964BE"/>
    <w:rsid w:val="00C96B7A"/>
    <w:rsid w:val="00C9787C"/>
    <w:rsid w:val="00C978F2"/>
    <w:rsid w:val="00C97E07"/>
    <w:rsid w:val="00CA06E5"/>
    <w:rsid w:val="00CA0BBF"/>
    <w:rsid w:val="00CA1023"/>
    <w:rsid w:val="00CA131B"/>
    <w:rsid w:val="00CA1900"/>
    <w:rsid w:val="00CA1ACC"/>
    <w:rsid w:val="00CA2058"/>
    <w:rsid w:val="00CA21FC"/>
    <w:rsid w:val="00CA31ED"/>
    <w:rsid w:val="00CA3257"/>
    <w:rsid w:val="00CA3702"/>
    <w:rsid w:val="00CA4699"/>
    <w:rsid w:val="00CA5E45"/>
    <w:rsid w:val="00CA6A50"/>
    <w:rsid w:val="00CA74C1"/>
    <w:rsid w:val="00CB02B8"/>
    <w:rsid w:val="00CB03FC"/>
    <w:rsid w:val="00CB0485"/>
    <w:rsid w:val="00CB07D4"/>
    <w:rsid w:val="00CB0AB4"/>
    <w:rsid w:val="00CB0B24"/>
    <w:rsid w:val="00CB1DF0"/>
    <w:rsid w:val="00CB217E"/>
    <w:rsid w:val="00CB2A71"/>
    <w:rsid w:val="00CB2DB4"/>
    <w:rsid w:val="00CB36F2"/>
    <w:rsid w:val="00CB4336"/>
    <w:rsid w:val="00CB4580"/>
    <w:rsid w:val="00CB56A1"/>
    <w:rsid w:val="00CB5A18"/>
    <w:rsid w:val="00CB60CD"/>
    <w:rsid w:val="00CB60FE"/>
    <w:rsid w:val="00CB6B08"/>
    <w:rsid w:val="00CB6B59"/>
    <w:rsid w:val="00CB71CE"/>
    <w:rsid w:val="00CB77C0"/>
    <w:rsid w:val="00CB7EAD"/>
    <w:rsid w:val="00CB7F51"/>
    <w:rsid w:val="00CC0453"/>
    <w:rsid w:val="00CC1453"/>
    <w:rsid w:val="00CC1B9A"/>
    <w:rsid w:val="00CC1D87"/>
    <w:rsid w:val="00CC2609"/>
    <w:rsid w:val="00CC263F"/>
    <w:rsid w:val="00CC2BD8"/>
    <w:rsid w:val="00CC332B"/>
    <w:rsid w:val="00CC383C"/>
    <w:rsid w:val="00CC4278"/>
    <w:rsid w:val="00CC4692"/>
    <w:rsid w:val="00CC5888"/>
    <w:rsid w:val="00CC5A77"/>
    <w:rsid w:val="00CC6717"/>
    <w:rsid w:val="00CC6AC1"/>
    <w:rsid w:val="00CC6EC3"/>
    <w:rsid w:val="00CD01AE"/>
    <w:rsid w:val="00CD0A2C"/>
    <w:rsid w:val="00CD1185"/>
    <w:rsid w:val="00CD1B5E"/>
    <w:rsid w:val="00CD23C6"/>
    <w:rsid w:val="00CD24B0"/>
    <w:rsid w:val="00CD2BF9"/>
    <w:rsid w:val="00CD3016"/>
    <w:rsid w:val="00CD3115"/>
    <w:rsid w:val="00CD3E26"/>
    <w:rsid w:val="00CD4115"/>
    <w:rsid w:val="00CD4123"/>
    <w:rsid w:val="00CD45D6"/>
    <w:rsid w:val="00CD496C"/>
    <w:rsid w:val="00CD4DAC"/>
    <w:rsid w:val="00CD60C5"/>
    <w:rsid w:val="00CD682A"/>
    <w:rsid w:val="00CD6C68"/>
    <w:rsid w:val="00CD6E67"/>
    <w:rsid w:val="00CD7049"/>
    <w:rsid w:val="00CD78DB"/>
    <w:rsid w:val="00CD7BEF"/>
    <w:rsid w:val="00CE0BDA"/>
    <w:rsid w:val="00CE0DE1"/>
    <w:rsid w:val="00CE143B"/>
    <w:rsid w:val="00CE1702"/>
    <w:rsid w:val="00CE1949"/>
    <w:rsid w:val="00CE1AA1"/>
    <w:rsid w:val="00CE2427"/>
    <w:rsid w:val="00CE2DFD"/>
    <w:rsid w:val="00CE3901"/>
    <w:rsid w:val="00CE4033"/>
    <w:rsid w:val="00CE4B00"/>
    <w:rsid w:val="00CE5DBB"/>
    <w:rsid w:val="00CE5EC4"/>
    <w:rsid w:val="00CE608C"/>
    <w:rsid w:val="00CE64E0"/>
    <w:rsid w:val="00CE6585"/>
    <w:rsid w:val="00CE6622"/>
    <w:rsid w:val="00CE66CF"/>
    <w:rsid w:val="00CE6B0D"/>
    <w:rsid w:val="00CE6E29"/>
    <w:rsid w:val="00CE710F"/>
    <w:rsid w:val="00CE7122"/>
    <w:rsid w:val="00CE73CE"/>
    <w:rsid w:val="00CE7547"/>
    <w:rsid w:val="00CE7855"/>
    <w:rsid w:val="00CE7DA1"/>
    <w:rsid w:val="00CF0666"/>
    <w:rsid w:val="00CF0668"/>
    <w:rsid w:val="00CF0917"/>
    <w:rsid w:val="00CF0B6F"/>
    <w:rsid w:val="00CF0BBD"/>
    <w:rsid w:val="00CF167F"/>
    <w:rsid w:val="00CF191F"/>
    <w:rsid w:val="00CF1DD7"/>
    <w:rsid w:val="00CF2C68"/>
    <w:rsid w:val="00CF31B0"/>
    <w:rsid w:val="00CF35ED"/>
    <w:rsid w:val="00CF4FF0"/>
    <w:rsid w:val="00CF4FF6"/>
    <w:rsid w:val="00CF56A1"/>
    <w:rsid w:val="00CF5958"/>
    <w:rsid w:val="00CF5FBD"/>
    <w:rsid w:val="00CF6319"/>
    <w:rsid w:val="00CF679C"/>
    <w:rsid w:val="00CF67C5"/>
    <w:rsid w:val="00CF6A20"/>
    <w:rsid w:val="00CF7440"/>
    <w:rsid w:val="00CF75DA"/>
    <w:rsid w:val="00CF78CD"/>
    <w:rsid w:val="00CF7B30"/>
    <w:rsid w:val="00CF7CC4"/>
    <w:rsid w:val="00CF7D68"/>
    <w:rsid w:val="00D007F2"/>
    <w:rsid w:val="00D01196"/>
    <w:rsid w:val="00D01F2E"/>
    <w:rsid w:val="00D0227C"/>
    <w:rsid w:val="00D026A1"/>
    <w:rsid w:val="00D02806"/>
    <w:rsid w:val="00D02CA9"/>
    <w:rsid w:val="00D02E8B"/>
    <w:rsid w:val="00D03482"/>
    <w:rsid w:val="00D03507"/>
    <w:rsid w:val="00D0386E"/>
    <w:rsid w:val="00D03A03"/>
    <w:rsid w:val="00D04255"/>
    <w:rsid w:val="00D0480A"/>
    <w:rsid w:val="00D04D15"/>
    <w:rsid w:val="00D05241"/>
    <w:rsid w:val="00D05634"/>
    <w:rsid w:val="00D05BD3"/>
    <w:rsid w:val="00D0640E"/>
    <w:rsid w:val="00D0786E"/>
    <w:rsid w:val="00D101E2"/>
    <w:rsid w:val="00D10C55"/>
    <w:rsid w:val="00D117D9"/>
    <w:rsid w:val="00D11AE9"/>
    <w:rsid w:val="00D11B57"/>
    <w:rsid w:val="00D11F40"/>
    <w:rsid w:val="00D12A4F"/>
    <w:rsid w:val="00D1366F"/>
    <w:rsid w:val="00D13807"/>
    <w:rsid w:val="00D14770"/>
    <w:rsid w:val="00D14B07"/>
    <w:rsid w:val="00D15B13"/>
    <w:rsid w:val="00D15CDF"/>
    <w:rsid w:val="00D16339"/>
    <w:rsid w:val="00D163C4"/>
    <w:rsid w:val="00D17955"/>
    <w:rsid w:val="00D203B0"/>
    <w:rsid w:val="00D20AEA"/>
    <w:rsid w:val="00D21A65"/>
    <w:rsid w:val="00D22330"/>
    <w:rsid w:val="00D2287F"/>
    <w:rsid w:val="00D23A74"/>
    <w:rsid w:val="00D24392"/>
    <w:rsid w:val="00D25668"/>
    <w:rsid w:val="00D25909"/>
    <w:rsid w:val="00D25918"/>
    <w:rsid w:val="00D25AE4"/>
    <w:rsid w:val="00D261EA"/>
    <w:rsid w:val="00D262AD"/>
    <w:rsid w:val="00D269E8"/>
    <w:rsid w:val="00D26EC9"/>
    <w:rsid w:val="00D27646"/>
    <w:rsid w:val="00D278B0"/>
    <w:rsid w:val="00D2798A"/>
    <w:rsid w:val="00D3027C"/>
    <w:rsid w:val="00D305F0"/>
    <w:rsid w:val="00D3109D"/>
    <w:rsid w:val="00D313CA"/>
    <w:rsid w:val="00D319CD"/>
    <w:rsid w:val="00D31E38"/>
    <w:rsid w:val="00D32BFA"/>
    <w:rsid w:val="00D3308E"/>
    <w:rsid w:val="00D33791"/>
    <w:rsid w:val="00D34FA4"/>
    <w:rsid w:val="00D34FE5"/>
    <w:rsid w:val="00D35623"/>
    <w:rsid w:val="00D35A78"/>
    <w:rsid w:val="00D35BCB"/>
    <w:rsid w:val="00D36785"/>
    <w:rsid w:val="00D378A3"/>
    <w:rsid w:val="00D404D2"/>
    <w:rsid w:val="00D40EB3"/>
    <w:rsid w:val="00D41758"/>
    <w:rsid w:val="00D41B45"/>
    <w:rsid w:val="00D41EF7"/>
    <w:rsid w:val="00D42503"/>
    <w:rsid w:val="00D42617"/>
    <w:rsid w:val="00D42F9B"/>
    <w:rsid w:val="00D43ED8"/>
    <w:rsid w:val="00D44888"/>
    <w:rsid w:val="00D44D9D"/>
    <w:rsid w:val="00D4542C"/>
    <w:rsid w:val="00D46278"/>
    <w:rsid w:val="00D471D6"/>
    <w:rsid w:val="00D473B4"/>
    <w:rsid w:val="00D47F44"/>
    <w:rsid w:val="00D50472"/>
    <w:rsid w:val="00D5094F"/>
    <w:rsid w:val="00D50C03"/>
    <w:rsid w:val="00D5100A"/>
    <w:rsid w:val="00D5151B"/>
    <w:rsid w:val="00D5191F"/>
    <w:rsid w:val="00D51CEC"/>
    <w:rsid w:val="00D51EFE"/>
    <w:rsid w:val="00D53008"/>
    <w:rsid w:val="00D53111"/>
    <w:rsid w:val="00D531CA"/>
    <w:rsid w:val="00D54143"/>
    <w:rsid w:val="00D543D9"/>
    <w:rsid w:val="00D54632"/>
    <w:rsid w:val="00D555F3"/>
    <w:rsid w:val="00D55672"/>
    <w:rsid w:val="00D5639F"/>
    <w:rsid w:val="00D566D6"/>
    <w:rsid w:val="00D567A6"/>
    <w:rsid w:val="00D57A90"/>
    <w:rsid w:val="00D60013"/>
    <w:rsid w:val="00D6007A"/>
    <w:rsid w:val="00D60164"/>
    <w:rsid w:val="00D602C8"/>
    <w:rsid w:val="00D605E9"/>
    <w:rsid w:val="00D6090D"/>
    <w:rsid w:val="00D60E51"/>
    <w:rsid w:val="00D6100D"/>
    <w:rsid w:val="00D61512"/>
    <w:rsid w:val="00D619E4"/>
    <w:rsid w:val="00D61F82"/>
    <w:rsid w:val="00D62028"/>
    <w:rsid w:val="00D6242F"/>
    <w:rsid w:val="00D62564"/>
    <w:rsid w:val="00D62B64"/>
    <w:rsid w:val="00D62C60"/>
    <w:rsid w:val="00D630FB"/>
    <w:rsid w:val="00D63C10"/>
    <w:rsid w:val="00D63D5B"/>
    <w:rsid w:val="00D63F0B"/>
    <w:rsid w:val="00D6413B"/>
    <w:rsid w:val="00D651CF"/>
    <w:rsid w:val="00D654AF"/>
    <w:rsid w:val="00D65B30"/>
    <w:rsid w:val="00D66201"/>
    <w:rsid w:val="00D66991"/>
    <w:rsid w:val="00D66A74"/>
    <w:rsid w:val="00D66B7E"/>
    <w:rsid w:val="00D671C1"/>
    <w:rsid w:val="00D67469"/>
    <w:rsid w:val="00D7016D"/>
    <w:rsid w:val="00D70520"/>
    <w:rsid w:val="00D70CB5"/>
    <w:rsid w:val="00D70D9E"/>
    <w:rsid w:val="00D70F67"/>
    <w:rsid w:val="00D7120C"/>
    <w:rsid w:val="00D713BB"/>
    <w:rsid w:val="00D71701"/>
    <w:rsid w:val="00D71760"/>
    <w:rsid w:val="00D71783"/>
    <w:rsid w:val="00D727AA"/>
    <w:rsid w:val="00D72B61"/>
    <w:rsid w:val="00D73311"/>
    <w:rsid w:val="00D73EC0"/>
    <w:rsid w:val="00D73FD9"/>
    <w:rsid w:val="00D73FFA"/>
    <w:rsid w:val="00D74331"/>
    <w:rsid w:val="00D7443D"/>
    <w:rsid w:val="00D75445"/>
    <w:rsid w:val="00D757B2"/>
    <w:rsid w:val="00D75A27"/>
    <w:rsid w:val="00D75EB7"/>
    <w:rsid w:val="00D7656B"/>
    <w:rsid w:val="00D765C1"/>
    <w:rsid w:val="00D76F1F"/>
    <w:rsid w:val="00D771AF"/>
    <w:rsid w:val="00D77850"/>
    <w:rsid w:val="00D80AD8"/>
    <w:rsid w:val="00D80D73"/>
    <w:rsid w:val="00D80F42"/>
    <w:rsid w:val="00D81D24"/>
    <w:rsid w:val="00D82477"/>
    <w:rsid w:val="00D824E3"/>
    <w:rsid w:val="00D82E07"/>
    <w:rsid w:val="00D83863"/>
    <w:rsid w:val="00D83DA9"/>
    <w:rsid w:val="00D844D6"/>
    <w:rsid w:val="00D85193"/>
    <w:rsid w:val="00D85682"/>
    <w:rsid w:val="00D858F7"/>
    <w:rsid w:val="00D85978"/>
    <w:rsid w:val="00D860FD"/>
    <w:rsid w:val="00D86182"/>
    <w:rsid w:val="00D861C8"/>
    <w:rsid w:val="00D86346"/>
    <w:rsid w:val="00D86378"/>
    <w:rsid w:val="00D8681B"/>
    <w:rsid w:val="00D86829"/>
    <w:rsid w:val="00D86C0C"/>
    <w:rsid w:val="00D873C8"/>
    <w:rsid w:val="00D87A08"/>
    <w:rsid w:val="00D87A48"/>
    <w:rsid w:val="00D87C51"/>
    <w:rsid w:val="00D87E4D"/>
    <w:rsid w:val="00D9045D"/>
    <w:rsid w:val="00D90797"/>
    <w:rsid w:val="00D90BE8"/>
    <w:rsid w:val="00D915B1"/>
    <w:rsid w:val="00D91ECD"/>
    <w:rsid w:val="00D9292A"/>
    <w:rsid w:val="00D92B02"/>
    <w:rsid w:val="00D932A6"/>
    <w:rsid w:val="00D932AD"/>
    <w:rsid w:val="00D93333"/>
    <w:rsid w:val="00D947DF"/>
    <w:rsid w:val="00D951B1"/>
    <w:rsid w:val="00D95AE4"/>
    <w:rsid w:val="00D96001"/>
    <w:rsid w:val="00D96925"/>
    <w:rsid w:val="00D96CF3"/>
    <w:rsid w:val="00DA06D0"/>
    <w:rsid w:val="00DA0930"/>
    <w:rsid w:val="00DA1472"/>
    <w:rsid w:val="00DA1624"/>
    <w:rsid w:val="00DA16D2"/>
    <w:rsid w:val="00DA1B0A"/>
    <w:rsid w:val="00DA1EF3"/>
    <w:rsid w:val="00DA1F62"/>
    <w:rsid w:val="00DA20D2"/>
    <w:rsid w:val="00DA2631"/>
    <w:rsid w:val="00DA2C9A"/>
    <w:rsid w:val="00DA3484"/>
    <w:rsid w:val="00DA383D"/>
    <w:rsid w:val="00DA3A55"/>
    <w:rsid w:val="00DA4126"/>
    <w:rsid w:val="00DA440C"/>
    <w:rsid w:val="00DA494E"/>
    <w:rsid w:val="00DA5840"/>
    <w:rsid w:val="00DA5F0B"/>
    <w:rsid w:val="00DA625B"/>
    <w:rsid w:val="00DA62C5"/>
    <w:rsid w:val="00DA681D"/>
    <w:rsid w:val="00DA6BEE"/>
    <w:rsid w:val="00DA714C"/>
    <w:rsid w:val="00DA7291"/>
    <w:rsid w:val="00DA777A"/>
    <w:rsid w:val="00DA7BC6"/>
    <w:rsid w:val="00DB0B81"/>
    <w:rsid w:val="00DB0C1A"/>
    <w:rsid w:val="00DB0D12"/>
    <w:rsid w:val="00DB16F9"/>
    <w:rsid w:val="00DB1F69"/>
    <w:rsid w:val="00DB223F"/>
    <w:rsid w:val="00DB2F44"/>
    <w:rsid w:val="00DB3213"/>
    <w:rsid w:val="00DB3435"/>
    <w:rsid w:val="00DB368D"/>
    <w:rsid w:val="00DB3AAD"/>
    <w:rsid w:val="00DB42B8"/>
    <w:rsid w:val="00DB4B5E"/>
    <w:rsid w:val="00DB4EC7"/>
    <w:rsid w:val="00DB5362"/>
    <w:rsid w:val="00DB55EE"/>
    <w:rsid w:val="00DB6F65"/>
    <w:rsid w:val="00DB75B0"/>
    <w:rsid w:val="00DB7D4C"/>
    <w:rsid w:val="00DC02B9"/>
    <w:rsid w:val="00DC04EB"/>
    <w:rsid w:val="00DC07A0"/>
    <w:rsid w:val="00DC0A27"/>
    <w:rsid w:val="00DC0B2C"/>
    <w:rsid w:val="00DC18A3"/>
    <w:rsid w:val="00DC1F59"/>
    <w:rsid w:val="00DC23A0"/>
    <w:rsid w:val="00DC2DC6"/>
    <w:rsid w:val="00DC2E16"/>
    <w:rsid w:val="00DC31C5"/>
    <w:rsid w:val="00DC323F"/>
    <w:rsid w:val="00DC3314"/>
    <w:rsid w:val="00DC3AE1"/>
    <w:rsid w:val="00DC3D80"/>
    <w:rsid w:val="00DC3F51"/>
    <w:rsid w:val="00DC4051"/>
    <w:rsid w:val="00DC43B8"/>
    <w:rsid w:val="00DC43C1"/>
    <w:rsid w:val="00DC5367"/>
    <w:rsid w:val="00DC543C"/>
    <w:rsid w:val="00DC5828"/>
    <w:rsid w:val="00DC5D87"/>
    <w:rsid w:val="00DC6105"/>
    <w:rsid w:val="00DC6346"/>
    <w:rsid w:val="00DC6406"/>
    <w:rsid w:val="00DC673A"/>
    <w:rsid w:val="00DC688F"/>
    <w:rsid w:val="00DC6D00"/>
    <w:rsid w:val="00DC746C"/>
    <w:rsid w:val="00DC7A59"/>
    <w:rsid w:val="00DD0038"/>
    <w:rsid w:val="00DD059F"/>
    <w:rsid w:val="00DD0B67"/>
    <w:rsid w:val="00DD0C32"/>
    <w:rsid w:val="00DD1E36"/>
    <w:rsid w:val="00DD23AD"/>
    <w:rsid w:val="00DD2660"/>
    <w:rsid w:val="00DD2773"/>
    <w:rsid w:val="00DD282B"/>
    <w:rsid w:val="00DD29F7"/>
    <w:rsid w:val="00DD3110"/>
    <w:rsid w:val="00DD345C"/>
    <w:rsid w:val="00DD3B54"/>
    <w:rsid w:val="00DD4229"/>
    <w:rsid w:val="00DD4237"/>
    <w:rsid w:val="00DD4293"/>
    <w:rsid w:val="00DD4A3F"/>
    <w:rsid w:val="00DD4A69"/>
    <w:rsid w:val="00DD5AC6"/>
    <w:rsid w:val="00DD5B1D"/>
    <w:rsid w:val="00DD5C7D"/>
    <w:rsid w:val="00DD674A"/>
    <w:rsid w:val="00DD6EF7"/>
    <w:rsid w:val="00DD70A8"/>
    <w:rsid w:val="00DD746F"/>
    <w:rsid w:val="00DD765F"/>
    <w:rsid w:val="00DD7808"/>
    <w:rsid w:val="00DD7EAE"/>
    <w:rsid w:val="00DD7EFE"/>
    <w:rsid w:val="00DE064F"/>
    <w:rsid w:val="00DE0727"/>
    <w:rsid w:val="00DE0810"/>
    <w:rsid w:val="00DE09CB"/>
    <w:rsid w:val="00DE143F"/>
    <w:rsid w:val="00DE1A07"/>
    <w:rsid w:val="00DE1B97"/>
    <w:rsid w:val="00DE1D5C"/>
    <w:rsid w:val="00DE3A85"/>
    <w:rsid w:val="00DE4017"/>
    <w:rsid w:val="00DE49CD"/>
    <w:rsid w:val="00DE51BE"/>
    <w:rsid w:val="00DE5418"/>
    <w:rsid w:val="00DE5525"/>
    <w:rsid w:val="00DE5E66"/>
    <w:rsid w:val="00DE5FC5"/>
    <w:rsid w:val="00DE5FCE"/>
    <w:rsid w:val="00DE616D"/>
    <w:rsid w:val="00DE6687"/>
    <w:rsid w:val="00DE672F"/>
    <w:rsid w:val="00DE6864"/>
    <w:rsid w:val="00DE6A4A"/>
    <w:rsid w:val="00DE6FCE"/>
    <w:rsid w:val="00DE74F2"/>
    <w:rsid w:val="00DE768A"/>
    <w:rsid w:val="00DE7CD5"/>
    <w:rsid w:val="00DE7CF0"/>
    <w:rsid w:val="00DF0046"/>
    <w:rsid w:val="00DF043A"/>
    <w:rsid w:val="00DF0809"/>
    <w:rsid w:val="00DF089D"/>
    <w:rsid w:val="00DF12B6"/>
    <w:rsid w:val="00DF19B9"/>
    <w:rsid w:val="00DF1F56"/>
    <w:rsid w:val="00DF25C7"/>
    <w:rsid w:val="00DF2FA3"/>
    <w:rsid w:val="00DF3159"/>
    <w:rsid w:val="00DF3287"/>
    <w:rsid w:val="00DF3F5A"/>
    <w:rsid w:val="00DF4208"/>
    <w:rsid w:val="00DF4437"/>
    <w:rsid w:val="00DF6101"/>
    <w:rsid w:val="00DF64E1"/>
    <w:rsid w:val="00DF7B67"/>
    <w:rsid w:val="00DF7C88"/>
    <w:rsid w:val="00E0066E"/>
    <w:rsid w:val="00E00A4D"/>
    <w:rsid w:val="00E015AC"/>
    <w:rsid w:val="00E015CD"/>
    <w:rsid w:val="00E02C18"/>
    <w:rsid w:val="00E02F19"/>
    <w:rsid w:val="00E02FB9"/>
    <w:rsid w:val="00E0312E"/>
    <w:rsid w:val="00E033A6"/>
    <w:rsid w:val="00E0381F"/>
    <w:rsid w:val="00E039EC"/>
    <w:rsid w:val="00E03AF7"/>
    <w:rsid w:val="00E03BD8"/>
    <w:rsid w:val="00E03CDC"/>
    <w:rsid w:val="00E04569"/>
    <w:rsid w:val="00E0483F"/>
    <w:rsid w:val="00E04890"/>
    <w:rsid w:val="00E04934"/>
    <w:rsid w:val="00E04F18"/>
    <w:rsid w:val="00E05802"/>
    <w:rsid w:val="00E05C44"/>
    <w:rsid w:val="00E05D7C"/>
    <w:rsid w:val="00E06004"/>
    <w:rsid w:val="00E064BB"/>
    <w:rsid w:val="00E067D1"/>
    <w:rsid w:val="00E06BC2"/>
    <w:rsid w:val="00E06C50"/>
    <w:rsid w:val="00E06E56"/>
    <w:rsid w:val="00E07840"/>
    <w:rsid w:val="00E07D17"/>
    <w:rsid w:val="00E10006"/>
    <w:rsid w:val="00E10BF2"/>
    <w:rsid w:val="00E10D8A"/>
    <w:rsid w:val="00E10FC8"/>
    <w:rsid w:val="00E11107"/>
    <w:rsid w:val="00E115A3"/>
    <w:rsid w:val="00E11B52"/>
    <w:rsid w:val="00E11B79"/>
    <w:rsid w:val="00E11E30"/>
    <w:rsid w:val="00E12481"/>
    <w:rsid w:val="00E126DD"/>
    <w:rsid w:val="00E12A77"/>
    <w:rsid w:val="00E13367"/>
    <w:rsid w:val="00E138B9"/>
    <w:rsid w:val="00E1395B"/>
    <w:rsid w:val="00E13CCC"/>
    <w:rsid w:val="00E140B1"/>
    <w:rsid w:val="00E14872"/>
    <w:rsid w:val="00E14896"/>
    <w:rsid w:val="00E168B1"/>
    <w:rsid w:val="00E168D6"/>
    <w:rsid w:val="00E1773D"/>
    <w:rsid w:val="00E17836"/>
    <w:rsid w:val="00E17B38"/>
    <w:rsid w:val="00E2061C"/>
    <w:rsid w:val="00E20831"/>
    <w:rsid w:val="00E20CAA"/>
    <w:rsid w:val="00E210B5"/>
    <w:rsid w:val="00E2242A"/>
    <w:rsid w:val="00E22488"/>
    <w:rsid w:val="00E2274D"/>
    <w:rsid w:val="00E227E2"/>
    <w:rsid w:val="00E23164"/>
    <w:rsid w:val="00E235E5"/>
    <w:rsid w:val="00E23911"/>
    <w:rsid w:val="00E24E0B"/>
    <w:rsid w:val="00E2501C"/>
    <w:rsid w:val="00E256D9"/>
    <w:rsid w:val="00E2579A"/>
    <w:rsid w:val="00E25A20"/>
    <w:rsid w:val="00E260B3"/>
    <w:rsid w:val="00E2683A"/>
    <w:rsid w:val="00E268FE"/>
    <w:rsid w:val="00E276ED"/>
    <w:rsid w:val="00E27700"/>
    <w:rsid w:val="00E277C1"/>
    <w:rsid w:val="00E27B16"/>
    <w:rsid w:val="00E27E76"/>
    <w:rsid w:val="00E301D6"/>
    <w:rsid w:val="00E306DE"/>
    <w:rsid w:val="00E30A34"/>
    <w:rsid w:val="00E30CED"/>
    <w:rsid w:val="00E31518"/>
    <w:rsid w:val="00E3251E"/>
    <w:rsid w:val="00E325A9"/>
    <w:rsid w:val="00E33030"/>
    <w:rsid w:val="00E330BB"/>
    <w:rsid w:val="00E3340C"/>
    <w:rsid w:val="00E336E6"/>
    <w:rsid w:val="00E33DE9"/>
    <w:rsid w:val="00E33DFE"/>
    <w:rsid w:val="00E34277"/>
    <w:rsid w:val="00E3505C"/>
    <w:rsid w:val="00E35630"/>
    <w:rsid w:val="00E35D16"/>
    <w:rsid w:val="00E3668F"/>
    <w:rsid w:val="00E36C59"/>
    <w:rsid w:val="00E3730D"/>
    <w:rsid w:val="00E37345"/>
    <w:rsid w:val="00E37E03"/>
    <w:rsid w:val="00E37F30"/>
    <w:rsid w:val="00E37FB3"/>
    <w:rsid w:val="00E37FBB"/>
    <w:rsid w:val="00E401FF"/>
    <w:rsid w:val="00E40648"/>
    <w:rsid w:val="00E40961"/>
    <w:rsid w:val="00E40C24"/>
    <w:rsid w:val="00E40CDD"/>
    <w:rsid w:val="00E411D4"/>
    <w:rsid w:val="00E4173B"/>
    <w:rsid w:val="00E42372"/>
    <w:rsid w:val="00E431BB"/>
    <w:rsid w:val="00E43788"/>
    <w:rsid w:val="00E440AD"/>
    <w:rsid w:val="00E4420D"/>
    <w:rsid w:val="00E4435E"/>
    <w:rsid w:val="00E44805"/>
    <w:rsid w:val="00E44FE1"/>
    <w:rsid w:val="00E4533D"/>
    <w:rsid w:val="00E45603"/>
    <w:rsid w:val="00E46153"/>
    <w:rsid w:val="00E46B9A"/>
    <w:rsid w:val="00E46BD7"/>
    <w:rsid w:val="00E46E51"/>
    <w:rsid w:val="00E47213"/>
    <w:rsid w:val="00E474BD"/>
    <w:rsid w:val="00E4786E"/>
    <w:rsid w:val="00E47A9E"/>
    <w:rsid w:val="00E50929"/>
    <w:rsid w:val="00E50DA6"/>
    <w:rsid w:val="00E51193"/>
    <w:rsid w:val="00E511EC"/>
    <w:rsid w:val="00E520C5"/>
    <w:rsid w:val="00E52363"/>
    <w:rsid w:val="00E527C5"/>
    <w:rsid w:val="00E52BE2"/>
    <w:rsid w:val="00E52DD7"/>
    <w:rsid w:val="00E530DE"/>
    <w:rsid w:val="00E53106"/>
    <w:rsid w:val="00E532EE"/>
    <w:rsid w:val="00E5344A"/>
    <w:rsid w:val="00E53863"/>
    <w:rsid w:val="00E539AF"/>
    <w:rsid w:val="00E53A14"/>
    <w:rsid w:val="00E53BEA"/>
    <w:rsid w:val="00E53C6C"/>
    <w:rsid w:val="00E548D6"/>
    <w:rsid w:val="00E54BF9"/>
    <w:rsid w:val="00E54E5F"/>
    <w:rsid w:val="00E5504D"/>
    <w:rsid w:val="00E5544A"/>
    <w:rsid w:val="00E55458"/>
    <w:rsid w:val="00E557DF"/>
    <w:rsid w:val="00E5624C"/>
    <w:rsid w:val="00E5637A"/>
    <w:rsid w:val="00E577A5"/>
    <w:rsid w:val="00E57A7A"/>
    <w:rsid w:val="00E57D89"/>
    <w:rsid w:val="00E57EDC"/>
    <w:rsid w:val="00E60021"/>
    <w:rsid w:val="00E604CF"/>
    <w:rsid w:val="00E60789"/>
    <w:rsid w:val="00E60E8A"/>
    <w:rsid w:val="00E60EC5"/>
    <w:rsid w:val="00E61407"/>
    <w:rsid w:val="00E61477"/>
    <w:rsid w:val="00E6154E"/>
    <w:rsid w:val="00E62384"/>
    <w:rsid w:val="00E62411"/>
    <w:rsid w:val="00E627BB"/>
    <w:rsid w:val="00E62C77"/>
    <w:rsid w:val="00E6307F"/>
    <w:rsid w:val="00E63575"/>
    <w:rsid w:val="00E63BCA"/>
    <w:rsid w:val="00E63D49"/>
    <w:rsid w:val="00E64A8E"/>
    <w:rsid w:val="00E64E0D"/>
    <w:rsid w:val="00E653CC"/>
    <w:rsid w:val="00E65A27"/>
    <w:rsid w:val="00E66914"/>
    <w:rsid w:val="00E67FDA"/>
    <w:rsid w:val="00E708A1"/>
    <w:rsid w:val="00E71234"/>
    <w:rsid w:val="00E71694"/>
    <w:rsid w:val="00E71740"/>
    <w:rsid w:val="00E71973"/>
    <w:rsid w:val="00E723A2"/>
    <w:rsid w:val="00E726D8"/>
    <w:rsid w:val="00E726DD"/>
    <w:rsid w:val="00E72DA7"/>
    <w:rsid w:val="00E7324C"/>
    <w:rsid w:val="00E733E7"/>
    <w:rsid w:val="00E7453D"/>
    <w:rsid w:val="00E746BD"/>
    <w:rsid w:val="00E74F68"/>
    <w:rsid w:val="00E75A47"/>
    <w:rsid w:val="00E76558"/>
    <w:rsid w:val="00E76632"/>
    <w:rsid w:val="00E76748"/>
    <w:rsid w:val="00E76B95"/>
    <w:rsid w:val="00E770A1"/>
    <w:rsid w:val="00E7776A"/>
    <w:rsid w:val="00E77C6A"/>
    <w:rsid w:val="00E77CB2"/>
    <w:rsid w:val="00E77D35"/>
    <w:rsid w:val="00E80281"/>
    <w:rsid w:val="00E80443"/>
    <w:rsid w:val="00E805B0"/>
    <w:rsid w:val="00E80B86"/>
    <w:rsid w:val="00E80D5B"/>
    <w:rsid w:val="00E815F8"/>
    <w:rsid w:val="00E816E0"/>
    <w:rsid w:val="00E81D08"/>
    <w:rsid w:val="00E81D58"/>
    <w:rsid w:val="00E81EDE"/>
    <w:rsid w:val="00E81F66"/>
    <w:rsid w:val="00E82869"/>
    <w:rsid w:val="00E82C61"/>
    <w:rsid w:val="00E82E83"/>
    <w:rsid w:val="00E831FA"/>
    <w:rsid w:val="00E83350"/>
    <w:rsid w:val="00E83587"/>
    <w:rsid w:val="00E83B92"/>
    <w:rsid w:val="00E84540"/>
    <w:rsid w:val="00E84C98"/>
    <w:rsid w:val="00E85026"/>
    <w:rsid w:val="00E85766"/>
    <w:rsid w:val="00E85D85"/>
    <w:rsid w:val="00E85F37"/>
    <w:rsid w:val="00E86DAE"/>
    <w:rsid w:val="00E870AD"/>
    <w:rsid w:val="00E8745E"/>
    <w:rsid w:val="00E87D84"/>
    <w:rsid w:val="00E87DD0"/>
    <w:rsid w:val="00E87DFE"/>
    <w:rsid w:val="00E9055B"/>
    <w:rsid w:val="00E90628"/>
    <w:rsid w:val="00E90639"/>
    <w:rsid w:val="00E9077E"/>
    <w:rsid w:val="00E90DA8"/>
    <w:rsid w:val="00E90DFD"/>
    <w:rsid w:val="00E91375"/>
    <w:rsid w:val="00E92DA2"/>
    <w:rsid w:val="00E9328E"/>
    <w:rsid w:val="00E93A3D"/>
    <w:rsid w:val="00E93E64"/>
    <w:rsid w:val="00E93F59"/>
    <w:rsid w:val="00E940EE"/>
    <w:rsid w:val="00E943E0"/>
    <w:rsid w:val="00E9491A"/>
    <w:rsid w:val="00E9492A"/>
    <w:rsid w:val="00E94DA0"/>
    <w:rsid w:val="00E94F8A"/>
    <w:rsid w:val="00E95BB7"/>
    <w:rsid w:val="00E95FB3"/>
    <w:rsid w:val="00E96F8A"/>
    <w:rsid w:val="00E97276"/>
    <w:rsid w:val="00E97A19"/>
    <w:rsid w:val="00E97EAB"/>
    <w:rsid w:val="00EA0450"/>
    <w:rsid w:val="00EA0FEB"/>
    <w:rsid w:val="00EA11E8"/>
    <w:rsid w:val="00EA19CF"/>
    <w:rsid w:val="00EA1F1F"/>
    <w:rsid w:val="00EA2219"/>
    <w:rsid w:val="00EA251B"/>
    <w:rsid w:val="00EA2CBB"/>
    <w:rsid w:val="00EA3916"/>
    <w:rsid w:val="00EA42F2"/>
    <w:rsid w:val="00EA4997"/>
    <w:rsid w:val="00EA4C87"/>
    <w:rsid w:val="00EA4F0D"/>
    <w:rsid w:val="00EA4F12"/>
    <w:rsid w:val="00EA50FC"/>
    <w:rsid w:val="00EA5DA4"/>
    <w:rsid w:val="00EA5FA9"/>
    <w:rsid w:val="00EA5FD2"/>
    <w:rsid w:val="00EA64EA"/>
    <w:rsid w:val="00EA66E8"/>
    <w:rsid w:val="00EA6828"/>
    <w:rsid w:val="00EA6B1D"/>
    <w:rsid w:val="00EA78DA"/>
    <w:rsid w:val="00EA7BC6"/>
    <w:rsid w:val="00EB010E"/>
    <w:rsid w:val="00EB0840"/>
    <w:rsid w:val="00EB13B2"/>
    <w:rsid w:val="00EB19C8"/>
    <w:rsid w:val="00EB1D3A"/>
    <w:rsid w:val="00EB1E42"/>
    <w:rsid w:val="00EB26AC"/>
    <w:rsid w:val="00EB2A9C"/>
    <w:rsid w:val="00EB342A"/>
    <w:rsid w:val="00EB4369"/>
    <w:rsid w:val="00EB44A3"/>
    <w:rsid w:val="00EB45FC"/>
    <w:rsid w:val="00EB58DE"/>
    <w:rsid w:val="00EB598E"/>
    <w:rsid w:val="00EB5A9F"/>
    <w:rsid w:val="00EB5F3A"/>
    <w:rsid w:val="00EB657C"/>
    <w:rsid w:val="00EB6908"/>
    <w:rsid w:val="00EB6BD2"/>
    <w:rsid w:val="00EB6DE7"/>
    <w:rsid w:val="00EB77F4"/>
    <w:rsid w:val="00EB79A6"/>
    <w:rsid w:val="00EB7AC8"/>
    <w:rsid w:val="00EB7E2E"/>
    <w:rsid w:val="00EC0654"/>
    <w:rsid w:val="00EC073D"/>
    <w:rsid w:val="00EC0A37"/>
    <w:rsid w:val="00EC1812"/>
    <w:rsid w:val="00EC220A"/>
    <w:rsid w:val="00EC32FC"/>
    <w:rsid w:val="00EC3888"/>
    <w:rsid w:val="00EC3B8C"/>
    <w:rsid w:val="00EC486B"/>
    <w:rsid w:val="00EC4A6E"/>
    <w:rsid w:val="00EC5503"/>
    <w:rsid w:val="00EC657D"/>
    <w:rsid w:val="00EC744D"/>
    <w:rsid w:val="00EC747C"/>
    <w:rsid w:val="00EC7767"/>
    <w:rsid w:val="00ED0EDF"/>
    <w:rsid w:val="00ED18AE"/>
    <w:rsid w:val="00ED1991"/>
    <w:rsid w:val="00ED2154"/>
    <w:rsid w:val="00ED29D7"/>
    <w:rsid w:val="00ED2EED"/>
    <w:rsid w:val="00ED33E1"/>
    <w:rsid w:val="00ED384F"/>
    <w:rsid w:val="00ED386F"/>
    <w:rsid w:val="00ED4D36"/>
    <w:rsid w:val="00ED4F58"/>
    <w:rsid w:val="00ED51F4"/>
    <w:rsid w:val="00ED5212"/>
    <w:rsid w:val="00ED550A"/>
    <w:rsid w:val="00ED57E8"/>
    <w:rsid w:val="00ED599C"/>
    <w:rsid w:val="00ED5F26"/>
    <w:rsid w:val="00ED6C05"/>
    <w:rsid w:val="00EE061C"/>
    <w:rsid w:val="00EE0C08"/>
    <w:rsid w:val="00EE0F32"/>
    <w:rsid w:val="00EE1746"/>
    <w:rsid w:val="00EE19C4"/>
    <w:rsid w:val="00EE1FFC"/>
    <w:rsid w:val="00EE22A5"/>
    <w:rsid w:val="00EE290B"/>
    <w:rsid w:val="00EE3078"/>
    <w:rsid w:val="00EE3145"/>
    <w:rsid w:val="00EE3405"/>
    <w:rsid w:val="00EE392A"/>
    <w:rsid w:val="00EE3CEB"/>
    <w:rsid w:val="00EE4190"/>
    <w:rsid w:val="00EE476E"/>
    <w:rsid w:val="00EE47F2"/>
    <w:rsid w:val="00EE5AA6"/>
    <w:rsid w:val="00EE5DE7"/>
    <w:rsid w:val="00EE5F32"/>
    <w:rsid w:val="00EE649C"/>
    <w:rsid w:val="00EE67D3"/>
    <w:rsid w:val="00EE69FC"/>
    <w:rsid w:val="00EE6AB1"/>
    <w:rsid w:val="00EE6CDC"/>
    <w:rsid w:val="00EE7153"/>
    <w:rsid w:val="00EF0727"/>
    <w:rsid w:val="00EF0EC9"/>
    <w:rsid w:val="00EF141E"/>
    <w:rsid w:val="00EF16D2"/>
    <w:rsid w:val="00EF1AD2"/>
    <w:rsid w:val="00EF257A"/>
    <w:rsid w:val="00EF3520"/>
    <w:rsid w:val="00EF369E"/>
    <w:rsid w:val="00EF3743"/>
    <w:rsid w:val="00EF37F5"/>
    <w:rsid w:val="00EF408B"/>
    <w:rsid w:val="00EF44FD"/>
    <w:rsid w:val="00EF4592"/>
    <w:rsid w:val="00EF553E"/>
    <w:rsid w:val="00EF56C6"/>
    <w:rsid w:val="00EF5928"/>
    <w:rsid w:val="00EF5C34"/>
    <w:rsid w:val="00EF645E"/>
    <w:rsid w:val="00EF65A8"/>
    <w:rsid w:val="00EF66EA"/>
    <w:rsid w:val="00EF6A16"/>
    <w:rsid w:val="00EF78A9"/>
    <w:rsid w:val="00F00891"/>
    <w:rsid w:val="00F00B97"/>
    <w:rsid w:val="00F015ED"/>
    <w:rsid w:val="00F016F3"/>
    <w:rsid w:val="00F01BBC"/>
    <w:rsid w:val="00F02012"/>
    <w:rsid w:val="00F021C3"/>
    <w:rsid w:val="00F02813"/>
    <w:rsid w:val="00F0282A"/>
    <w:rsid w:val="00F02B83"/>
    <w:rsid w:val="00F02FDB"/>
    <w:rsid w:val="00F03C5C"/>
    <w:rsid w:val="00F0425B"/>
    <w:rsid w:val="00F044CE"/>
    <w:rsid w:val="00F04736"/>
    <w:rsid w:val="00F04A99"/>
    <w:rsid w:val="00F050B3"/>
    <w:rsid w:val="00F05C0D"/>
    <w:rsid w:val="00F05EFF"/>
    <w:rsid w:val="00F06792"/>
    <w:rsid w:val="00F06A7F"/>
    <w:rsid w:val="00F07B3D"/>
    <w:rsid w:val="00F10313"/>
    <w:rsid w:val="00F10B26"/>
    <w:rsid w:val="00F1127F"/>
    <w:rsid w:val="00F11FC4"/>
    <w:rsid w:val="00F120C1"/>
    <w:rsid w:val="00F1232F"/>
    <w:rsid w:val="00F1311A"/>
    <w:rsid w:val="00F13361"/>
    <w:rsid w:val="00F13D56"/>
    <w:rsid w:val="00F13F56"/>
    <w:rsid w:val="00F1407F"/>
    <w:rsid w:val="00F1414D"/>
    <w:rsid w:val="00F14534"/>
    <w:rsid w:val="00F15D7F"/>
    <w:rsid w:val="00F15ED0"/>
    <w:rsid w:val="00F16458"/>
    <w:rsid w:val="00F16B30"/>
    <w:rsid w:val="00F171B9"/>
    <w:rsid w:val="00F17A59"/>
    <w:rsid w:val="00F17B6B"/>
    <w:rsid w:val="00F17B90"/>
    <w:rsid w:val="00F17CCB"/>
    <w:rsid w:val="00F17EAF"/>
    <w:rsid w:val="00F20BC1"/>
    <w:rsid w:val="00F20E60"/>
    <w:rsid w:val="00F22063"/>
    <w:rsid w:val="00F220E9"/>
    <w:rsid w:val="00F22298"/>
    <w:rsid w:val="00F224D6"/>
    <w:rsid w:val="00F226B5"/>
    <w:rsid w:val="00F22BAB"/>
    <w:rsid w:val="00F2307D"/>
    <w:rsid w:val="00F232D1"/>
    <w:rsid w:val="00F23D06"/>
    <w:rsid w:val="00F24607"/>
    <w:rsid w:val="00F246F1"/>
    <w:rsid w:val="00F247A1"/>
    <w:rsid w:val="00F24CFD"/>
    <w:rsid w:val="00F24EBF"/>
    <w:rsid w:val="00F254A6"/>
    <w:rsid w:val="00F25BFB"/>
    <w:rsid w:val="00F26BEC"/>
    <w:rsid w:val="00F27718"/>
    <w:rsid w:val="00F27AC1"/>
    <w:rsid w:val="00F27B85"/>
    <w:rsid w:val="00F30669"/>
    <w:rsid w:val="00F30777"/>
    <w:rsid w:val="00F30A0C"/>
    <w:rsid w:val="00F31052"/>
    <w:rsid w:val="00F31217"/>
    <w:rsid w:val="00F3189D"/>
    <w:rsid w:val="00F318F8"/>
    <w:rsid w:val="00F32062"/>
    <w:rsid w:val="00F3297E"/>
    <w:rsid w:val="00F32F34"/>
    <w:rsid w:val="00F33337"/>
    <w:rsid w:val="00F33C04"/>
    <w:rsid w:val="00F33C29"/>
    <w:rsid w:val="00F34A8D"/>
    <w:rsid w:val="00F35963"/>
    <w:rsid w:val="00F35BB6"/>
    <w:rsid w:val="00F36062"/>
    <w:rsid w:val="00F376D4"/>
    <w:rsid w:val="00F379E6"/>
    <w:rsid w:val="00F40215"/>
    <w:rsid w:val="00F407FF"/>
    <w:rsid w:val="00F41537"/>
    <w:rsid w:val="00F418CE"/>
    <w:rsid w:val="00F41B4F"/>
    <w:rsid w:val="00F41CE2"/>
    <w:rsid w:val="00F422BB"/>
    <w:rsid w:val="00F437F3"/>
    <w:rsid w:val="00F4463B"/>
    <w:rsid w:val="00F447A7"/>
    <w:rsid w:val="00F44E15"/>
    <w:rsid w:val="00F450F2"/>
    <w:rsid w:val="00F452D8"/>
    <w:rsid w:val="00F4574A"/>
    <w:rsid w:val="00F45894"/>
    <w:rsid w:val="00F46057"/>
    <w:rsid w:val="00F47888"/>
    <w:rsid w:val="00F47D99"/>
    <w:rsid w:val="00F47DEC"/>
    <w:rsid w:val="00F500D0"/>
    <w:rsid w:val="00F50735"/>
    <w:rsid w:val="00F5074E"/>
    <w:rsid w:val="00F50E32"/>
    <w:rsid w:val="00F51127"/>
    <w:rsid w:val="00F513BB"/>
    <w:rsid w:val="00F5162E"/>
    <w:rsid w:val="00F51693"/>
    <w:rsid w:val="00F5215F"/>
    <w:rsid w:val="00F526F0"/>
    <w:rsid w:val="00F52721"/>
    <w:rsid w:val="00F52ABD"/>
    <w:rsid w:val="00F52AE9"/>
    <w:rsid w:val="00F52D3C"/>
    <w:rsid w:val="00F53257"/>
    <w:rsid w:val="00F532FA"/>
    <w:rsid w:val="00F53EAA"/>
    <w:rsid w:val="00F5443B"/>
    <w:rsid w:val="00F54AFA"/>
    <w:rsid w:val="00F54C9B"/>
    <w:rsid w:val="00F54F1F"/>
    <w:rsid w:val="00F569C2"/>
    <w:rsid w:val="00F56C20"/>
    <w:rsid w:val="00F56E7A"/>
    <w:rsid w:val="00F56ED7"/>
    <w:rsid w:val="00F57095"/>
    <w:rsid w:val="00F60183"/>
    <w:rsid w:val="00F6033D"/>
    <w:rsid w:val="00F604A9"/>
    <w:rsid w:val="00F605C4"/>
    <w:rsid w:val="00F6081A"/>
    <w:rsid w:val="00F60BBD"/>
    <w:rsid w:val="00F6110C"/>
    <w:rsid w:val="00F61877"/>
    <w:rsid w:val="00F6223A"/>
    <w:rsid w:val="00F625B2"/>
    <w:rsid w:val="00F62DD4"/>
    <w:rsid w:val="00F6309B"/>
    <w:rsid w:val="00F632D8"/>
    <w:rsid w:val="00F6392A"/>
    <w:rsid w:val="00F63B92"/>
    <w:rsid w:val="00F65001"/>
    <w:rsid w:val="00F6527F"/>
    <w:rsid w:val="00F652E9"/>
    <w:rsid w:val="00F653D2"/>
    <w:rsid w:val="00F65626"/>
    <w:rsid w:val="00F657C0"/>
    <w:rsid w:val="00F65C86"/>
    <w:rsid w:val="00F670E5"/>
    <w:rsid w:val="00F673F9"/>
    <w:rsid w:val="00F703DB"/>
    <w:rsid w:val="00F7050D"/>
    <w:rsid w:val="00F70E73"/>
    <w:rsid w:val="00F71256"/>
    <w:rsid w:val="00F7155E"/>
    <w:rsid w:val="00F71DE2"/>
    <w:rsid w:val="00F7206D"/>
    <w:rsid w:val="00F72C97"/>
    <w:rsid w:val="00F72EB9"/>
    <w:rsid w:val="00F72F8C"/>
    <w:rsid w:val="00F7328A"/>
    <w:rsid w:val="00F73F51"/>
    <w:rsid w:val="00F7408C"/>
    <w:rsid w:val="00F743C9"/>
    <w:rsid w:val="00F74645"/>
    <w:rsid w:val="00F75C71"/>
    <w:rsid w:val="00F75F8A"/>
    <w:rsid w:val="00F76228"/>
    <w:rsid w:val="00F76434"/>
    <w:rsid w:val="00F7654C"/>
    <w:rsid w:val="00F767E1"/>
    <w:rsid w:val="00F76FF3"/>
    <w:rsid w:val="00F77371"/>
    <w:rsid w:val="00F77736"/>
    <w:rsid w:val="00F77879"/>
    <w:rsid w:val="00F8136B"/>
    <w:rsid w:val="00F81520"/>
    <w:rsid w:val="00F81603"/>
    <w:rsid w:val="00F81886"/>
    <w:rsid w:val="00F82291"/>
    <w:rsid w:val="00F828E8"/>
    <w:rsid w:val="00F82C4E"/>
    <w:rsid w:val="00F83C0F"/>
    <w:rsid w:val="00F83DFA"/>
    <w:rsid w:val="00F83FBB"/>
    <w:rsid w:val="00F845A2"/>
    <w:rsid w:val="00F8462A"/>
    <w:rsid w:val="00F84663"/>
    <w:rsid w:val="00F8498E"/>
    <w:rsid w:val="00F85426"/>
    <w:rsid w:val="00F85B54"/>
    <w:rsid w:val="00F85C0A"/>
    <w:rsid w:val="00F85F61"/>
    <w:rsid w:val="00F86B14"/>
    <w:rsid w:val="00F86D62"/>
    <w:rsid w:val="00F86DA0"/>
    <w:rsid w:val="00F8771A"/>
    <w:rsid w:val="00F87FFB"/>
    <w:rsid w:val="00F9045D"/>
    <w:rsid w:val="00F906E7"/>
    <w:rsid w:val="00F90C70"/>
    <w:rsid w:val="00F91317"/>
    <w:rsid w:val="00F91402"/>
    <w:rsid w:val="00F91B02"/>
    <w:rsid w:val="00F927D6"/>
    <w:rsid w:val="00F928DE"/>
    <w:rsid w:val="00F929D5"/>
    <w:rsid w:val="00F92C44"/>
    <w:rsid w:val="00F9325C"/>
    <w:rsid w:val="00F934A8"/>
    <w:rsid w:val="00F937F6"/>
    <w:rsid w:val="00F93DF6"/>
    <w:rsid w:val="00F94DC6"/>
    <w:rsid w:val="00F952C6"/>
    <w:rsid w:val="00F95402"/>
    <w:rsid w:val="00F959A8"/>
    <w:rsid w:val="00F95A1C"/>
    <w:rsid w:val="00F95B0B"/>
    <w:rsid w:val="00F95B87"/>
    <w:rsid w:val="00F95BD5"/>
    <w:rsid w:val="00F964AC"/>
    <w:rsid w:val="00F96D2D"/>
    <w:rsid w:val="00F9728E"/>
    <w:rsid w:val="00F973A4"/>
    <w:rsid w:val="00F9786E"/>
    <w:rsid w:val="00FA0E7C"/>
    <w:rsid w:val="00FA3C57"/>
    <w:rsid w:val="00FA4E65"/>
    <w:rsid w:val="00FA5382"/>
    <w:rsid w:val="00FA5E43"/>
    <w:rsid w:val="00FA5EA0"/>
    <w:rsid w:val="00FA6111"/>
    <w:rsid w:val="00FA636D"/>
    <w:rsid w:val="00FA6904"/>
    <w:rsid w:val="00FA6979"/>
    <w:rsid w:val="00FA7712"/>
    <w:rsid w:val="00FB0040"/>
    <w:rsid w:val="00FB00BE"/>
    <w:rsid w:val="00FB028C"/>
    <w:rsid w:val="00FB0616"/>
    <w:rsid w:val="00FB1045"/>
    <w:rsid w:val="00FB15FD"/>
    <w:rsid w:val="00FB16C2"/>
    <w:rsid w:val="00FB18BC"/>
    <w:rsid w:val="00FB2678"/>
    <w:rsid w:val="00FB329A"/>
    <w:rsid w:val="00FB3486"/>
    <w:rsid w:val="00FB3B7D"/>
    <w:rsid w:val="00FB4705"/>
    <w:rsid w:val="00FB4893"/>
    <w:rsid w:val="00FB4AD3"/>
    <w:rsid w:val="00FB5556"/>
    <w:rsid w:val="00FB5626"/>
    <w:rsid w:val="00FB6027"/>
    <w:rsid w:val="00FB64C5"/>
    <w:rsid w:val="00FB6ABF"/>
    <w:rsid w:val="00FB708E"/>
    <w:rsid w:val="00FB79A2"/>
    <w:rsid w:val="00FB7E9A"/>
    <w:rsid w:val="00FB7F37"/>
    <w:rsid w:val="00FC0509"/>
    <w:rsid w:val="00FC169C"/>
    <w:rsid w:val="00FC1B2A"/>
    <w:rsid w:val="00FC1E02"/>
    <w:rsid w:val="00FC2348"/>
    <w:rsid w:val="00FC25D8"/>
    <w:rsid w:val="00FC3E2B"/>
    <w:rsid w:val="00FC4098"/>
    <w:rsid w:val="00FC467B"/>
    <w:rsid w:val="00FC4970"/>
    <w:rsid w:val="00FC4AB6"/>
    <w:rsid w:val="00FC4B13"/>
    <w:rsid w:val="00FC4CE0"/>
    <w:rsid w:val="00FC5543"/>
    <w:rsid w:val="00FC5975"/>
    <w:rsid w:val="00FC5EA9"/>
    <w:rsid w:val="00FC5F07"/>
    <w:rsid w:val="00FC6113"/>
    <w:rsid w:val="00FC6628"/>
    <w:rsid w:val="00FC6754"/>
    <w:rsid w:val="00FC75F9"/>
    <w:rsid w:val="00FD091D"/>
    <w:rsid w:val="00FD12D3"/>
    <w:rsid w:val="00FD135A"/>
    <w:rsid w:val="00FD13E9"/>
    <w:rsid w:val="00FD26E4"/>
    <w:rsid w:val="00FD2FE9"/>
    <w:rsid w:val="00FD3CD4"/>
    <w:rsid w:val="00FD4C03"/>
    <w:rsid w:val="00FD5176"/>
    <w:rsid w:val="00FD56E2"/>
    <w:rsid w:val="00FD5E42"/>
    <w:rsid w:val="00FD5F36"/>
    <w:rsid w:val="00FD618C"/>
    <w:rsid w:val="00FD66B0"/>
    <w:rsid w:val="00FD7063"/>
    <w:rsid w:val="00FD7686"/>
    <w:rsid w:val="00FD7D78"/>
    <w:rsid w:val="00FD7EF5"/>
    <w:rsid w:val="00FD7FDF"/>
    <w:rsid w:val="00FE00A5"/>
    <w:rsid w:val="00FE0222"/>
    <w:rsid w:val="00FE0670"/>
    <w:rsid w:val="00FE129C"/>
    <w:rsid w:val="00FE2146"/>
    <w:rsid w:val="00FE25D3"/>
    <w:rsid w:val="00FE26BB"/>
    <w:rsid w:val="00FE28A3"/>
    <w:rsid w:val="00FE2935"/>
    <w:rsid w:val="00FE3061"/>
    <w:rsid w:val="00FE3250"/>
    <w:rsid w:val="00FE34ED"/>
    <w:rsid w:val="00FE396E"/>
    <w:rsid w:val="00FE39D6"/>
    <w:rsid w:val="00FE426D"/>
    <w:rsid w:val="00FE46CD"/>
    <w:rsid w:val="00FE4AEE"/>
    <w:rsid w:val="00FE51DD"/>
    <w:rsid w:val="00FE540D"/>
    <w:rsid w:val="00FE5B22"/>
    <w:rsid w:val="00FE5E65"/>
    <w:rsid w:val="00FE64BA"/>
    <w:rsid w:val="00FE7027"/>
    <w:rsid w:val="00FE7145"/>
    <w:rsid w:val="00FE7631"/>
    <w:rsid w:val="00FE7AA2"/>
    <w:rsid w:val="00FE7B78"/>
    <w:rsid w:val="00FE7BD0"/>
    <w:rsid w:val="00FF047F"/>
    <w:rsid w:val="00FF0488"/>
    <w:rsid w:val="00FF058F"/>
    <w:rsid w:val="00FF0E2D"/>
    <w:rsid w:val="00FF1B95"/>
    <w:rsid w:val="00FF23C0"/>
    <w:rsid w:val="00FF3187"/>
    <w:rsid w:val="00FF3A1D"/>
    <w:rsid w:val="00FF3CA3"/>
    <w:rsid w:val="00FF408C"/>
    <w:rsid w:val="00FF418D"/>
    <w:rsid w:val="00FF499F"/>
    <w:rsid w:val="00FF4D61"/>
    <w:rsid w:val="00FF52D9"/>
    <w:rsid w:val="00FF533E"/>
    <w:rsid w:val="00FF534F"/>
    <w:rsid w:val="00FF55A5"/>
    <w:rsid w:val="00FF5A32"/>
    <w:rsid w:val="00FF5C01"/>
    <w:rsid w:val="00FF6229"/>
    <w:rsid w:val="00FF6278"/>
    <w:rsid w:val="00FF6576"/>
    <w:rsid w:val="00FF6CB5"/>
    <w:rsid w:val="00FF6D2C"/>
    <w:rsid w:val="00FF6DF2"/>
    <w:rsid w:val="00FF7167"/>
    <w:rsid w:val="00FF75A1"/>
    <w:rsid w:val="00FF7A3C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semiHidden="false" w:unhideWhenUsed="false" w:qFormat="true"/>
    <w:lsdException w:name="heading 3" w:uiPriority="9" w:semiHidden="false" w:unhideWhenUsed="false" w:qFormat="true"/>
    <w:lsdException w:name="heading 4" w:uiPriority="9" w:semiHidden="false" w:unhideWhenUsed="false" w:qFormat="true"/>
    <w:lsdException w:name="heading 5" w:uiPriority="9" w:semiHidden="false" w:unhideWhenUsed="false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35" w:semiHidden="false" w:unhideWhenUsed="false" w:qFormat="true"/>
    <w:lsdException w:name="footnote reference" w:uiPriority="0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HTML Top of Form" w:uiPriority="0"/>
    <w:lsdException w:name="HTML Bottom of Form" w:uiPriority="0"/>
    <w:lsdException w:name="Table Grid 4" w:uiPriority="0"/>
    <w:lsdException w:name="Table Grid" w:uiPriority="0" w:semiHidden="false" w:unhideWhenUsed="false"/>
    <w:lsdException w:name="Placeholder Text" w:uiPriority="62" w:unhideWhenUsed="false"/>
    <w:lsdException w:name="No Spacing" w:uiPriority="1" w:semiHidden="false" w:unhideWhenUsed="false" w:qFormat="true"/>
    <w:lsdException w:name="Light Shading" w:uiPriority="64" w:semiHidden="false" w:unhideWhenUsed="false"/>
    <w:lsdException w:name="Light List" w:uiPriority="65" w:semiHidden="false" w:unhideWhenUsed="false"/>
    <w:lsdException w:name="Light Grid" w:semiHidden="false" w:unhideWhenUsed="false"/>
    <w:lsdException w:name="Medium Shading 1" w:uiPriority="34" w:semiHidden="false" w:unhideWhenUsed="false" w:qFormat="true"/>
    <w:lsdException w:name="Medium Shading 2" w:uiPriority="29" w:semiHidden="false" w:unhideWhenUsed="false" w:qFormat="true"/>
    <w:lsdException w:name="Medium List 1" w:uiPriority="30" w:semiHidden="false" w:unhideWhenUsed="false" w:qFormat="tru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 w:qFormat="true"/>
    <w:lsdException w:name="Colorful Grid" w:uiPriority="73" w:semiHidden="false" w:unhideWhenUsed="false" w:qFormat="true"/>
    <w:lsdException w:name="Light Shading Accent 1" w:uiPriority="60" w:semiHidden="false" w:unhideWhenUsed="false" w:qFormat="tru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66" w:semiHidden="false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70" w:semiHidden="false" w:unhideWhenUsed="false"/>
    <w:lsdException w:name="Medium Grid 1 Accent 1" w:uiPriority="71" w:semiHidden="false" w:unhideWhenUsed="false"/>
    <w:lsdException w:name="Medium Grid 2 Accent 1" w:uiPriority="72" w:semiHidden="false" w:unhideWhenUsed="false"/>
    <w:lsdException w:name="Medium Grid 3 Accent 1" w:uiPriority="73" w:semiHidden="false" w:unhideWhenUsed="false"/>
    <w:lsdException w:name="Dark List Accent 1" w:uiPriority="60" w:semiHidden="false" w:unhideWhenUsed="false"/>
    <w:lsdException w:name="Colorful Shading Accent 1" w:uiPriority="61" w:semiHidden="false" w:unhideWhenUsed="false"/>
    <w:lsdException w:name="Colorful List Accent 1" w:uiPriority="62" w:semiHidden="false" w:unhideWhenUsed="false"/>
    <w:lsdException w:name="Colorful Grid Accent 1" w:uiPriority="63" w:semiHidden="false" w:unhideWhenUsed="false"/>
    <w:lsdException w:name="Light Shading Accent 2" w:uiPriority="64" w:semiHidden="false" w:unhideWhenUsed="false"/>
    <w:lsdException w:name="Light List Accent 2" w:uiPriority="65" w:semiHidden="false" w:unhideWhenUsed="false"/>
    <w:lsdException w:name="Light Grid Accent 2" w:uiPriority="66" w:semiHidden="false" w:unhideWhenUsed="false"/>
    <w:lsdException w:name="Medium Shading 1 Accent 2" w:uiPriority="67" w:semiHidden="false" w:unhideWhenUsed="false"/>
    <w:lsdException w:name="Medium Shading 2 Accent 2" w:uiPriority="68" w:semiHidden="false" w:unhideWhenUsed="false"/>
    <w:lsdException w:name="Medium List 1 Accent 2" w:uiPriority="69" w:semiHidden="false" w:unhideWhenUsed="false"/>
    <w:lsdException w:name="Medium List 2 Accent 2" w:uiPriority="70" w:semiHidden="false" w:unhideWhenUsed="false"/>
    <w:lsdException w:name="Medium Grid 1 Accent 2" w:uiPriority="71" w:semiHidden="false" w:unhideWhenUsed="false"/>
    <w:lsdException w:name="Medium Grid 2 Accent 2" w:uiPriority="72" w:semiHidden="false" w:unhideWhenUsed="false"/>
    <w:lsdException w:name="Medium Grid 3 Accent 2" w:uiPriority="73" w:semiHidden="false" w:unhideWhenUsed="false"/>
    <w:lsdException w:name="Dark List Accent 2" w:uiPriority="60" w:semiHidden="false" w:unhideWhenUsed="false"/>
    <w:lsdException w:name="Colorful Shading Accent 2" w:uiPriority="61" w:semiHidden="false" w:unhideWhenUsed="false"/>
    <w:lsdException w:name="Colorful List Accent 2" w:uiPriority="62" w:semiHidden="false" w:unhideWhenUsed="false"/>
    <w:lsdException w:name="Colorful Grid Accent 2" w:uiPriority="63" w:semiHidden="false" w:unhideWhenUsed="false"/>
    <w:lsdException w:name="Light Shading Accent 3" w:uiPriority="64" w:semiHidden="false" w:unhideWhenUsed="false"/>
    <w:lsdException w:name="Light List Accent 3" w:uiPriority="65" w:semiHidden="false" w:unhideWhenUsed="false"/>
    <w:lsdException w:name="Light Grid Accent 3" w:uiPriority="66" w:semiHidden="false" w:unhideWhenUsed="false"/>
    <w:lsdException w:name="Medium Shading 1 Accent 3" w:uiPriority="67" w:semiHidden="false" w:unhideWhenUsed="false"/>
    <w:lsdException w:name="Medium Shading 2 Accent 3" w:uiPriority="68" w:semiHidden="false" w:unhideWhenUsed="false"/>
    <w:lsdException w:name="Medium List 1 Accent 3" w:uiPriority="69" w:semiHidden="false" w:unhideWhenUsed="false"/>
    <w:lsdException w:name="Medium List 2 Accent 3" w:uiPriority="70" w:semiHidden="false" w:unhideWhenUsed="false"/>
    <w:lsdException w:name="Medium Grid 1 Accent 3" w:uiPriority="71" w:semiHidden="false" w:unhideWhenUsed="false"/>
    <w:lsdException w:name="Medium Grid 2 Accent 3" w:uiPriority="72" w:semiHidden="false" w:unhideWhenUsed="false"/>
    <w:lsdException w:name="Medium Grid 3 Accent 3" w:uiPriority="73" w:semiHidden="false" w:unhideWhenUsed="false"/>
    <w:lsdException w:name="Dark List Accent 3" w:uiPriority="60" w:semiHidden="false" w:unhideWhenUsed="false"/>
    <w:lsdException w:name="Colorful Shading Accent 3" w:uiPriority="61" w:semiHidden="false" w:unhideWhenUsed="false"/>
    <w:lsdException w:name="Colorful List Accent 3" w:uiPriority="62" w:semiHidden="false" w:unhideWhenUsed="false"/>
    <w:lsdException w:name="Colorful Grid Accent 3" w:uiPriority="63" w:semiHidden="false" w:unhideWhenUsed="false"/>
    <w:lsdException w:name="Light Shading Accent 4" w:uiPriority="64" w:semiHidden="false" w:unhideWhenUsed="false"/>
    <w:lsdException w:name="Light List Accent 4" w:uiPriority="65" w:semiHidden="false" w:unhideWhenUsed="false"/>
    <w:lsdException w:name="Light Grid Accent 4" w:uiPriority="66" w:semiHidden="false" w:unhideWhenUsed="false"/>
    <w:lsdException w:name="Medium Shading 1 Accent 4" w:uiPriority="67" w:semiHidden="false" w:unhideWhenUsed="false"/>
    <w:lsdException w:name="Medium Shading 2 Accent 4" w:uiPriority="68" w:semiHidden="false" w:unhideWhenUsed="false"/>
    <w:lsdException w:name="Medium List 1 Accent 4" w:uiPriority="69" w:semiHidden="false" w:unhideWhenUsed="false"/>
    <w:lsdException w:name="Medium List 2 Accent 4" w:uiPriority="70" w:semiHidden="false" w:unhideWhenUsed="false"/>
    <w:lsdException w:name="Medium Grid 1 Accent 4" w:uiPriority="71" w:semiHidden="false" w:unhideWhenUsed="false"/>
    <w:lsdException w:name="Medium Grid 2 Accent 4" w:uiPriority="72" w:semiHidden="false" w:unhideWhenUsed="false"/>
    <w:lsdException w:name="Medium Grid 3 Accent 4" w:uiPriority="73" w:semiHidden="false" w:unhideWhenUsed="false"/>
    <w:lsdException w:name="Dark List Accent 4" w:uiPriority="60" w:semiHidden="false" w:unhideWhenUsed="false"/>
    <w:lsdException w:name="Colorful Shading Accent 4" w:uiPriority="61" w:semiHidden="false" w:unhideWhenUsed="false"/>
    <w:lsdException w:name="Colorful List Accent 4" w:uiPriority="62" w:semiHidden="false" w:unhideWhenUsed="false"/>
    <w:lsdException w:name="Colorful Grid Accent 4" w:uiPriority="63" w:semiHidden="false" w:unhideWhenUsed="false"/>
    <w:lsdException w:name="Light Shading Accent 5" w:uiPriority="64" w:semiHidden="false" w:unhideWhenUsed="false"/>
    <w:lsdException w:name="Light List Accent 5" w:uiPriority="65" w:semiHidden="false" w:unhideWhenUsed="false"/>
    <w:lsdException w:name="Light Grid Accent 5" w:uiPriority="66" w:semiHidden="false" w:unhideWhenUsed="false"/>
    <w:lsdException w:name="Medium Shading 1 Accent 5" w:uiPriority="67" w:semiHidden="false" w:unhideWhenUsed="false"/>
    <w:lsdException w:name="Medium Shading 2 Accent 5" w:uiPriority="68" w:semiHidden="false" w:unhideWhenUsed="false"/>
    <w:lsdException w:name="Medium List 1 Accent 5" w:uiPriority="69" w:semiHidden="false" w:unhideWhenUsed="false"/>
    <w:lsdException w:name="Medium List 2 Accent 5" w:uiPriority="70" w:semiHidden="false" w:unhideWhenUsed="false"/>
    <w:lsdException w:name="Medium Grid 1 Accent 5" w:uiPriority="71" w:semiHidden="false" w:unhideWhenUsed="false"/>
    <w:lsdException w:name="Medium Grid 2 Accent 5" w:uiPriority="72" w:semiHidden="false" w:unhideWhenUsed="false"/>
    <w:lsdException w:name="Medium Grid 3 Accent 5" w:uiPriority="73" w:semiHidden="false" w:unhideWhenUsed="false"/>
    <w:lsdException w:name="Dark List Accent 5" w:uiPriority="19" w:semiHidden="false" w:unhideWhenUsed="false" w:qFormat="true"/>
    <w:lsdException w:name="Colorful Shading Accent 5" w:uiPriority="21" w:semiHidden="false" w:unhideWhenUsed="false" w:qFormat="true"/>
    <w:lsdException w:name="Colorful List Accent 5" w:uiPriority="31" w:semiHidden="false" w:unhideWhenUsed="false" w:qFormat="true"/>
    <w:lsdException w:name="Colorful Grid Accent 5" w:uiPriority="32" w:semiHidden="false" w:unhideWhenUsed="false" w:qFormat="true"/>
    <w:lsdException w:name="Light Shading Accent 6" w:uiPriority="33" w:semiHidden="false" w:unhideWhenUsed="false" w:qFormat="true"/>
    <w:lsdException w:name="Light List Accent 6" w:uiPriority="37" w:semiHidden="false" w:unhideWhenUsed="false"/>
    <w:lsdException w:name="Light Grid Accent 6" w:uiPriority="39" w:semiHidden="false" w:unhideWhenUsed="false" w:qFormat="true"/>
    <w:lsdException w:name="Medium Shading 1 Accent 6" w:uiPriority="72" w:semiHidden="false" w:unhideWhenUsed="false"/>
    <w:lsdException w:name="Medium Shading 2 Accent 6" w:uiPriority="73" w:semiHidden="false" w:unhideWhenUsed="false"/>
    <w:lsdException w:name="Medium List 1 Accent 6" w:uiPriority="19" w:semiHidden="false" w:unhideWhenUsed="false" w:qFormat="true"/>
    <w:lsdException w:name="Medium List 2 Accent 6" w:uiPriority="21" w:semiHidden="false" w:unhideWhenUsed="false" w:qFormat="true"/>
    <w:lsdException w:name="Medium Grid 1 Accent 6" w:uiPriority="31" w:semiHidden="false" w:unhideWhenUsed="false" w:qFormat="true"/>
    <w:lsdException w:name="Medium Grid 2 Accent 6" w:uiPriority="32" w:semiHidden="false" w:unhideWhenUsed="false" w:qFormat="true"/>
    <w:lsdException w:name="Medium Grid 3 Accent 6" w:uiPriority="33" w:semiHidden="false" w:unhideWhenUsed="false" w:qFormat="true"/>
    <w:lsdException w:name="Dark List Accent 6" w:uiPriority="37" w:semiHidden="false" w:unhideWhenUsed="false"/>
    <w:lsdException w:name="Colorful Shading Accent 6" w:uiPriority="39" w:semiHidden="false" w:unhideWhenUsed="false" w:qFormat="tru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32860"/>
  </w:style>
  <w:style w:type="paragraph" w:styleId="Naslov1">
    <w:name w:val="heading 1"/>
    <w:basedOn w:val="Normal"/>
    <w:next w:val="Normal"/>
    <w:link w:val="Naslov1Char"/>
    <w:uiPriority w:val="9"/>
    <w:qFormat/>
    <w:rsid w:val="00265C20"/>
    <w:pPr>
      <w:keepNext/>
      <w:keepLines/>
      <w:pBdr>
        <w:bottom w:val="single" w:color="D34817" w:themeColor="accent1" w:sz="4" w:space="1"/>
      </w:pBdr>
      <w:spacing w:before="400" w:after="40" w:line="240" w:lineRule="auto"/>
      <w:outlineLvl w:val="0"/>
    </w:pPr>
    <w:rPr>
      <w:rFonts w:asciiTheme="majorHAnsi" w:hAnsiTheme="majorHAnsi" w:eastAsiaTheme="majorEastAsia" w:cstheme="majorBidi"/>
      <w:color w:val="9D3511" w:themeColor="accent1" w:themeShade="BF"/>
      <w:sz w:val="36"/>
      <w:szCs w:val="36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265C20"/>
    <w:pPr>
      <w:keepNext/>
      <w:keepLines/>
      <w:spacing w:before="160" w:after="0" w:line="240" w:lineRule="auto"/>
      <w:outlineLvl w:val="1"/>
    </w:pPr>
    <w:rPr>
      <w:rFonts w:asciiTheme="majorHAnsi" w:hAnsiTheme="majorHAnsi" w:eastAsiaTheme="majorEastAsia" w:cstheme="majorBidi"/>
      <w:color w:val="9D3511" w:themeColor="accent1" w:themeShade="BF"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265C20"/>
    <w:pPr>
      <w:keepNext/>
      <w:keepLines/>
      <w:spacing w:before="80" w:after="0" w:line="240" w:lineRule="auto"/>
      <w:outlineLvl w:val="2"/>
    </w:pPr>
    <w:rPr>
      <w:rFonts w:asciiTheme="majorHAnsi" w:hAnsiTheme="majorHAnsi" w:eastAsiaTheme="majorEastAsia" w:cstheme="majorBidi"/>
      <w:color w:val="404040" w:themeColor="text1" w:themeTint="BF"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265C20"/>
    <w:pPr>
      <w:keepNext/>
      <w:keepLines/>
      <w:spacing w:before="80" w:after="0"/>
      <w:outlineLvl w:val="3"/>
    </w:pPr>
    <w:rPr>
      <w:rFonts w:asciiTheme="majorHAnsi" w:hAnsiTheme="majorHAnsi" w:eastAsiaTheme="majorEastAsia" w:cstheme="majorBidi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265C20"/>
    <w:pPr>
      <w:keepNext/>
      <w:keepLines/>
      <w:spacing w:before="80" w:after="0"/>
      <w:outlineLvl w:val="4"/>
    </w:pPr>
    <w:rPr>
      <w:rFonts w:asciiTheme="majorHAnsi" w:hAnsiTheme="majorHAnsi" w:eastAsiaTheme="majorEastAsia" w:cstheme="majorBidi"/>
      <w:i/>
      <w:iCs/>
      <w:sz w:val="22"/>
      <w:szCs w:val="22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rsid w:val="00265C20"/>
    <w:pPr>
      <w:keepNext/>
      <w:keepLines/>
      <w:spacing w:before="80" w:after="0"/>
      <w:outlineLvl w:val="5"/>
    </w:pPr>
    <w:rPr>
      <w:rFonts w:asciiTheme="majorHAnsi" w:hAnsiTheme="majorHAnsi" w:eastAsiaTheme="majorEastAsia" w:cstheme="majorBidi"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65C20"/>
    <w:pPr>
      <w:keepNext/>
      <w:keepLines/>
      <w:spacing w:before="80" w:after="0"/>
      <w:outlineLvl w:val="6"/>
    </w:pPr>
    <w:rPr>
      <w:rFonts w:asciiTheme="majorHAnsi" w:hAnsiTheme="majorHAnsi" w:eastAsiaTheme="majorEastAsia" w:cstheme="majorBidi"/>
      <w:i/>
      <w:iCs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65C20"/>
    <w:pPr>
      <w:keepNext/>
      <w:keepLines/>
      <w:spacing w:before="80" w:after="0"/>
      <w:outlineLvl w:val="7"/>
    </w:pPr>
    <w:rPr>
      <w:rFonts w:asciiTheme="majorHAnsi" w:hAnsiTheme="majorHAnsi" w:eastAsiaTheme="majorEastAsia" w:cstheme="majorBidi"/>
      <w:smallCaps/>
      <w:color w:val="595959" w:themeColor="text1" w:themeTint="A6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65C20"/>
    <w:pPr>
      <w:keepNext/>
      <w:keepLines/>
      <w:spacing w:before="80" w:after="0"/>
      <w:outlineLvl w:val="8"/>
    </w:pPr>
    <w:rPr>
      <w:rFonts w:asciiTheme="majorHAnsi" w:hAnsiTheme="majorHAnsi" w:eastAsiaTheme="majorEastAsia" w:cstheme="majorBidi"/>
      <w:i/>
      <w:iCs/>
      <w:smallCaps/>
      <w:color w:val="595959" w:themeColor="text1" w:themeTint="A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265C20"/>
    <w:rPr>
      <w:rFonts w:asciiTheme="majorHAnsi" w:hAnsiTheme="majorHAnsi" w:eastAsiaTheme="majorEastAsia" w:cstheme="majorBidi"/>
      <w:color w:val="9D3511" w:themeColor="accent1" w:themeShade="BF"/>
      <w:sz w:val="36"/>
      <w:szCs w:val="36"/>
    </w:rPr>
  </w:style>
  <w:style w:type="character" w:styleId="Naslov2Char" w:customStyle="true">
    <w:name w:val="Naslov 2 Char"/>
    <w:basedOn w:val="Zadanifontodlomka"/>
    <w:link w:val="Naslov2"/>
    <w:uiPriority w:val="9"/>
    <w:rsid w:val="00265C20"/>
    <w:rPr>
      <w:rFonts w:asciiTheme="majorHAnsi" w:hAnsiTheme="majorHAnsi" w:eastAsiaTheme="majorEastAsia" w:cstheme="majorBidi"/>
      <w:color w:val="9D3511" w:themeColor="accent1" w:themeShade="BF"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rsid w:val="00265C20"/>
    <w:rPr>
      <w:rFonts w:asciiTheme="majorHAnsi" w:hAnsiTheme="majorHAnsi" w:eastAsiaTheme="majorEastAsia" w:cstheme="majorBidi"/>
      <w:color w:val="404040" w:themeColor="text1" w:themeTint="BF"/>
      <w:sz w:val="26"/>
      <w:szCs w:val="26"/>
    </w:rPr>
  </w:style>
  <w:style w:type="character" w:styleId="Naslov5Char" w:customStyle="true">
    <w:name w:val="Naslov 5 Char"/>
    <w:basedOn w:val="Zadanifontodlomka"/>
    <w:link w:val="Naslov5"/>
    <w:uiPriority w:val="9"/>
    <w:rsid w:val="00265C20"/>
    <w:rPr>
      <w:rFonts w:asciiTheme="majorHAnsi" w:hAnsiTheme="majorHAnsi" w:eastAsiaTheme="majorEastAsia" w:cstheme="majorBidi"/>
      <w:i/>
      <w:iCs/>
      <w:sz w:val="22"/>
      <w:szCs w:val="22"/>
    </w:rPr>
  </w:style>
  <w:style w:type="table" w:styleId="Reetkatablice">
    <w:name w:val="Table Grid"/>
    <w:basedOn w:val="Obinatablica"/>
    <w:rsid w:val="00F422BB"/>
    <w:rPr>
      <w:rFonts w:ascii="Times New Roman" w:hAnsi="Times New Roman" w:eastAsia="Times New Roman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link w:val="PodnojeChar"/>
    <w:uiPriority w:val="99"/>
    <w:rsid w:val="00F422BB"/>
    <w:pPr>
      <w:tabs>
        <w:tab w:val="center" w:pos="4536"/>
        <w:tab w:val="right" w:pos="9072"/>
      </w:tabs>
    </w:pPr>
    <w:rPr>
      <w:rFonts w:eastAsia="Times New Roman"/>
      <w:lang w:val="hr-HR" w:eastAsia="hr-HR"/>
    </w:rPr>
  </w:style>
  <w:style w:type="character" w:styleId="PodnojeChar" w:customStyle="true">
    <w:name w:val="Podnožje Char"/>
    <w:link w:val="Podnoje"/>
    <w:uiPriority w:val="99"/>
    <w:rsid w:val="00F422BB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F422BB"/>
  </w:style>
  <w:style w:type="paragraph" w:styleId="z-vrhobrasca">
    <w:name w:val="HTML Top of Form"/>
    <w:basedOn w:val="Normal"/>
    <w:next w:val="Normal"/>
    <w:link w:val="z-vrhobrascaChar"/>
    <w:hidden/>
    <w:rsid w:val="00F422BB"/>
    <w:pPr>
      <w:pBdr>
        <w:bottom w:val="single" w:color="auto" w:sz="6" w:space="1"/>
      </w:pBdr>
      <w:jc w:val="center"/>
    </w:pPr>
    <w:rPr>
      <w:rFonts w:ascii="Arial" w:hAnsi="Arial" w:eastAsia="Times New Roman"/>
      <w:vanish/>
      <w:sz w:val="16"/>
      <w:szCs w:val="16"/>
      <w:lang w:val="hr-HR" w:eastAsia="hr-HR"/>
    </w:rPr>
  </w:style>
  <w:style w:type="character" w:styleId="z-vrhobrascaChar" w:customStyle="true">
    <w:name w:val="z-vrh obrasca Char"/>
    <w:link w:val="z-vrhobrasca"/>
    <w:rsid w:val="00F422BB"/>
    <w:rPr>
      <w:rFonts w:ascii="Arial" w:hAnsi="Arial" w:eastAsia="Times New Roman" w:cs="Arial"/>
      <w:vanish/>
      <w:sz w:val="16"/>
      <w:szCs w:val="16"/>
      <w:lang w:eastAsia="hr-HR"/>
    </w:rPr>
  </w:style>
  <w:style w:type="paragraph" w:styleId="z-dnoobrasca">
    <w:name w:val="HTML Bottom of Form"/>
    <w:basedOn w:val="Normal"/>
    <w:next w:val="Normal"/>
    <w:link w:val="z-dnoobrascaChar"/>
    <w:hidden/>
    <w:rsid w:val="00F422BB"/>
    <w:pPr>
      <w:pBdr>
        <w:top w:val="single" w:color="auto" w:sz="6" w:space="1"/>
      </w:pBdr>
      <w:jc w:val="center"/>
    </w:pPr>
    <w:rPr>
      <w:rFonts w:ascii="Arial" w:hAnsi="Arial" w:eastAsia="Times New Roman"/>
      <w:vanish/>
      <w:sz w:val="16"/>
      <w:szCs w:val="16"/>
      <w:lang w:val="hr-HR" w:eastAsia="hr-HR"/>
    </w:rPr>
  </w:style>
  <w:style w:type="character" w:styleId="z-dnoobrascaChar" w:customStyle="true">
    <w:name w:val="z-dno obrasca Char"/>
    <w:link w:val="z-dnoobrasca"/>
    <w:rsid w:val="00F422BB"/>
    <w:rPr>
      <w:rFonts w:ascii="Arial" w:hAnsi="Arial" w:eastAsia="Times New Roman" w:cs="Arial"/>
      <w:vanish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rsid w:val="00F422BB"/>
    <w:pPr>
      <w:tabs>
        <w:tab w:val="center" w:pos="4536"/>
        <w:tab w:val="right" w:pos="9072"/>
      </w:tabs>
    </w:pPr>
    <w:rPr>
      <w:rFonts w:eastAsia="Times New Roman"/>
      <w:lang w:val="hr-HR" w:eastAsia="hr-HR"/>
    </w:rPr>
  </w:style>
  <w:style w:type="character" w:styleId="ZaglavljeChar" w:customStyle="true">
    <w:name w:val="Zaglavlje Char"/>
    <w:link w:val="Zaglavlje"/>
    <w:uiPriority w:val="99"/>
    <w:rsid w:val="00F422BB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fusnote">
    <w:name w:val="footnote text"/>
    <w:basedOn w:val="Normal"/>
    <w:link w:val="TekstfusnoteChar"/>
    <w:semiHidden/>
    <w:rsid w:val="00F422BB"/>
    <w:rPr>
      <w:rFonts w:eastAsia="Times New Roman"/>
      <w:sz w:val="20"/>
      <w:szCs w:val="20"/>
      <w:lang w:val="hr-HR" w:eastAsia="hr-HR"/>
    </w:rPr>
  </w:style>
  <w:style w:type="character" w:styleId="TekstfusnoteChar" w:customStyle="true">
    <w:name w:val="Tekst fusnote Char"/>
    <w:link w:val="Tekstfusnote"/>
    <w:semiHidden/>
    <w:rsid w:val="00F422BB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Referencafusnote">
    <w:name w:val="footnote reference"/>
    <w:semiHidden/>
    <w:rsid w:val="00F422BB"/>
    <w:rPr>
      <w:vertAlign w:val="superscript"/>
    </w:rPr>
  </w:style>
  <w:style w:type="paragraph" w:styleId="Sadraj1">
    <w:name w:val="toc 1"/>
    <w:basedOn w:val="Normal"/>
    <w:next w:val="Normal"/>
    <w:autoRedefine/>
    <w:uiPriority w:val="39"/>
    <w:rsid w:val="009315FD"/>
    <w:pPr>
      <w:tabs>
        <w:tab w:val="right" w:pos="8914"/>
      </w:tabs>
      <w:spacing w:before="120" w:line="360" w:lineRule="auto"/>
      <w:jc w:val="both"/>
    </w:pPr>
    <w:rPr>
      <w:rFonts w:eastAsia="Times New Roman" w:cs="Calibri"/>
      <w:b/>
      <w:bCs/>
      <w:caps/>
      <w:noProof/>
      <w:sz w:val="24"/>
      <w:szCs w:val="24"/>
      <w:lang w:val="hr-HR" w:eastAsia="hr-HR"/>
    </w:rPr>
  </w:style>
  <w:style w:type="paragraph" w:styleId="Sadraj2">
    <w:name w:val="toc 2"/>
    <w:basedOn w:val="Normal"/>
    <w:next w:val="Normal"/>
    <w:autoRedefine/>
    <w:uiPriority w:val="39"/>
    <w:rsid w:val="00F03C5C"/>
    <w:pPr>
      <w:tabs>
        <w:tab w:val="left" w:pos="960"/>
        <w:tab w:val="right" w:leader="dot" w:pos="8914"/>
      </w:tabs>
      <w:spacing w:line="240" w:lineRule="auto"/>
      <w:ind w:left="240"/>
    </w:pPr>
    <w:rPr>
      <w:rFonts w:ascii="Calibri" w:hAnsi="Calibri" w:eastAsia="Times New Roman" w:cs="Calibri"/>
      <w:smallCaps/>
      <w:sz w:val="20"/>
      <w:szCs w:val="20"/>
      <w:lang w:val="hr-HR" w:eastAsia="hr-HR"/>
    </w:rPr>
  </w:style>
  <w:style w:type="paragraph" w:styleId="Sadraj3">
    <w:name w:val="toc 3"/>
    <w:basedOn w:val="Normal"/>
    <w:next w:val="Normal"/>
    <w:autoRedefine/>
    <w:uiPriority w:val="39"/>
    <w:rsid w:val="00F422BB"/>
    <w:pPr>
      <w:ind w:left="480"/>
    </w:pPr>
    <w:rPr>
      <w:rFonts w:ascii="Calibri" w:hAnsi="Calibri" w:eastAsia="Times New Roman" w:cs="Calibri"/>
      <w:i/>
      <w:iCs/>
      <w:sz w:val="20"/>
      <w:szCs w:val="20"/>
      <w:lang w:val="hr-HR" w:eastAsia="hr-HR"/>
    </w:rPr>
  </w:style>
  <w:style w:type="paragraph" w:styleId="Sadraj4">
    <w:name w:val="toc 4"/>
    <w:basedOn w:val="Normal"/>
    <w:next w:val="Normal"/>
    <w:autoRedefine/>
    <w:semiHidden/>
    <w:rsid w:val="00F422BB"/>
    <w:pPr>
      <w:ind w:left="720"/>
    </w:pPr>
    <w:rPr>
      <w:rFonts w:ascii="Calibri" w:hAnsi="Calibri" w:eastAsia="Times New Roman" w:cs="Calibri"/>
      <w:sz w:val="18"/>
      <w:szCs w:val="18"/>
      <w:lang w:val="hr-HR" w:eastAsia="hr-HR"/>
    </w:rPr>
  </w:style>
  <w:style w:type="paragraph" w:styleId="Sadraj5">
    <w:name w:val="toc 5"/>
    <w:basedOn w:val="Normal"/>
    <w:next w:val="Normal"/>
    <w:autoRedefine/>
    <w:semiHidden/>
    <w:rsid w:val="00F422BB"/>
    <w:pPr>
      <w:ind w:left="960"/>
    </w:pPr>
    <w:rPr>
      <w:rFonts w:ascii="Calibri" w:hAnsi="Calibri" w:eastAsia="Times New Roman" w:cs="Calibri"/>
      <w:sz w:val="18"/>
      <w:szCs w:val="18"/>
      <w:lang w:val="hr-HR" w:eastAsia="hr-HR"/>
    </w:rPr>
  </w:style>
  <w:style w:type="paragraph" w:styleId="Sadraj6">
    <w:name w:val="toc 6"/>
    <w:basedOn w:val="Normal"/>
    <w:next w:val="Normal"/>
    <w:autoRedefine/>
    <w:semiHidden/>
    <w:rsid w:val="00F422BB"/>
    <w:pPr>
      <w:ind w:left="1200"/>
    </w:pPr>
    <w:rPr>
      <w:rFonts w:ascii="Calibri" w:hAnsi="Calibri" w:eastAsia="Times New Roman" w:cs="Calibri"/>
      <w:sz w:val="18"/>
      <w:szCs w:val="18"/>
      <w:lang w:val="hr-HR" w:eastAsia="hr-HR"/>
    </w:rPr>
  </w:style>
  <w:style w:type="paragraph" w:styleId="Sadraj7">
    <w:name w:val="toc 7"/>
    <w:basedOn w:val="Normal"/>
    <w:next w:val="Normal"/>
    <w:autoRedefine/>
    <w:semiHidden/>
    <w:rsid w:val="00F422BB"/>
    <w:pPr>
      <w:ind w:left="1440"/>
    </w:pPr>
    <w:rPr>
      <w:rFonts w:ascii="Calibri" w:hAnsi="Calibri" w:eastAsia="Times New Roman" w:cs="Calibri"/>
      <w:sz w:val="18"/>
      <w:szCs w:val="18"/>
      <w:lang w:val="hr-HR" w:eastAsia="hr-HR"/>
    </w:rPr>
  </w:style>
  <w:style w:type="paragraph" w:styleId="Sadraj8">
    <w:name w:val="toc 8"/>
    <w:basedOn w:val="Normal"/>
    <w:next w:val="Normal"/>
    <w:autoRedefine/>
    <w:semiHidden/>
    <w:rsid w:val="00F422BB"/>
    <w:pPr>
      <w:ind w:left="1680"/>
    </w:pPr>
    <w:rPr>
      <w:rFonts w:ascii="Calibri" w:hAnsi="Calibri" w:eastAsia="Times New Roman" w:cs="Calibri"/>
      <w:sz w:val="18"/>
      <w:szCs w:val="18"/>
      <w:lang w:val="hr-HR" w:eastAsia="hr-HR"/>
    </w:rPr>
  </w:style>
  <w:style w:type="paragraph" w:styleId="Sadraj9">
    <w:name w:val="toc 9"/>
    <w:basedOn w:val="Normal"/>
    <w:next w:val="Normal"/>
    <w:autoRedefine/>
    <w:semiHidden/>
    <w:rsid w:val="00F422BB"/>
    <w:pPr>
      <w:ind w:left="1920"/>
    </w:pPr>
    <w:rPr>
      <w:rFonts w:ascii="Calibri" w:hAnsi="Calibri" w:eastAsia="Times New Roman" w:cs="Calibri"/>
      <w:sz w:val="18"/>
      <w:szCs w:val="18"/>
      <w:lang w:val="hr-HR" w:eastAsia="hr-HR"/>
    </w:rPr>
  </w:style>
  <w:style w:type="character" w:styleId="Hiperveza">
    <w:name w:val="Hyperlink"/>
    <w:uiPriority w:val="99"/>
    <w:rsid w:val="00F422BB"/>
    <w:rPr>
      <w:color w:val="0000FF"/>
      <w:u w:val="single"/>
    </w:rPr>
  </w:style>
  <w:style w:type="paragraph" w:styleId="kontakt" w:customStyle="true">
    <w:name w:val="kontakt"/>
    <w:basedOn w:val="Normal"/>
    <w:rsid w:val="00F422BB"/>
    <w:pPr>
      <w:spacing w:before="100" w:beforeAutospacing="true" w:after="100" w:afterAutospacing="true"/>
    </w:pPr>
    <w:rPr>
      <w:rFonts w:eastAsia="Times New Roman"/>
      <w:lang w:val="hr-HR" w:eastAsia="hr-HR"/>
    </w:rPr>
  </w:style>
  <w:style w:type="paragraph" w:styleId="StandardWeb">
    <w:name w:val="Normal (Web)"/>
    <w:basedOn w:val="Normal"/>
    <w:uiPriority w:val="99"/>
    <w:rsid w:val="00F422BB"/>
    <w:pPr>
      <w:spacing w:before="100" w:beforeAutospacing="true" w:after="100" w:afterAutospacing="true"/>
    </w:pPr>
    <w:rPr>
      <w:rFonts w:eastAsia="Times New Roman"/>
      <w:lang w:val="hr-HR" w:eastAsia="hr-HR"/>
    </w:rPr>
  </w:style>
  <w:style w:type="table" w:styleId="Reetkatablice4">
    <w:name w:val="Table Grid 4"/>
    <w:basedOn w:val="Obinatablica"/>
    <w:rsid w:val="00F422BB"/>
    <w:rPr>
      <w:rFonts w:ascii="Times New Roman" w:hAnsi="Times New Roman" w:eastAsia="Times New Roman"/>
      <w:lang w:eastAsia="hr-HR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character" w:styleId="tabletextfield" w:customStyle="true">
    <w:name w:val="table_text_field"/>
    <w:basedOn w:val="Zadanifontodlomka"/>
    <w:rsid w:val="00F422BB"/>
  </w:style>
  <w:style w:type="character" w:styleId="tabletitle2" w:customStyle="true">
    <w:name w:val="table_title2"/>
    <w:basedOn w:val="Zadanifontodlomka"/>
    <w:rsid w:val="00F422BB"/>
  </w:style>
  <w:style w:type="character" w:styleId="Naglaeno">
    <w:name w:val="Strong"/>
    <w:basedOn w:val="Zadanifontodlomka"/>
    <w:uiPriority w:val="22"/>
    <w:qFormat/>
    <w:rsid w:val="00265C20"/>
    <w:rPr>
      <w:b/>
      <w:bCs/>
    </w:rPr>
  </w:style>
  <w:style w:type="character" w:styleId="mw-headline" w:customStyle="true">
    <w:name w:val="mw-headline"/>
    <w:basedOn w:val="Zadanifontodlomka"/>
    <w:rsid w:val="00F422BB"/>
  </w:style>
  <w:style w:type="character" w:styleId="editsectionmoved" w:customStyle="true">
    <w:name w:val="editsectionmoved"/>
    <w:basedOn w:val="Zadanifontodlomka"/>
    <w:rsid w:val="00F422BB"/>
  </w:style>
  <w:style w:type="paragraph" w:styleId="contenttext" w:customStyle="true">
    <w:name w:val="contenttext"/>
    <w:basedOn w:val="Normal"/>
    <w:rsid w:val="00F422BB"/>
    <w:pPr>
      <w:spacing w:before="100" w:beforeAutospacing="true" w:after="100" w:afterAutospacing="true"/>
      <w:jc w:val="both"/>
    </w:pPr>
    <w:rPr>
      <w:rFonts w:ascii="Arial" w:hAnsi="Arial" w:eastAsia="Times New Roman" w:cs="Arial"/>
      <w:color w:val="666666"/>
      <w:sz w:val="15"/>
      <w:szCs w:val="15"/>
      <w:lang w:val="hr-HR" w:eastAsia="hr-HR"/>
    </w:rPr>
  </w:style>
  <w:style w:type="paragraph" w:styleId="datum" w:customStyle="true">
    <w:name w:val="datum"/>
    <w:basedOn w:val="Normal"/>
    <w:rsid w:val="00F422BB"/>
    <w:pPr>
      <w:spacing w:before="100" w:beforeAutospacing="true" w:after="100" w:afterAutospacing="true"/>
    </w:pPr>
    <w:rPr>
      <w:rFonts w:ascii="Arial" w:hAnsi="Arial" w:eastAsia="Times New Roman" w:cs="Arial"/>
      <w:color w:val="800000"/>
      <w:sz w:val="20"/>
      <w:szCs w:val="20"/>
      <w:lang w:val="hr-HR" w:eastAsia="hr-HR"/>
    </w:rPr>
  </w:style>
  <w:style w:type="paragraph" w:styleId="Opisslike">
    <w:name w:val="caption"/>
    <w:basedOn w:val="Normal"/>
    <w:next w:val="Normal"/>
    <w:uiPriority w:val="35"/>
    <w:unhideWhenUsed/>
    <w:qFormat/>
    <w:rsid w:val="00265C20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character" w:styleId="Heading2Char1" w:customStyle="true">
    <w:name w:val="Heading 2 Char1"/>
    <w:rsid w:val="00347687"/>
    <w:rPr>
      <w:rFonts w:ascii="Times New Roman" w:hAnsi="Times New Roman" w:eastAsia="Times New Roman"/>
      <w:b/>
      <w:bCs/>
      <w:iCs/>
      <w:color w:val="D34817" w:themeColor="accent1"/>
      <w:sz w:val="24"/>
      <w:szCs w:val="24"/>
      <w:lang w:val="hr-HR" w:eastAsia="hr-HR"/>
    </w:rPr>
  </w:style>
  <w:style w:type="character" w:styleId="Heading1Char1" w:customStyle="true">
    <w:name w:val="Heading 1 Char1"/>
    <w:rsid w:val="00DF043A"/>
    <w:rPr>
      <w:rFonts w:ascii="Times New Roman" w:hAnsi="Times New Roman" w:eastAsia="Times New Roman"/>
      <w:b/>
      <w:color w:val="D34817" w:themeColor="accent1"/>
      <w:sz w:val="24"/>
      <w:szCs w:val="24"/>
      <w:lang w:val="hr-HR"/>
    </w:rPr>
  </w:style>
  <w:style w:type="character" w:styleId="imgdescription" w:customStyle="true">
    <w:name w:val="imgdescription"/>
    <w:basedOn w:val="Zadanifontodlomka"/>
    <w:rsid w:val="00F422BB"/>
  </w:style>
  <w:style w:type="paragraph" w:styleId="c5" w:customStyle="true">
    <w:name w:val="c5"/>
    <w:basedOn w:val="Normal"/>
    <w:rsid w:val="00F422BB"/>
    <w:pPr>
      <w:spacing w:before="100" w:beforeAutospacing="true" w:after="270" w:line="330" w:lineRule="atLeast"/>
      <w:jc w:val="both"/>
    </w:pPr>
    <w:rPr>
      <w:rFonts w:ascii="Georgia" w:hAnsi="Georgia" w:eastAsia="Times New Roman"/>
      <w:color w:val="000000"/>
      <w:lang w:val="hr-HR" w:eastAsia="hr-HR"/>
    </w:rPr>
  </w:style>
  <w:style w:type="paragraph" w:styleId="ap1" w:customStyle="true">
    <w:name w:val="ap1"/>
    <w:basedOn w:val="Normal"/>
    <w:rsid w:val="00F422BB"/>
    <w:pPr>
      <w:spacing w:line="217" w:lineRule="atLeast"/>
      <w:ind w:left="149" w:right="149"/>
    </w:pPr>
    <w:rPr>
      <w:rFonts w:eastAsia="Times New Roman"/>
      <w:color w:val="1D1C1C"/>
      <w:lang w:val="hr-HR" w:eastAsia="hr-HR"/>
    </w:rPr>
  </w:style>
  <w:style w:type="paragraph" w:styleId="itemhead" w:customStyle="true">
    <w:name w:val="itemhead"/>
    <w:basedOn w:val="Normal"/>
    <w:rsid w:val="00F422BB"/>
    <w:pPr>
      <w:spacing w:before="100" w:beforeAutospacing="true" w:after="100" w:afterAutospacing="true"/>
    </w:pPr>
    <w:rPr>
      <w:rFonts w:eastAsia="Times New Roman"/>
      <w:lang w:val="hr-HR" w:eastAsia="hr-HR"/>
    </w:rPr>
  </w:style>
  <w:style w:type="paragraph" w:styleId="SubtleEmphasis2" w:customStyle="true">
    <w:name w:val="Subtle Emphasis2"/>
    <w:basedOn w:val="Normal"/>
    <w:uiPriority w:val="34"/>
    <w:rsid w:val="006B1823"/>
    <w:pPr>
      <w:ind w:left="720"/>
      <w:contextualSpacing/>
    </w:pPr>
    <w:rPr>
      <w:rFonts w:eastAsia="Times New Roman"/>
      <w:lang w:val="hr-HR" w:eastAsia="hr-HR"/>
    </w:rPr>
  </w:style>
  <w:style w:type="paragraph" w:styleId="c11" w:customStyle="true">
    <w:name w:val="c11"/>
    <w:basedOn w:val="Normal"/>
    <w:rsid w:val="0000105A"/>
    <w:pPr>
      <w:spacing w:before="100" w:beforeAutospacing="true" w:after="255"/>
    </w:pPr>
    <w:rPr>
      <w:rFonts w:ascii="Georgia" w:hAnsi="Georgia" w:eastAsia="Times New Roman"/>
      <w:b/>
      <w:bCs/>
      <w:i/>
      <w:iCs/>
      <w:color w:val="484848"/>
      <w:sz w:val="23"/>
      <w:szCs w:val="23"/>
      <w:lang w:val="hr-HR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66012"/>
    <w:rPr>
      <w:rFonts w:ascii="Tahoma" w:hAnsi="Tahoma" w:eastAsia="Times New Roman"/>
      <w:sz w:val="16"/>
      <w:szCs w:val="16"/>
      <w:lang w:val="hr-HR" w:eastAsia="hr-HR"/>
    </w:rPr>
  </w:style>
  <w:style w:type="character" w:styleId="TekstbaloniaChar" w:customStyle="true">
    <w:name w:val="Tekst balončića Char"/>
    <w:link w:val="Tekstbalonia"/>
    <w:uiPriority w:val="99"/>
    <w:semiHidden/>
    <w:rsid w:val="00266012"/>
    <w:rPr>
      <w:rFonts w:ascii="Tahoma" w:hAnsi="Tahoma" w:eastAsia="Times New Roman" w:cs="Tahoma"/>
      <w:sz w:val="16"/>
      <w:szCs w:val="16"/>
      <w:lang w:eastAsia="hr-HR"/>
    </w:rPr>
  </w:style>
  <w:style w:type="character" w:styleId="Istaknuto">
    <w:name w:val="Emphasis"/>
    <w:basedOn w:val="Zadanifontodlomka"/>
    <w:uiPriority w:val="20"/>
    <w:qFormat/>
    <w:rsid w:val="00265C20"/>
    <w:rPr>
      <w:i/>
      <w:iCs/>
    </w:rPr>
  </w:style>
  <w:style w:type="paragraph" w:styleId="textcisti" w:customStyle="true">
    <w:name w:val="textcisti"/>
    <w:basedOn w:val="Normal"/>
    <w:rsid w:val="00504FC9"/>
    <w:pPr>
      <w:spacing w:before="100" w:beforeAutospacing="true" w:after="100" w:afterAutospacing="true"/>
    </w:pPr>
    <w:rPr>
      <w:rFonts w:eastAsia="Times New Roman"/>
      <w:lang w:val="hr-HR" w:eastAsia="hr-HR"/>
    </w:rPr>
  </w:style>
  <w:style w:type="numbering" w:styleId="NoList1" w:customStyle="true">
    <w:name w:val="No List1"/>
    <w:next w:val="Bezpopisa"/>
    <w:uiPriority w:val="99"/>
    <w:semiHidden/>
    <w:unhideWhenUsed/>
    <w:rsid w:val="00AE5950"/>
  </w:style>
  <w:style w:type="character" w:styleId="apple-converted-space" w:customStyle="true">
    <w:name w:val="apple-converted-space"/>
    <w:rsid w:val="00AE5950"/>
  </w:style>
  <w:style w:type="paragraph" w:styleId="Tijeloteksta">
    <w:name w:val="Body Text"/>
    <w:basedOn w:val="Normal"/>
    <w:link w:val="TijelotekstaChar"/>
    <w:rsid w:val="00AE5950"/>
    <w:pPr>
      <w:jc w:val="both"/>
    </w:pPr>
    <w:rPr>
      <w:rFonts w:ascii="Arial" w:hAnsi="Arial" w:eastAsia="Times New Roman"/>
      <w:snapToGrid w:val="false"/>
      <w:sz w:val="20"/>
      <w:szCs w:val="20"/>
      <w:lang w:val="fr-FR"/>
    </w:rPr>
  </w:style>
  <w:style w:type="character" w:styleId="TijelotekstaChar" w:customStyle="true">
    <w:name w:val="Tijelo teksta Char"/>
    <w:link w:val="Tijeloteksta"/>
    <w:rsid w:val="00AE5950"/>
    <w:rPr>
      <w:rFonts w:ascii="Arial" w:hAnsi="Arial" w:eastAsia="Times New Roman"/>
      <w:snapToGrid w:val="false"/>
      <w:lang w:val="fr-FR" w:eastAsia="en-US"/>
    </w:rPr>
  </w:style>
  <w:style w:type="table" w:styleId="TableGrid1" w:customStyle="true">
    <w:name w:val="Table Grid1"/>
    <w:basedOn w:val="Obinatablica"/>
    <w:next w:val="Reetkatablice"/>
    <w:uiPriority w:val="59"/>
    <w:rsid w:val="00AE595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apple-style-span" w:customStyle="true">
    <w:name w:val="apple-style-span"/>
    <w:rsid w:val="00AE5950"/>
  </w:style>
  <w:style w:type="paragraph" w:styleId="text" w:customStyle="true">
    <w:name w:val="text"/>
    <w:rsid w:val="00AE5950"/>
    <w:pPr>
      <w:widowControl w:val="false"/>
      <w:spacing w:before="240" w:line="240" w:lineRule="exact"/>
      <w:jc w:val="both"/>
    </w:pPr>
    <w:rPr>
      <w:rFonts w:ascii="Arial" w:hAnsi="Arial" w:eastAsia="Times New Roman"/>
      <w:snapToGrid w:val="false"/>
      <w:sz w:val="24"/>
      <w:lang w:val="cs-CZ"/>
    </w:rPr>
  </w:style>
  <w:style w:type="paragraph" w:styleId="textcslovan" w:customStyle="true">
    <w:name w:val="text císlovaný"/>
    <w:basedOn w:val="text"/>
    <w:rsid w:val="00AE5950"/>
    <w:pPr>
      <w:ind w:left="567" w:hanging="567"/>
    </w:pPr>
  </w:style>
  <w:style w:type="paragraph" w:styleId="noparagraphstyle" w:customStyle="true">
    <w:name w:val="noparagraphstyle"/>
    <w:basedOn w:val="Normal"/>
    <w:rsid w:val="00AE5950"/>
    <w:pPr>
      <w:spacing w:before="100" w:beforeAutospacing="true" w:after="100" w:afterAutospacing="true"/>
    </w:pPr>
    <w:rPr>
      <w:rFonts w:eastAsia="Times New Roman"/>
      <w:lang w:val="hr-HR" w:eastAsia="hr-HR"/>
    </w:rPr>
  </w:style>
  <w:style w:type="paragraph" w:styleId="clanak" w:customStyle="true">
    <w:name w:val="clanak"/>
    <w:basedOn w:val="Normal"/>
    <w:rsid w:val="00AE5950"/>
    <w:pPr>
      <w:spacing w:before="100" w:beforeAutospacing="true" w:after="100" w:afterAutospacing="true"/>
    </w:pPr>
    <w:rPr>
      <w:rFonts w:eastAsia="Times New Roman"/>
      <w:lang w:val="hr-HR" w:eastAsia="hr-HR"/>
    </w:rPr>
  </w:style>
  <w:style w:type="paragraph" w:styleId="c41" w:customStyle="true">
    <w:name w:val="c41"/>
    <w:basedOn w:val="Normal"/>
    <w:rsid w:val="00C27A22"/>
    <w:pPr>
      <w:spacing w:before="100" w:beforeAutospacing="true" w:after="100" w:afterAutospacing="true"/>
    </w:pPr>
    <w:rPr>
      <w:rFonts w:eastAsia="Times New Roman"/>
      <w:lang w:val="hr-HR" w:eastAsia="hr-HR"/>
    </w:rPr>
  </w:style>
  <w:style w:type="character" w:styleId="xclaimempty" w:customStyle="true">
    <w:name w:val="xclaimempty"/>
    <w:rsid w:val="00C27A22"/>
  </w:style>
  <w:style w:type="character" w:styleId="xclaimstyle" w:customStyle="true">
    <w:name w:val="xclaimstyle"/>
    <w:rsid w:val="00C27A22"/>
  </w:style>
  <w:style w:type="paragraph" w:styleId="SubtleEmphasis1" w:customStyle="true">
    <w:name w:val="Subtle Emphasis1"/>
    <w:basedOn w:val="Normal"/>
    <w:uiPriority w:val="34"/>
    <w:rsid w:val="00D92B02"/>
    <w:pPr>
      <w:ind w:left="708"/>
    </w:pPr>
    <w:rPr>
      <w:rFonts w:eastAsia="Times New Roman"/>
      <w:lang w:val="hr-HR" w:eastAsia="hr-HR"/>
    </w:rPr>
  </w:style>
  <w:style w:type="character" w:styleId="Naslov4Char" w:customStyle="true">
    <w:name w:val="Naslov 4 Char"/>
    <w:basedOn w:val="Zadanifontodlomka"/>
    <w:link w:val="Naslov4"/>
    <w:uiPriority w:val="9"/>
    <w:rsid w:val="00265C20"/>
    <w:rPr>
      <w:rFonts w:asciiTheme="majorHAnsi" w:hAnsiTheme="majorHAnsi" w:eastAsiaTheme="majorEastAsia" w:cstheme="majorBidi"/>
      <w:sz w:val="24"/>
      <w:szCs w:val="24"/>
    </w:rPr>
  </w:style>
  <w:style w:type="paragraph" w:styleId="MediumShading11" w:customStyle="true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ascii="Verdana" w:hAnsi="Verdana" w:eastAsia="MS Gothic"/>
      <w:lang w:val="hr-HR" w:eastAsia="hr-HR"/>
    </w:rPr>
  </w:style>
  <w:style w:type="paragraph" w:styleId="Popis">
    <w:name w:val="List"/>
    <w:basedOn w:val="Normal"/>
    <w:uiPriority w:val="99"/>
    <w:unhideWhenUsed/>
    <w:rsid w:val="00996714"/>
    <w:pPr>
      <w:ind w:left="283" w:hanging="283"/>
      <w:contextualSpacing/>
    </w:pPr>
    <w:rPr>
      <w:rFonts w:eastAsia="Times New Roman"/>
      <w:lang w:val="hr-HR" w:eastAsia="hr-HR"/>
    </w:rPr>
  </w:style>
  <w:style w:type="paragraph" w:styleId="Popis2">
    <w:name w:val="List 2"/>
    <w:basedOn w:val="Normal"/>
    <w:uiPriority w:val="99"/>
    <w:unhideWhenUsed/>
    <w:rsid w:val="00996714"/>
    <w:pPr>
      <w:ind w:left="566" w:hanging="283"/>
      <w:contextualSpacing/>
    </w:pPr>
    <w:rPr>
      <w:rFonts w:eastAsia="Times New Roman"/>
      <w:lang w:val="hr-HR" w:eastAsia="hr-HR"/>
    </w:rPr>
  </w:style>
  <w:style w:type="paragraph" w:styleId="Popis3">
    <w:name w:val="List 3"/>
    <w:basedOn w:val="Normal"/>
    <w:uiPriority w:val="99"/>
    <w:unhideWhenUsed/>
    <w:rsid w:val="00996714"/>
    <w:pPr>
      <w:ind w:left="849" w:hanging="283"/>
      <w:contextualSpacing/>
    </w:pPr>
    <w:rPr>
      <w:rFonts w:eastAsia="Times New Roman"/>
      <w:lang w:val="hr-HR" w:eastAsia="hr-HR"/>
    </w:rPr>
  </w:style>
  <w:style w:type="paragraph" w:styleId="Popis4">
    <w:name w:val="List 4"/>
    <w:basedOn w:val="Normal"/>
    <w:uiPriority w:val="99"/>
    <w:unhideWhenUsed/>
    <w:rsid w:val="00996714"/>
    <w:pPr>
      <w:ind w:left="1132" w:hanging="283"/>
      <w:contextualSpacing/>
    </w:pPr>
    <w:rPr>
      <w:rFonts w:eastAsia="Times New Roman"/>
      <w:lang w:val="hr-HR" w:eastAsia="hr-HR"/>
    </w:rPr>
  </w:style>
  <w:style w:type="paragraph" w:styleId="Popis5">
    <w:name w:val="List 5"/>
    <w:basedOn w:val="Normal"/>
    <w:uiPriority w:val="99"/>
    <w:unhideWhenUsed/>
    <w:rsid w:val="00996714"/>
    <w:pPr>
      <w:ind w:left="1415" w:hanging="283"/>
      <w:contextualSpacing/>
    </w:pPr>
    <w:rPr>
      <w:rFonts w:eastAsia="Times New Roman"/>
      <w:lang w:val="hr-HR" w:eastAsia="hr-HR"/>
    </w:rPr>
  </w:style>
  <w:style w:type="paragraph" w:styleId="Grafikeoznake2">
    <w:name w:val="List Bullet 2"/>
    <w:basedOn w:val="Normal"/>
    <w:uiPriority w:val="99"/>
    <w:unhideWhenUsed/>
    <w:rsid w:val="00996714"/>
    <w:pPr>
      <w:numPr>
        <w:numId w:val="3"/>
      </w:numPr>
      <w:contextualSpacing/>
    </w:pPr>
    <w:rPr>
      <w:rFonts w:eastAsia="Times New Roman"/>
      <w:lang w:val="hr-HR" w:eastAsia="hr-HR"/>
    </w:rPr>
  </w:style>
  <w:style w:type="paragraph" w:styleId="Grafikeoznake5">
    <w:name w:val="List Bullet 5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val="hr-HR" w:eastAsia="hr-HR"/>
    </w:rPr>
  </w:style>
  <w:style w:type="paragraph" w:styleId="Nastavakpopisa">
    <w:name w:val="List Continue"/>
    <w:basedOn w:val="Normal"/>
    <w:uiPriority w:val="99"/>
    <w:unhideWhenUsed/>
    <w:rsid w:val="00996714"/>
    <w:pPr>
      <w:ind w:left="283"/>
      <w:contextualSpacing/>
    </w:pPr>
    <w:rPr>
      <w:rFonts w:eastAsia="Times New Roman"/>
      <w:lang w:val="hr-HR" w:eastAsia="hr-HR"/>
    </w:rPr>
  </w:style>
  <w:style w:type="paragraph" w:styleId="Nastavakpopisa5">
    <w:name w:val="List Continue 5"/>
    <w:basedOn w:val="Normal"/>
    <w:uiPriority w:val="99"/>
    <w:unhideWhenUsed/>
    <w:rsid w:val="00996714"/>
    <w:pPr>
      <w:ind w:left="1415"/>
      <w:contextualSpacing/>
    </w:pPr>
    <w:rPr>
      <w:rFonts w:eastAsia="Times New Roman"/>
      <w:lang w:val="hr-HR" w:eastAsia="hr-HR"/>
    </w:rPr>
  </w:style>
  <w:style w:type="paragraph" w:styleId="Tijeloteksta-prvauvlaka">
    <w:name w:val="Body Text First Indent"/>
    <w:basedOn w:val="Tijeloteksta"/>
    <w:link w:val="Tijeloteksta-prvauvlakaChar"/>
    <w:uiPriority w:val="99"/>
    <w:unhideWhenUsed/>
    <w:rsid w:val="00996714"/>
    <w:pPr>
      <w:ind w:firstLine="210"/>
      <w:jc w:val="left"/>
    </w:pPr>
    <w:rPr>
      <w:rFonts w:ascii="Times New Roman" w:hAnsi="Times New Roman"/>
      <w:snapToGrid/>
      <w:sz w:val="24"/>
      <w:szCs w:val="24"/>
      <w:lang w:val="hr-HR" w:eastAsia="hr-HR"/>
    </w:rPr>
  </w:style>
  <w:style w:type="character" w:styleId="Tijeloteksta-prvauvlakaChar" w:customStyle="true">
    <w:name w:val="Tijelo teksta - prva uvlaka Char"/>
    <w:link w:val="Tijeloteksta-prvauvlaka"/>
    <w:uiPriority w:val="99"/>
    <w:rsid w:val="00996714"/>
    <w:rPr>
      <w:rFonts w:ascii="Times New Roman" w:hAnsi="Times New Roman" w:eastAsia="Times New Roman"/>
      <w:snapToGrid/>
      <w:sz w:val="24"/>
      <w:szCs w:val="24"/>
      <w:lang w:val="hr-HR"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996714"/>
    <w:pPr>
      <w:ind w:left="283"/>
    </w:pPr>
    <w:rPr>
      <w:rFonts w:eastAsia="Times New Roman"/>
      <w:lang w:val="hr-HR" w:eastAsia="hr-HR"/>
    </w:rPr>
  </w:style>
  <w:style w:type="character" w:styleId="UvuenotijelotekstaChar" w:customStyle="true">
    <w:name w:val="Uvučeno tijelo teksta Char"/>
    <w:link w:val="Uvuenotijeloteksta"/>
    <w:uiPriority w:val="99"/>
    <w:semiHidden/>
    <w:rsid w:val="00996714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unhideWhenUsed/>
    <w:rsid w:val="00996714"/>
    <w:pPr>
      <w:ind w:firstLine="210"/>
    </w:pPr>
  </w:style>
  <w:style w:type="character" w:styleId="Tijeloteksta-prvauvlaka2Char" w:customStyle="true">
    <w:name w:val="Tijelo teksta - prva uvlaka 2 Char"/>
    <w:link w:val="Tijeloteksta-prvauvlaka2"/>
    <w:uiPriority w:val="99"/>
    <w:rsid w:val="00996714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MediumGrid21" w:customStyle="true">
    <w:name w:val="Medium Grid 21"/>
    <w:uiPriority w:val="1"/>
    <w:rsid w:val="008E604D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DarkList-Accent51" w:customStyle="true">
    <w:name w:val="Dark List - Accent 51"/>
    <w:basedOn w:val="Normal"/>
    <w:uiPriority w:val="34"/>
    <w:rsid w:val="00777D99"/>
    <w:pPr>
      <w:ind w:left="708"/>
    </w:pPr>
    <w:rPr>
      <w:rFonts w:eastAsia="Times New Roman"/>
      <w:lang w:val="hr-HR" w:eastAsia="hr-HR"/>
    </w:rPr>
  </w:style>
  <w:style w:type="paragraph" w:styleId="Textbody" w:customStyle="true">
    <w:name w:val="Text body"/>
    <w:basedOn w:val="Normal"/>
    <w:rsid w:val="0073016C"/>
    <w:pPr>
      <w:widowControl w:val="false"/>
      <w:suppressAutoHyphens/>
      <w:autoSpaceDN w:val="false"/>
      <w:textAlignment w:val="baseline"/>
    </w:pPr>
    <w:rPr>
      <w:rFonts w:eastAsia="Lucida Sans Unicode" w:cs="Mangal"/>
      <w:kern w:val="3"/>
      <w:lang w:val="hr-HR" w:eastAsia="zh-CN" w:bidi="hi-IN"/>
    </w:rPr>
  </w:style>
  <w:style w:type="character" w:styleId="SlijeenaHiperveza">
    <w:name w:val="FollowedHyperlink"/>
    <w:uiPriority w:val="99"/>
    <w:semiHidden/>
    <w:unhideWhenUsed/>
    <w:rsid w:val="000F650F"/>
    <w:rPr>
      <w:color w:val="800080"/>
      <w:u w:val="single"/>
    </w:rPr>
  </w:style>
  <w:style w:type="paragraph" w:styleId="xl63" w:customStyle="true">
    <w:name w:val="xl63"/>
    <w:basedOn w:val="Normal"/>
    <w:rsid w:val="000F650F"/>
    <w:pPr>
      <w:pBdr>
        <w:left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Times" w:hAnsi="Times" w:eastAsia="Times New Roman"/>
      <w:sz w:val="20"/>
      <w:szCs w:val="20"/>
    </w:rPr>
  </w:style>
  <w:style w:type="paragraph" w:styleId="xl64" w:customStyle="true">
    <w:name w:val="xl64"/>
    <w:basedOn w:val="Normal"/>
    <w:rsid w:val="000F650F"/>
    <w:pPr>
      <w:shd w:val="clear" w:color="000000" w:fill="C0C0C0"/>
      <w:spacing w:before="100" w:beforeAutospacing="true" w:after="100" w:afterAutospacing="true"/>
    </w:pPr>
    <w:rPr>
      <w:rFonts w:ascii="Times" w:hAnsi="Times" w:eastAsia="Times New Roman"/>
      <w:sz w:val="20"/>
      <w:szCs w:val="20"/>
    </w:rPr>
  </w:style>
  <w:style w:type="paragraph" w:styleId="xl65" w:customStyle="true">
    <w:name w:val="xl65"/>
    <w:basedOn w:val="Normal"/>
    <w:rsid w:val="000F650F"/>
    <w:pPr>
      <w:pBdr>
        <w:left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Times" w:hAnsi="Times" w:eastAsia="Times New Roman"/>
      <w:sz w:val="20"/>
      <w:szCs w:val="20"/>
    </w:rPr>
  </w:style>
  <w:style w:type="paragraph" w:styleId="xl66" w:customStyle="true">
    <w:name w:val="xl66"/>
    <w:basedOn w:val="Normal"/>
    <w:rsid w:val="000F650F"/>
    <w:pPr>
      <w:pBdr>
        <w:left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Times" w:hAnsi="Times" w:eastAsia="Times New Roman"/>
      <w:sz w:val="20"/>
      <w:szCs w:val="20"/>
    </w:rPr>
  </w:style>
  <w:style w:type="paragraph" w:styleId="xl67" w:customStyle="true">
    <w:name w:val="xl67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  <w:jc w:val="center"/>
      <w:textAlignment w:val="center"/>
    </w:pPr>
    <w:rPr>
      <w:rFonts w:ascii="Times" w:hAnsi="Times" w:eastAsia="Times New Roman"/>
      <w:b/>
      <w:bCs/>
      <w:color w:val="000000"/>
      <w:sz w:val="20"/>
      <w:szCs w:val="20"/>
    </w:rPr>
  </w:style>
  <w:style w:type="paragraph" w:styleId="xl68" w:customStyle="true">
    <w:name w:val="xl68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  <w:jc w:val="center"/>
      <w:textAlignment w:val="center"/>
    </w:pPr>
    <w:rPr>
      <w:rFonts w:ascii="Times" w:hAnsi="Times" w:eastAsia="Times New Roman"/>
      <w:b/>
      <w:bCs/>
      <w:color w:val="000000"/>
      <w:sz w:val="20"/>
      <w:szCs w:val="20"/>
    </w:rPr>
  </w:style>
  <w:style w:type="paragraph" w:styleId="xl69" w:customStyle="true">
    <w:name w:val="xl69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  <w:jc w:val="right"/>
      <w:textAlignment w:val="center"/>
    </w:pPr>
    <w:rPr>
      <w:rFonts w:ascii="Times" w:hAnsi="Times" w:eastAsia="Times New Roman"/>
      <w:b/>
      <w:bCs/>
      <w:color w:val="000000"/>
      <w:sz w:val="20"/>
      <w:szCs w:val="20"/>
    </w:rPr>
  </w:style>
  <w:style w:type="paragraph" w:styleId="xl70" w:customStyle="true">
    <w:name w:val="xl70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  <w:jc w:val="center"/>
      <w:textAlignment w:val="center"/>
    </w:pPr>
    <w:rPr>
      <w:rFonts w:ascii="Times" w:hAnsi="Times" w:eastAsia="Times New Roman"/>
      <w:b/>
      <w:bCs/>
      <w:color w:val="000000"/>
      <w:sz w:val="20"/>
      <w:szCs w:val="20"/>
    </w:rPr>
  </w:style>
  <w:style w:type="paragraph" w:styleId="xl71" w:customStyle="true">
    <w:name w:val="xl71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</w:pPr>
    <w:rPr>
      <w:rFonts w:ascii="Times" w:hAnsi="Times" w:eastAsia="Times New Roman"/>
      <w:sz w:val="20"/>
      <w:szCs w:val="20"/>
    </w:rPr>
  </w:style>
  <w:style w:type="paragraph" w:styleId="xl72" w:customStyle="true">
    <w:name w:val="xl72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</w:pPr>
    <w:rPr>
      <w:rFonts w:ascii="Times" w:hAnsi="Times" w:eastAsia="Times New Roman"/>
      <w:sz w:val="20"/>
      <w:szCs w:val="20"/>
    </w:rPr>
  </w:style>
  <w:style w:type="paragraph" w:styleId="xl73" w:customStyle="true">
    <w:name w:val="xl73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</w:pPr>
    <w:rPr>
      <w:rFonts w:ascii="Times" w:hAnsi="Times" w:eastAsia="Times New Roman"/>
      <w:sz w:val="20"/>
      <w:szCs w:val="20"/>
    </w:rPr>
  </w:style>
  <w:style w:type="paragraph" w:styleId="xl74" w:customStyle="true">
    <w:name w:val="xl74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</w:pPr>
    <w:rPr>
      <w:rFonts w:ascii="Tahoma" w:hAnsi="Tahoma" w:eastAsia="Times New Roman" w:cs="Tahoma"/>
      <w:color w:val="000000"/>
      <w:sz w:val="16"/>
      <w:szCs w:val="16"/>
    </w:rPr>
  </w:style>
  <w:style w:type="paragraph" w:styleId="xl75" w:customStyle="true">
    <w:name w:val="xl75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</w:pPr>
    <w:rPr>
      <w:rFonts w:ascii="Arial" w:hAnsi="Arial" w:eastAsia="Times New Roman" w:cs="Arial"/>
      <w:color w:val="333333"/>
    </w:rPr>
  </w:style>
  <w:style w:type="paragraph" w:styleId="xl76" w:customStyle="true">
    <w:name w:val="xl76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</w:pPr>
    <w:rPr>
      <w:rFonts w:ascii="Verdana" w:hAnsi="Verdana" w:eastAsia="Times New Roman"/>
      <w:color w:val="000080"/>
      <w:sz w:val="16"/>
      <w:szCs w:val="16"/>
    </w:rPr>
  </w:style>
  <w:style w:type="paragraph" w:styleId="xl77" w:customStyle="true">
    <w:name w:val="xl77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hd w:val="clear" w:color="000000" w:fill="C5D9F1"/>
      <w:spacing w:before="100" w:beforeAutospacing="true" w:after="100" w:afterAutospacing="true"/>
      <w:jc w:val="center"/>
      <w:textAlignment w:val="center"/>
    </w:pPr>
    <w:rPr>
      <w:rFonts w:ascii="Times" w:hAnsi="Times" w:eastAsia="Times New Roman"/>
      <w:b/>
      <w:bCs/>
      <w:color w:val="000000"/>
      <w:sz w:val="20"/>
      <w:szCs w:val="20"/>
    </w:rPr>
  </w:style>
  <w:style w:type="paragraph" w:styleId="xl78" w:customStyle="true">
    <w:name w:val="xl78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hd w:val="clear" w:color="000000" w:fill="C5D9F1"/>
      <w:spacing w:before="100" w:beforeAutospacing="true" w:after="100" w:afterAutospacing="true"/>
      <w:jc w:val="center"/>
      <w:textAlignment w:val="center"/>
    </w:pPr>
    <w:rPr>
      <w:rFonts w:ascii="Times" w:hAnsi="Times" w:eastAsia="Times New Roman"/>
      <w:b/>
      <w:bCs/>
      <w:color w:val="000000"/>
      <w:sz w:val="20"/>
      <w:szCs w:val="20"/>
    </w:rPr>
  </w:style>
  <w:style w:type="paragraph" w:styleId="xl79" w:customStyle="true">
    <w:name w:val="xl79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hd w:val="clear" w:color="000000" w:fill="C5D9F1"/>
      <w:spacing w:before="100" w:beforeAutospacing="true" w:after="100" w:afterAutospacing="true"/>
      <w:jc w:val="center"/>
      <w:textAlignment w:val="center"/>
    </w:pPr>
    <w:rPr>
      <w:rFonts w:ascii="Times" w:hAnsi="Times" w:eastAsia="Times New Roman"/>
      <w:b/>
      <w:bCs/>
      <w:color w:val="000000"/>
      <w:sz w:val="20"/>
      <w:szCs w:val="20"/>
    </w:rPr>
  </w:style>
  <w:style w:type="paragraph" w:styleId="xl80" w:customStyle="true">
    <w:name w:val="xl80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hd w:val="clear" w:color="000000" w:fill="C5D9F1"/>
      <w:spacing w:before="100" w:beforeAutospacing="true" w:after="100" w:afterAutospacing="true"/>
      <w:jc w:val="center"/>
      <w:textAlignment w:val="center"/>
    </w:pPr>
    <w:rPr>
      <w:rFonts w:ascii="Times" w:hAnsi="Times" w:eastAsia="Times New Roman"/>
      <w:b/>
      <w:bCs/>
      <w:color w:val="000000"/>
      <w:sz w:val="20"/>
      <w:szCs w:val="20"/>
    </w:rPr>
  </w:style>
  <w:style w:type="paragraph" w:styleId="SubtleEmphasis3" w:customStyle="true">
    <w:name w:val="Subtle Emphasis3"/>
    <w:basedOn w:val="Normal"/>
    <w:uiPriority w:val="72"/>
    <w:rsid w:val="00B930D4"/>
    <w:pPr>
      <w:ind w:left="720"/>
      <w:contextualSpacing/>
    </w:pPr>
    <w:rPr>
      <w:rFonts w:eastAsia="Times New Roman"/>
      <w:lang w:val="hr-HR" w:eastAsia="hr-HR"/>
    </w:rPr>
  </w:style>
  <w:style w:type="paragraph" w:styleId="xl92" w:customStyle="true">
    <w:name w:val="xl92"/>
    <w:basedOn w:val="Normal"/>
    <w:rsid w:val="007508CB"/>
    <w:pPr>
      <w:spacing w:before="100" w:beforeAutospacing="true" w:after="100" w:afterAutospacing="true"/>
    </w:pPr>
    <w:rPr>
      <w:rFonts w:ascii="Times" w:hAnsi="Times" w:eastAsia="Times New Roman"/>
      <w:b/>
      <w:bCs/>
      <w:sz w:val="20"/>
      <w:szCs w:val="20"/>
    </w:rPr>
  </w:style>
  <w:style w:type="paragraph" w:styleId="xl93" w:customStyle="true">
    <w:name w:val="xl93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xl94" w:customStyle="true">
    <w:name w:val="xl94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xl95" w:customStyle="true">
    <w:name w:val="xl95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xl96" w:customStyle="true">
    <w:name w:val="xl96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xl97" w:customStyle="true">
    <w:name w:val="xl97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xl98" w:customStyle="true">
    <w:name w:val="xl98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eastAsia="Times New Roman"/>
      <w:sz w:val="20"/>
      <w:szCs w:val="20"/>
    </w:rPr>
  </w:style>
  <w:style w:type="paragraph" w:styleId="xl99" w:customStyle="true">
    <w:name w:val="xl99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xl100" w:customStyle="true">
    <w:name w:val="xl100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xl101" w:customStyle="true">
    <w:name w:val="xl101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  <w:jc w:val="center"/>
      <w:textAlignment w:val="center"/>
    </w:pPr>
    <w:rPr>
      <w:rFonts w:eastAsia="Times New Roman"/>
      <w:sz w:val="20"/>
      <w:szCs w:val="20"/>
    </w:rPr>
  </w:style>
  <w:style w:type="paragraph" w:styleId="xl102" w:customStyle="true">
    <w:name w:val="xl102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  <w:jc w:val="center"/>
      <w:textAlignment w:val="center"/>
    </w:pPr>
    <w:rPr>
      <w:rFonts w:eastAsia="Times New Roman"/>
      <w:sz w:val="20"/>
      <w:szCs w:val="20"/>
    </w:rPr>
  </w:style>
  <w:style w:type="paragraph" w:styleId="xl103" w:customStyle="true">
    <w:name w:val="xl103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</w:pPr>
    <w:rPr>
      <w:rFonts w:eastAsia="Times New Roman"/>
      <w:b/>
      <w:bCs/>
      <w:sz w:val="20"/>
      <w:szCs w:val="20"/>
    </w:rPr>
  </w:style>
  <w:style w:type="paragraph" w:styleId="xl104" w:customStyle="true">
    <w:name w:val="xl104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</w:pPr>
    <w:rPr>
      <w:rFonts w:eastAsia="Times New Roman"/>
      <w:b/>
      <w:bCs/>
      <w:sz w:val="20"/>
      <w:szCs w:val="20"/>
    </w:rPr>
  </w:style>
  <w:style w:type="paragraph" w:styleId="xl105" w:customStyle="true">
    <w:name w:val="xl105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</w:pPr>
    <w:rPr>
      <w:rFonts w:eastAsia="Times New Roman"/>
      <w:b/>
      <w:bCs/>
      <w:sz w:val="20"/>
      <w:szCs w:val="20"/>
    </w:rPr>
  </w:style>
  <w:style w:type="paragraph" w:styleId="PlainTable31" w:customStyle="true">
    <w:name w:val="Plain Table 31"/>
    <w:basedOn w:val="Normal"/>
    <w:uiPriority w:val="72"/>
    <w:rsid w:val="006634A3"/>
    <w:pPr>
      <w:ind w:left="708"/>
    </w:pPr>
    <w:rPr>
      <w:rFonts w:eastAsia="Times New Roman"/>
      <w:lang w:val="hr-HR" w:eastAsia="hr-HR"/>
    </w:rPr>
  </w:style>
  <w:style w:type="paragraph" w:styleId="xl90" w:customStyle="true">
    <w:name w:val="xl90"/>
    <w:basedOn w:val="Normal"/>
    <w:rsid w:val="000622BE"/>
    <w:pPr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xl91" w:customStyle="true">
    <w:name w:val="xl91"/>
    <w:basedOn w:val="Normal"/>
    <w:rsid w:val="000622B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Odlomakpopisa">
    <w:name w:val="List Paragraph"/>
    <w:basedOn w:val="Normal"/>
    <w:uiPriority w:val="34"/>
    <w:qFormat/>
    <w:rsid w:val="00ED57E8"/>
    <w:pPr>
      <w:ind w:left="720"/>
      <w:contextualSpacing/>
    </w:pPr>
  </w:style>
  <w:style w:type="character" w:styleId="style3" w:customStyle="true">
    <w:name w:val="style3"/>
    <w:basedOn w:val="Zadanifontodlomka"/>
    <w:rsid w:val="00A91F0A"/>
  </w:style>
  <w:style w:type="character" w:styleId="st" w:customStyle="true">
    <w:name w:val="st"/>
    <w:basedOn w:val="Zadanifontodlomka"/>
    <w:rsid w:val="00A91F0A"/>
  </w:style>
  <w:style w:type="paragraph" w:styleId="xl81" w:customStyle="true">
    <w:name w:val="xl81"/>
    <w:basedOn w:val="Normal"/>
    <w:rsid w:val="00E05C44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  <w:jc w:val="center"/>
      <w:textAlignment w:val="center"/>
    </w:pPr>
    <w:rPr>
      <w:rFonts w:eastAsia="Times New Roman"/>
      <w:lang w:val="hr-HR" w:eastAsia="hr-HR"/>
    </w:rPr>
  </w:style>
  <w:style w:type="paragraph" w:styleId="xl82" w:customStyle="true">
    <w:name w:val="xl82"/>
    <w:basedOn w:val="Normal"/>
    <w:rsid w:val="00E05C4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/>
      <w:lang w:val="hr-HR" w:eastAsia="hr-HR"/>
    </w:rPr>
  </w:style>
  <w:style w:type="paragraph" w:styleId="xl83" w:customStyle="true">
    <w:name w:val="xl83"/>
    <w:basedOn w:val="Normal"/>
    <w:rsid w:val="00E05C4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eastAsia="Times New Roman"/>
      <w:sz w:val="18"/>
      <w:szCs w:val="18"/>
      <w:lang w:val="hr-HR" w:eastAsia="hr-HR"/>
    </w:rPr>
  </w:style>
  <w:style w:type="paragraph" w:styleId="xl84" w:customStyle="true">
    <w:name w:val="xl84"/>
    <w:basedOn w:val="Normal"/>
    <w:rsid w:val="00E05C4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eastAsia="Times New Roman"/>
      <w:sz w:val="18"/>
      <w:szCs w:val="18"/>
      <w:lang w:val="hr-HR" w:eastAsia="hr-HR"/>
    </w:rPr>
  </w:style>
  <w:style w:type="paragraph" w:styleId="xl85" w:customStyle="true">
    <w:name w:val="xl85"/>
    <w:basedOn w:val="Normal"/>
    <w:rsid w:val="00E05C44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  <w:jc w:val="center"/>
      <w:textAlignment w:val="center"/>
    </w:pPr>
    <w:rPr>
      <w:rFonts w:eastAsia="Times New Roman"/>
      <w:lang w:val="hr-HR" w:eastAsia="hr-HR"/>
    </w:rPr>
  </w:style>
  <w:style w:type="paragraph" w:styleId="xl86" w:customStyle="true">
    <w:name w:val="xl86"/>
    <w:basedOn w:val="Normal"/>
    <w:rsid w:val="00E05C44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eastAsia="Times New Roman"/>
      <w:lang w:val="hr-HR" w:eastAsia="hr-HR"/>
    </w:rPr>
  </w:style>
  <w:style w:type="paragraph" w:styleId="xl87" w:customStyle="true">
    <w:name w:val="xl87"/>
    <w:basedOn w:val="Normal"/>
    <w:rsid w:val="00E05C4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true" w:after="100" w:afterAutospacing="true"/>
    </w:pPr>
    <w:rPr>
      <w:rFonts w:eastAsia="Times New Roman"/>
      <w:lang w:val="hr-HR" w:eastAsia="hr-HR"/>
    </w:rPr>
  </w:style>
  <w:style w:type="paragraph" w:styleId="xl88" w:customStyle="true">
    <w:name w:val="xl88"/>
    <w:basedOn w:val="Normal"/>
    <w:rsid w:val="00E05C44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/>
      <w:lang w:val="hr-HR" w:eastAsia="hr-HR"/>
    </w:rPr>
  </w:style>
  <w:style w:type="paragraph" w:styleId="xl89" w:customStyle="true">
    <w:name w:val="xl89"/>
    <w:basedOn w:val="Normal"/>
    <w:rsid w:val="00E05C4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true" w:after="100" w:afterAutospacing="true"/>
    </w:pPr>
    <w:rPr>
      <w:rFonts w:eastAsia="Times New Roman"/>
      <w:sz w:val="18"/>
      <w:szCs w:val="18"/>
      <w:lang w:val="hr-HR" w:eastAsia="hr-HR"/>
    </w:rPr>
  </w:style>
  <w:style w:type="paragraph" w:styleId="TOCNaslov">
    <w:name w:val="TOC Heading"/>
    <w:basedOn w:val="Naslov1"/>
    <w:next w:val="Normal"/>
    <w:uiPriority w:val="39"/>
    <w:unhideWhenUsed/>
    <w:qFormat/>
    <w:rsid w:val="00265C20"/>
    <w:pPr>
      <w:outlineLvl w:val="9"/>
    </w:pPr>
  </w:style>
  <w:style w:type="paragraph" w:styleId="font5" w:customStyle="true">
    <w:name w:val="font5"/>
    <w:basedOn w:val="Normal"/>
    <w:rsid w:val="00DB75B0"/>
    <w:pPr>
      <w:spacing w:before="100" w:beforeAutospacing="true" w:after="100" w:afterAutospacing="true"/>
    </w:pPr>
    <w:rPr>
      <w:rFonts w:eastAsia="Times New Roman"/>
      <w:b/>
      <w:bCs/>
      <w:sz w:val="16"/>
      <w:szCs w:val="16"/>
      <w:lang w:val="hr-HR" w:eastAsia="hr-HR"/>
    </w:rPr>
  </w:style>
  <w:style w:type="paragraph" w:styleId="msonormal0" w:customStyle="true">
    <w:name w:val="msonormal"/>
    <w:basedOn w:val="Normal"/>
    <w:rsid w:val="00F246F1"/>
    <w:pPr>
      <w:spacing w:before="100" w:beforeAutospacing="true" w:after="100" w:afterAutospacing="true"/>
    </w:pPr>
    <w:rPr>
      <w:rFonts w:eastAsia="Times New Roman"/>
      <w:lang w:val="hr-HR" w:eastAsia="hr-HR"/>
    </w:rPr>
  </w:style>
  <w:style w:type="table" w:styleId="Obojanosjenanje-Isticanje3">
    <w:name w:val="Colorful Shading Accent 3"/>
    <w:basedOn w:val="Obinatablica"/>
    <w:uiPriority w:val="61"/>
    <w:semiHidden/>
    <w:unhideWhenUsed/>
    <w:rsid w:val="00E306DE"/>
    <w:rPr>
      <w:color w:val="000000" w:themeColor="text1"/>
    </w:rPr>
    <w:tblPr>
      <w:tblStyleRowBandSize w:val="1"/>
      <w:tblStyleColBandSize w:val="1"/>
      <w:tblBorders>
        <w:top w:val="single" w:color="956251" w:themeColor="accent4" w:sz="24" w:space="0"/>
        <w:left w:val="single" w:color="A28E6A" w:themeColor="accent3" w:sz="4" w:space="0"/>
        <w:bottom w:val="single" w:color="A28E6A" w:themeColor="accent3" w:sz="4" w:space="0"/>
        <w:right w:val="single" w:color="A28E6A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3F0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56251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62553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62553D" w:themeColor="accent3" w:themeShade="99" w:sz="4" w:space="0"/>
          <w:insideV w:val="nil"/>
        </w:tcBorders>
        <w:shd w:val="clear" w:color="auto" w:fill="62553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553D" w:themeFill="accent3" w:themeFillShade="99"/>
      </w:tcPr>
    </w:tblStylePr>
    <w:tblStylePr w:type="band1Vert">
      <w:tblPr/>
      <w:tcPr>
        <w:shd w:val="clear" w:color="auto" w:fill="D9D1C3" w:themeFill="accent3" w:themeFillTint="66"/>
      </w:tcPr>
    </w:tblStylePr>
    <w:tblStylePr w:type="band1Horz">
      <w:tblPr/>
      <w:tcPr>
        <w:shd w:val="clear" w:color="auto" w:fill="D0C6B4" w:themeFill="accent3" w:themeFillTint="7F"/>
      </w:tcPr>
    </w:tblStylePr>
  </w:style>
  <w:style w:type="character" w:styleId="Naslov6Char" w:customStyle="true">
    <w:name w:val="Naslov 6 Char"/>
    <w:basedOn w:val="Zadanifontodlomka"/>
    <w:link w:val="Naslov6"/>
    <w:uiPriority w:val="9"/>
    <w:rsid w:val="00265C20"/>
    <w:rPr>
      <w:rFonts w:asciiTheme="majorHAnsi" w:hAnsiTheme="majorHAnsi" w:eastAsiaTheme="majorEastAsia" w:cstheme="majorBidi"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265C20"/>
    <w:rPr>
      <w:rFonts w:asciiTheme="majorHAnsi" w:hAnsiTheme="majorHAnsi" w:eastAsiaTheme="majorEastAsia" w:cstheme="majorBidi"/>
      <w:i/>
      <w:iCs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265C20"/>
    <w:rPr>
      <w:rFonts w:asciiTheme="majorHAnsi" w:hAnsiTheme="majorHAnsi" w:eastAsiaTheme="majorEastAsia" w:cstheme="majorBidi"/>
      <w:smallCaps/>
      <w:color w:val="595959" w:themeColor="text1" w:themeTint="A6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265C20"/>
    <w:rPr>
      <w:rFonts w:asciiTheme="majorHAnsi" w:hAnsiTheme="majorHAnsi" w:eastAsiaTheme="majorEastAsia" w:cstheme="majorBidi"/>
      <w:i/>
      <w:iCs/>
      <w:smallCaps/>
      <w:color w:val="595959" w:themeColor="text1" w:themeTint="A6"/>
    </w:rPr>
  </w:style>
  <w:style w:type="paragraph" w:styleId="Naslov">
    <w:name w:val="Title"/>
    <w:basedOn w:val="Normal"/>
    <w:next w:val="Normal"/>
    <w:link w:val="NaslovChar"/>
    <w:uiPriority w:val="10"/>
    <w:qFormat/>
    <w:rsid w:val="00265C20"/>
    <w:pPr>
      <w:spacing w:after="0" w:line="240" w:lineRule="auto"/>
      <w:contextualSpacing/>
    </w:pPr>
    <w:rPr>
      <w:rFonts w:asciiTheme="majorHAnsi" w:hAnsiTheme="majorHAnsi" w:eastAsiaTheme="majorEastAsia" w:cstheme="majorBidi"/>
      <w:color w:val="9D3511" w:themeColor="accent1" w:themeShade="BF"/>
      <w:spacing w:val="-7"/>
      <w:sz w:val="80"/>
      <w:szCs w:val="80"/>
    </w:rPr>
  </w:style>
  <w:style w:type="character" w:styleId="NaslovChar" w:customStyle="true">
    <w:name w:val="Naslov Char"/>
    <w:basedOn w:val="Zadanifontodlomka"/>
    <w:link w:val="Naslov"/>
    <w:uiPriority w:val="10"/>
    <w:rsid w:val="00265C20"/>
    <w:rPr>
      <w:rFonts w:asciiTheme="majorHAnsi" w:hAnsiTheme="majorHAnsi" w:eastAsiaTheme="majorEastAsia" w:cstheme="majorBidi"/>
      <w:color w:val="9D3511" w:themeColor="accent1" w:themeShade="BF"/>
      <w:spacing w:val="-7"/>
      <w:sz w:val="80"/>
      <w:szCs w:val="80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265C20"/>
    <w:pPr>
      <w:numPr>
        <w:ilvl w:val="1"/>
      </w:numPr>
      <w:spacing w:after="240" w:line="240" w:lineRule="auto"/>
    </w:pPr>
    <w:rPr>
      <w:rFonts w:asciiTheme="majorHAnsi" w:hAnsiTheme="majorHAnsi" w:eastAsiaTheme="majorEastAsia" w:cstheme="majorBidi"/>
      <w:color w:val="404040" w:themeColor="text1" w:themeTint="BF"/>
      <w:sz w:val="30"/>
      <w:szCs w:val="30"/>
    </w:rPr>
  </w:style>
  <w:style w:type="character" w:styleId="PodnaslovChar" w:customStyle="true">
    <w:name w:val="Podnaslov Char"/>
    <w:basedOn w:val="Zadanifontodlomka"/>
    <w:link w:val="Podnaslov"/>
    <w:uiPriority w:val="11"/>
    <w:rsid w:val="00265C20"/>
    <w:rPr>
      <w:rFonts w:asciiTheme="majorHAnsi" w:hAnsiTheme="majorHAnsi" w:eastAsiaTheme="majorEastAsia" w:cstheme="majorBidi"/>
      <w:color w:val="404040" w:themeColor="text1" w:themeTint="BF"/>
      <w:sz w:val="30"/>
      <w:szCs w:val="30"/>
    </w:rPr>
  </w:style>
  <w:style w:type="paragraph" w:styleId="Bezproreda">
    <w:name w:val="No Spacing"/>
    <w:uiPriority w:val="1"/>
    <w:qFormat/>
    <w:rsid w:val="00265C20"/>
    <w:pPr>
      <w:spacing w:after="0" w:line="240" w:lineRule="auto"/>
    </w:pPr>
  </w:style>
  <w:style w:type="paragraph" w:styleId="Citat">
    <w:name w:val="Quote"/>
    <w:basedOn w:val="Normal"/>
    <w:next w:val="Normal"/>
    <w:link w:val="CitatChar"/>
    <w:uiPriority w:val="29"/>
    <w:qFormat/>
    <w:rsid w:val="00265C20"/>
    <w:pPr>
      <w:spacing w:before="240" w:after="240" w:line="252" w:lineRule="auto"/>
      <w:ind w:left="864" w:right="864"/>
      <w:jc w:val="center"/>
    </w:pPr>
    <w:rPr>
      <w:i/>
      <w:iCs/>
    </w:rPr>
  </w:style>
  <w:style w:type="character" w:styleId="CitatChar" w:customStyle="true">
    <w:name w:val="Citat Char"/>
    <w:basedOn w:val="Zadanifontodlomka"/>
    <w:link w:val="Citat"/>
    <w:uiPriority w:val="29"/>
    <w:rsid w:val="00265C20"/>
    <w:rPr>
      <w:i/>
      <w:iCs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265C20"/>
    <w:pPr>
      <w:spacing w:before="100" w:beforeAutospacing="true" w:after="240"/>
      <w:ind w:left="864" w:right="864"/>
      <w:jc w:val="center"/>
    </w:pPr>
    <w:rPr>
      <w:rFonts w:asciiTheme="majorHAnsi" w:hAnsiTheme="majorHAnsi" w:eastAsiaTheme="majorEastAsia" w:cstheme="majorBidi"/>
      <w:color w:val="D34817" w:themeColor="accent1"/>
      <w:sz w:val="28"/>
      <w:szCs w:val="28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265C20"/>
    <w:rPr>
      <w:rFonts w:asciiTheme="majorHAnsi" w:hAnsiTheme="majorHAnsi" w:eastAsiaTheme="majorEastAsia" w:cstheme="majorBidi"/>
      <w:color w:val="D34817" w:themeColor="accent1"/>
      <w:sz w:val="28"/>
      <w:szCs w:val="28"/>
    </w:rPr>
  </w:style>
  <w:style w:type="character" w:styleId="Neupadljivoisticanje">
    <w:name w:val="Subtle Emphasis"/>
    <w:basedOn w:val="Zadanifontodlomka"/>
    <w:uiPriority w:val="19"/>
    <w:qFormat/>
    <w:rsid w:val="00265C20"/>
    <w:rPr>
      <w:i/>
      <w:iCs/>
      <w:color w:val="595959" w:themeColor="text1" w:themeTint="A6"/>
    </w:rPr>
  </w:style>
  <w:style w:type="character" w:styleId="Jakoisticanje">
    <w:name w:val="Intense Emphasis"/>
    <w:basedOn w:val="Zadanifontodlomka"/>
    <w:uiPriority w:val="21"/>
    <w:qFormat/>
    <w:rsid w:val="00265C20"/>
    <w:rPr>
      <w:b/>
      <w:bCs/>
      <w:i/>
      <w:iCs/>
    </w:rPr>
  </w:style>
  <w:style w:type="character" w:styleId="Neupadljivareferenca">
    <w:name w:val="Subtle Reference"/>
    <w:basedOn w:val="Zadanifontodlomka"/>
    <w:uiPriority w:val="31"/>
    <w:qFormat/>
    <w:rsid w:val="00265C20"/>
    <w:rPr>
      <w:smallCaps/>
      <w:color w:val="404040" w:themeColor="text1" w:themeTint="BF"/>
    </w:rPr>
  </w:style>
  <w:style w:type="character" w:styleId="Istaknutareferenca">
    <w:name w:val="Intense Reference"/>
    <w:basedOn w:val="Zadanifontodlomka"/>
    <w:uiPriority w:val="32"/>
    <w:qFormat/>
    <w:rsid w:val="00265C20"/>
    <w:rPr>
      <w:b/>
      <w:bCs/>
      <w:smallCaps/>
      <w:u w:val="single"/>
    </w:rPr>
  </w:style>
  <w:style w:type="character" w:styleId="Naslovknjige">
    <w:name w:val="Book Title"/>
    <w:basedOn w:val="Zadanifontodlomka"/>
    <w:uiPriority w:val="33"/>
    <w:qFormat/>
    <w:rsid w:val="00265C20"/>
    <w:rPr>
      <w:b/>
      <w:bCs/>
      <w:smallCaps/>
    </w:rPr>
  </w:style>
  <w:style w:type="table" w:styleId="GridTable5DarkAccent5" w:customStyle="true">
    <w:name w:val="Grid Table 5 Dark Accent 5"/>
    <w:basedOn w:val="Obinatablica"/>
    <w:uiPriority w:val="50"/>
    <w:rsid w:val="00350A7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9E6E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91848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91848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91848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918485" w:themeFill="accent5"/>
      </w:tcPr>
    </w:tblStylePr>
    <w:tblStylePr w:type="band1Vert">
      <w:tblPr/>
      <w:tcPr>
        <w:shd w:val="clear" w:color="auto" w:fill="D3CDCE" w:themeFill="accent5" w:themeFillTint="66"/>
      </w:tcPr>
    </w:tblStylePr>
    <w:tblStylePr w:type="band1Horz">
      <w:tblPr/>
      <w:tcPr>
        <w:shd w:val="clear" w:color="auto" w:fill="D3CDCE" w:themeFill="accent5" w:themeFillTint="66"/>
      </w:tcPr>
    </w:tblStylePr>
  </w:style>
  <w:style w:type="table" w:styleId="GridTable4Accent5" w:customStyle="true">
    <w:name w:val="Grid Table 4 Accent 5"/>
    <w:basedOn w:val="Obinatablica"/>
    <w:uiPriority w:val="49"/>
    <w:rsid w:val="00620CE3"/>
    <w:pPr>
      <w:spacing w:after="0" w:line="240" w:lineRule="auto"/>
    </w:pPr>
    <w:tblPr>
      <w:tblStyleRowBandSize w:val="1"/>
      <w:tblStyleColBandSize w:val="1"/>
      <w:tblBorders>
        <w:top w:val="single" w:color="BDB5B5" w:themeColor="accent5" w:themeTint="99" w:sz="4" w:space="0"/>
        <w:left w:val="single" w:color="BDB5B5" w:themeColor="accent5" w:themeTint="99" w:sz="4" w:space="0"/>
        <w:bottom w:val="single" w:color="BDB5B5" w:themeColor="accent5" w:themeTint="99" w:sz="4" w:space="0"/>
        <w:right w:val="single" w:color="BDB5B5" w:themeColor="accent5" w:themeTint="99" w:sz="4" w:space="0"/>
        <w:insideH w:val="single" w:color="BDB5B5" w:themeColor="accent5" w:themeTint="99" w:sz="4" w:space="0"/>
        <w:insideV w:val="single" w:color="BDB5B5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918485" w:themeColor="accent5" w:sz="4" w:space="0"/>
          <w:left w:val="single" w:color="918485" w:themeColor="accent5" w:sz="4" w:space="0"/>
          <w:bottom w:val="single" w:color="918485" w:themeColor="accent5" w:sz="4" w:space="0"/>
          <w:right w:val="single" w:color="918485" w:themeColor="accent5" w:sz="4" w:space="0"/>
          <w:insideH w:val="nil"/>
          <w:insideV w:val="nil"/>
        </w:tcBorders>
        <w:shd w:val="clear" w:color="auto" w:fill="918485" w:themeFill="accent5"/>
      </w:tcPr>
    </w:tblStylePr>
    <w:tblStylePr w:type="lastRow">
      <w:rPr>
        <w:b/>
        <w:bCs/>
      </w:rPr>
      <w:tblPr/>
      <w:tcPr>
        <w:tcBorders>
          <w:top w:val="double" w:color="918485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6E6" w:themeFill="accent5" w:themeFillTint="33"/>
      </w:tcPr>
    </w:tblStylePr>
    <w:tblStylePr w:type="band1Horz">
      <w:tblPr/>
      <w:tcPr>
        <w:shd w:val="clear" w:color="auto" w:fill="E9E6E6" w:themeFill="accent5" w:themeFillTint="33"/>
      </w:tcPr>
    </w:tblStylePr>
  </w:style>
  <w:style w:type="table" w:styleId="GridTable2Accent2" w:customStyle="true">
    <w:name w:val="Grid Table 2 Accent 2"/>
    <w:basedOn w:val="Obinatablica"/>
    <w:uiPriority w:val="47"/>
    <w:rsid w:val="00D34FE5"/>
    <w:pPr>
      <w:spacing w:after="0" w:line="240" w:lineRule="auto"/>
    </w:pPr>
    <w:tblPr>
      <w:tblStyleRowBandSize w:val="1"/>
      <w:tblStyleColBandSize w:val="1"/>
      <w:tblBorders>
        <w:top w:val="single" w:color="DE6A5C" w:themeColor="accent2" w:themeTint="99" w:sz="2" w:space="0"/>
        <w:bottom w:val="single" w:color="DE6A5C" w:themeColor="accent2" w:themeTint="99" w:sz="2" w:space="0"/>
        <w:insideH w:val="single" w:color="DE6A5C" w:themeColor="accent2" w:themeTint="99" w:sz="2" w:space="0"/>
        <w:insideV w:val="single" w:color="DE6A5C" w:themeColor="accent2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DE6A5C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DE6A5C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CDC8" w:themeFill="accent2" w:themeFillTint="33"/>
      </w:tcPr>
    </w:tblStylePr>
    <w:tblStylePr w:type="band1Horz">
      <w:tblPr/>
      <w:tcPr>
        <w:shd w:val="clear" w:color="auto" w:fill="F4CDC8" w:themeFill="accent2" w:themeFillTint="33"/>
      </w:tcPr>
    </w:tblStylePr>
  </w:style>
  <w:style w:type="table" w:styleId="GridTable5DarkAccent4" w:customStyle="true">
    <w:name w:val="Grid Table 5 Dark Accent 4"/>
    <w:basedOn w:val="Obinatablica"/>
    <w:uiPriority w:val="50"/>
    <w:rsid w:val="00D34FE5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BDEDA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956251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956251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956251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956251" w:themeFill="accent4"/>
      </w:tcPr>
    </w:tblStylePr>
    <w:tblStylePr w:type="band1Vert">
      <w:tblPr/>
      <w:tcPr>
        <w:shd w:val="clear" w:color="auto" w:fill="D7BEB6" w:themeFill="accent4" w:themeFillTint="66"/>
      </w:tcPr>
    </w:tblStylePr>
    <w:tblStylePr w:type="band1Horz">
      <w:tblPr/>
      <w:tcPr>
        <w:shd w:val="clear" w:color="auto" w:fill="D7BEB6" w:themeFill="accent4" w:themeFillTint="66"/>
      </w:tcPr>
    </w:tblStylePr>
  </w:style>
  <w:style w:type="table" w:styleId="PlainTable1" w:customStyle="true">
    <w:name w:val="Plain Table 1"/>
    <w:basedOn w:val="Obinatablica"/>
    <w:uiPriority w:val="99"/>
    <w:rsid w:val="00E17B38"/>
    <w:pPr>
      <w:spacing w:after="0" w:line="240" w:lineRule="auto"/>
    </w:p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Accent1" w:customStyle="true">
    <w:name w:val="Grid Table 1 Light Accent 1"/>
    <w:basedOn w:val="Obinatablica"/>
    <w:uiPriority w:val="46"/>
    <w:rsid w:val="00E17B38"/>
    <w:pPr>
      <w:spacing w:after="0" w:line="240" w:lineRule="auto"/>
    </w:pPr>
    <w:tblPr>
      <w:tblStyleRowBandSize w:val="1"/>
      <w:tblStyleColBandSize w:val="1"/>
      <w:tblBorders>
        <w:top w:val="single" w:color="F4B29B" w:themeColor="accent1" w:themeTint="66" w:sz="4" w:space="0"/>
        <w:left w:val="single" w:color="F4B29B" w:themeColor="accent1" w:themeTint="66" w:sz="4" w:space="0"/>
        <w:bottom w:val="single" w:color="F4B29B" w:themeColor="accent1" w:themeTint="66" w:sz="4" w:space="0"/>
        <w:right w:val="single" w:color="F4B29B" w:themeColor="accent1" w:themeTint="66" w:sz="4" w:space="0"/>
        <w:insideH w:val="single" w:color="F4B29B" w:themeColor="accent1" w:themeTint="66" w:sz="4" w:space="0"/>
        <w:insideV w:val="single" w:color="F4B29B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EE8C69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E8C69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Accent1" w:customStyle="true">
    <w:name w:val="List Table 2 Accent 1"/>
    <w:basedOn w:val="Obinatablica"/>
    <w:uiPriority w:val="47"/>
    <w:rsid w:val="00A7198D"/>
    <w:pPr>
      <w:spacing w:after="0" w:line="240" w:lineRule="auto"/>
    </w:pPr>
    <w:tblPr>
      <w:tblStyleRowBandSize w:val="1"/>
      <w:tblStyleColBandSize w:val="1"/>
      <w:tblBorders>
        <w:top w:val="single" w:color="EE8C69" w:themeColor="accent1" w:themeTint="99" w:sz="4" w:space="0"/>
        <w:bottom w:val="single" w:color="EE8C69" w:themeColor="accent1" w:themeTint="99" w:sz="4" w:space="0"/>
        <w:insideH w:val="single" w:color="EE8C69" w:themeColor="accen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D8CD" w:themeFill="accent1" w:themeFillTint="33"/>
      </w:tcPr>
    </w:tblStylePr>
    <w:tblStylePr w:type="band1Horz">
      <w:tblPr/>
      <w:tcPr>
        <w:shd w:val="clear" w:color="auto" w:fill="F9D8CD" w:themeFill="accent1" w:themeFillTint="33"/>
      </w:tcPr>
    </w:tblStylePr>
  </w:style>
  <w:style w:type="paragraph" w:styleId="ColorfulShading-Accent31" w:customStyle="true">
    <w:name w:val="Colorful Shading - Accent 31"/>
    <w:basedOn w:val="Normal"/>
    <w:uiPriority w:val="34"/>
    <w:qFormat/>
    <w:rsid w:val="001F6E71"/>
    <w:pPr>
      <w:spacing w:after="200" w:line="276" w:lineRule="auto"/>
      <w:ind w:left="720"/>
      <w:contextualSpacing/>
    </w:pPr>
    <w:rPr>
      <w:rFonts w:ascii="Calibri" w:hAnsi="Calibri" w:eastAsia="Calibri" w:cs="Times New Roman"/>
      <w:sz w:val="22"/>
      <w:szCs w:val="22"/>
      <w:lang w:val="hr-HR"/>
    </w:rPr>
  </w:style>
  <w:style w:type="table" w:styleId="ListTable2Accent2" w:customStyle="true">
    <w:name w:val="List Table 2 Accent 2"/>
    <w:basedOn w:val="Obinatablica"/>
    <w:uiPriority w:val="47"/>
    <w:rsid w:val="00841FC1"/>
    <w:pPr>
      <w:spacing w:after="0" w:line="240" w:lineRule="auto"/>
    </w:pPr>
    <w:tblPr>
      <w:tblStyleRowBandSize w:val="1"/>
      <w:tblStyleColBandSize w:val="1"/>
      <w:tblBorders>
        <w:top w:val="single" w:color="DE6A5C" w:themeColor="accent2" w:themeTint="99" w:sz="4" w:space="0"/>
        <w:bottom w:val="single" w:color="DE6A5C" w:themeColor="accent2" w:themeTint="99" w:sz="4" w:space="0"/>
        <w:insideH w:val="single" w:color="DE6A5C" w:themeColor="accent2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CDC8" w:themeFill="accent2" w:themeFillTint="33"/>
      </w:tcPr>
    </w:tblStylePr>
    <w:tblStylePr w:type="band1Horz">
      <w:tblPr/>
      <w:tcPr>
        <w:shd w:val="clear" w:color="auto" w:fill="F4CDC8" w:themeFill="accent2" w:themeFillTint="33"/>
      </w:tcPr>
    </w:tblStylePr>
  </w:style>
  <w:style w:type="paragraph" w:styleId="font6" w:customStyle="true">
    <w:name w:val="font6"/>
    <w:basedOn w:val="Normal"/>
    <w:rsid w:val="0049510D"/>
    <w:pPr>
      <w:spacing w:before="100" w:beforeAutospacing="true" w:after="100" w:afterAutospacing="true" w:line="240" w:lineRule="auto"/>
    </w:pPr>
    <w:rPr>
      <w:rFonts w:ascii="Arial" w:hAnsi="Arial" w:eastAsia="Times New Roman" w:cs="Arial"/>
      <w:color w:val="333399"/>
      <w:sz w:val="18"/>
      <w:szCs w:val="18"/>
      <w:lang w:val="hr-HR" w:eastAsia="hr-HR"/>
    </w:rPr>
  </w:style>
  <w:style w:type="table" w:styleId="GridTable2Accent5" w:customStyle="true">
    <w:name w:val="Grid Table 2 Accent 5"/>
    <w:basedOn w:val="Obinatablica"/>
    <w:uiPriority w:val="47"/>
    <w:rsid w:val="00B001EA"/>
    <w:pPr>
      <w:spacing w:after="0" w:line="240" w:lineRule="auto"/>
    </w:pPr>
    <w:tblPr>
      <w:tblStyleRowBandSize w:val="1"/>
      <w:tblStyleColBandSize w:val="1"/>
      <w:tblBorders>
        <w:top w:val="single" w:color="BDB5B5" w:themeColor="accent5" w:themeTint="99" w:sz="2" w:space="0"/>
        <w:bottom w:val="single" w:color="BDB5B5" w:themeColor="accent5" w:themeTint="99" w:sz="2" w:space="0"/>
        <w:insideH w:val="single" w:color="BDB5B5" w:themeColor="accent5" w:themeTint="99" w:sz="2" w:space="0"/>
        <w:insideV w:val="single" w:color="BDB5B5" w:themeColor="accent5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BDB5B5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BDB5B5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6E6" w:themeFill="accent5" w:themeFillTint="33"/>
      </w:tcPr>
    </w:tblStylePr>
    <w:tblStylePr w:type="band1Horz">
      <w:tblPr/>
      <w:tcPr>
        <w:shd w:val="clear" w:color="auto" w:fill="E9E6E6" w:themeFill="accent5" w:themeFillTint="33"/>
      </w:tcPr>
    </w:tblStylePr>
  </w:style>
  <w:style w:type="table" w:styleId="GridTable2Accent6" w:customStyle="true">
    <w:name w:val="Grid Table 2 Accent 6"/>
    <w:basedOn w:val="Obinatablica"/>
    <w:uiPriority w:val="47"/>
    <w:rsid w:val="00176F70"/>
    <w:pPr>
      <w:spacing w:after="0" w:line="240" w:lineRule="auto"/>
    </w:pPr>
    <w:rPr>
      <w:rFonts w:eastAsiaTheme="minorHAnsi"/>
      <w:sz w:val="22"/>
      <w:szCs w:val="22"/>
      <w:lang w:val="hr-HR"/>
    </w:rPr>
    <w:tblPr>
      <w:tblStyleRowBandSize w:val="1"/>
      <w:tblStyleColBandSize w:val="1"/>
      <w:tblBorders>
        <w:top w:val="single" w:color="B89A9A" w:themeColor="accent6" w:themeTint="99" w:sz="2" w:space="0"/>
        <w:bottom w:val="single" w:color="B89A9A" w:themeColor="accent6" w:themeTint="99" w:sz="2" w:space="0"/>
        <w:insideH w:val="single" w:color="B89A9A" w:themeColor="accent6" w:themeTint="99" w:sz="2" w:space="0"/>
        <w:insideV w:val="single" w:color="B89A9A" w:themeColor="accent6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B89A9A" w:themeColor="accent6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B89A9A" w:themeColor="accent6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DDDD" w:themeFill="accent6" w:themeFillTint="33"/>
      </w:tcPr>
    </w:tblStylePr>
    <w:tblStylePr w:type="band1Horz">
      <w:tblPr/>
      <w:tcPr>
        <w:shd w:val="clear" w:color="auto" w:fill="E7DDDD" w:themeFill="accent6" w:themeFillTint="33"/>
      </w:tcPr>
    </w:tblStylePr>
  </w:style>
  <w:style w:type="table" w:styleId="GridTable4" w:customStyle="true">
    <w:name w:val="Grid Table 4"/>
    <w:basedOn w:val="Obinatablica"/>
    <w:uiPriority w:val="49"/>
    <w:rsid w:val="004C4984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Accent3" w:customStyle="true">
    <w:name w:val="Grid Table 2 Accent 3"/>
    <w:basedOn w:val="Obinatablica"/>
    <w:uiPriority w:val="47"/>
    <w:rsid w:val="00733C3D"/>
    <w:pPr>
      <w:spacing w:after="0" w:line="240" w:lineRule="auto"/>
    </w:pPr>
    <w:tblPr>
      <w:tblStyleRowBandSize w:val="1"/>
      <w:tblStyleColBandSize w:val="1"/>
      <w:tblBorders>
        <w:top w:val="single" w:color="C7BBA5" w:themeColor="accent3" w:themeTint="99" w:sz="2" w:space="0"/>
        <w:bottom w:val="single" w:color="C7BBA5" w:themeColor="accent3" w:themeTint="99" w:sz="2" w:space="0"/>
        <w:insideH w:val="single" w:color="C7BBA5" w:themeColor="accent3" w:themeTint="99" w:sz="2" w:space="0"/>
        <w:insideV w:val="single" w:color="C7BBA5" w:themeColor="accent3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C7BBA5" w:themeColor="accent3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C7BBA5" w:themeColor="accent3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E8E1" w:themeFill="accent3" w:themeFillTint="33"/>
      </w:tcPr>
    </w:tblStylePr>
    <w:tblStylePr w:type="band1Horz">
      <w:tblPr/>
      <w:tcPr>
        <w:shd w:val="clear" w:color="auto" w:fill="ECE8E1" w:themeFill="accent3" w:themeFillTint="33"/>
      </w:tcPr>
    </w:tblStylePr>
  </w:style>
  <w:style w:type="table" w:styleId="ListTable1LightAccent6" w:customStyle="true">
    <w:name w:val="List Table 1 Light Accent 6"/>
    <w:basedOn w:val="Obinatablica"/>
    <w:uiPriority w:val="46"/>
    <w:rsid w:val="003A7F4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B89A9A" w:themeColor="accent6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B89A9A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DDDD" w:themeFill="accent6" w:themeFillTint="33"/>
      </w:tcPr>
    </w:tblStylePr>
    <w:tblStylePr w:type="band1Horz">
      <w:tblPr/>
      <w:tcPr>
        <w:shd w:val="clear" w:color="auto" w:fill="E7DDDD" w:themeFill="accent6" w:themeFillTint="33"/>
      </w:tcPr>
    </w:tblStylePr>
  </w:style>
  <w:style w:type="table" w:styleId="ListTable1LightAccent4" w:customStyle="true">
    <w:name w:val="List Table 1 Light Accent 4"/>
    <w:basedOn w:val="Obinatablica"/>
    <w:uiPriority w:val="46"/>
    <w:rsid w:val="003E25F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C39E92" w:themeColor="accent4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C39E92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DEDA" w:themeFill="accent4" w:themeFillTint="33"/>
      </w:tcPr>
    </w:tblStylePr>
    <w:tblStylePr w:type="band1Horz">
      <w:tblPr/>
      <w:tcPr>
        <w:shd w:val="clear" w:color="auto" w:fill="EBDEDA" w:themeFill="accent4" w:themeFillTint="33"/>
      </w:tcPr>
    </w:tblStylePr>
  </w:style>
  <w:style w:type="character" w:styleId="Tekstrezerviranogmjesta">
    <w:name w:val="Placeholder Text"/>
    <w:basedOn w:val="Zadanifontodlomka"/>
    <w:uiPriority w:val="62"/>
    <w:semiHidden/>
    <w:rsid w:val="00333C3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33C33"/>
    <w:rPr>
      <w:rFonts w:ascii="Times New Roman" w:hAnsi="Times New Roman" w:eastAsia="MS Gothic" w:cs="Times New Roman"/>
      <w:b/>
      <w:color w:val="DE6A5C" w:themeColor="accent2" w:themeTint="99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33C33"/>
    <w:rPr>
      <w:rFonts w:ascii="Arial Narrow" w:hAnsi="Arial Narrow" w:eastAsia="MS Gothic" w:cs="Arial"/>
      <w:b/>
      <w:color w:val="DE6A5C" w:themeColor="accent2" w:themeTint="99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33C33"/>
    <w:rPr>
      <w:rFonts w:ascii="Arial Narrow" w:hAnsi="Arial Narrow" w:eastAsia="MS Gothic" w:cs="Arial"/>
      <w:b w:val="false"/>
      <w:color w:val="DE6A5C" w:themeColor="accent2" w:themeTint="99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33C33"/>
    <w:rPr>
      <w:rFonts w:ascii="Arial Narrow" w:hAnsi="Arial Narrow" w:eastAsia="MS Gothic" w:cs="Arial"/>
      <w:b w:val="false"/>
      <w:color w:val="DE6A5C" w:themeColor="accent2" w:themeTint="99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1"/>
        <w:szCs w:val="21"/>
        <w:lang w:bidi="ar-SA" w:eastAsia="en-US" w:val="en-US"/>
      </w:rPr>
    </w:rPrDefault>
    <w:pPrDefault>
      <w:pPr>
        <w:spacing w:after="120" w:line="264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qFormat="1" w:semiHidden="0" w:uiPriority="35" w:unhideWhenUsed="0"/>
    <w:lsdException w:name="footnote reference" w:uiPriority="0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HTML Top of Form" w:uiPriority="0"/>
    <w:lsdException w:name="HTML Bottom of Form" w:uiPriority="0"/>
    <w:lsdException w:name="Table Grid 4" w:uiPriority="0"/>
    <w:lsdException w:name="Table Grid" w:semiHidden="0" w:uiPriority="0" w:unhideWhenUsed="0"/>
    <w:lsdException w:name="Placeholder Text" w:uiPriority="62" w:unhideWhenUsed="0"/>
    <w:lsdException w:name="No Spacing" w:qFormat="1" w:semiHidden="0" w:uiPriority="1" w:unhideWhenUsed="0"/>
    <w:lsdException w:name="Light Shading" w:semiHidden="0" w:uiPriority="64" w:unhideWhenUsed="0"/>
    <w:lsdException w:name="Light List" w:semiHidden="0" w:uiPriority="65" w:unhideWhenUsed="0"/>
    <w:lsdException w:name="Light Grid" w:semiHidden="0" w:unhideWhenUsed="0"/>
    <w:lsdException w:name="Medium Shading 1" w:qFormat="1" w:semiHidden="0" w:uiPriority="34" w:unhideWhenUsed="0"/>
    <w:lsdException w:name="Medium Shading 2" w:qFormat="1" w:semiHidden="0" w:uiPriority="29" w:unhideWhenUsed="0"/>
    <w:lsdException w:name="Medium List 1" w:qFormat="1" w:semiHidden="0" w:uiPriority="30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qFormat="1" w:semiHidden="0" w:uiPriority="72" w:unhideWhenUsed="0"/>
    <w:lsdException w:name="Colorful Grid" w:qFormat="1" w:semiHidden="0" w:uiPriority="73" w:unhideWhenUsed="0"/>
    <w:lsdException w:name="Light Shading Accent 1" w:qFormat="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semiHidden="0" w:uiPriority="66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70" w:unhideWhenUsed="0"/>
    <w:lsdException w:name="Medium Grid 1 Accent 1" w:semiHidden="0" w:uiPriority="71" w:unhideWhenUsed="0"/>
    <w:lsdException w:name="Medium Grid 2 Accent 1" w:semiHidden="0" w:uiPriority="72" w:unhideWhenUsed="0"/>
    <w:lsdException w:name="Medium Grid 3 Accent 1" w:semiHidden="0" w:uiPriority="73" w:unhideWhenUsed="0"/>
    <w:lsdException w:name="Dark List Accent 1" w:semiHidden="0" w:uiPriority="60" w:unhideWhenUsed="0"/>
    <w:lsdException w:name="Colorful Shading Accent 1" w:semiHidden="0" w:uiPriority="61" w:unhideWhenUsed="0"/>
    <w:lsdException w:name="Colorful List Accent 1" w:semiHidden="0" w:uiPriority="62" w:unhideWhenUsed="0"/>
    <w:lsdException w:name="Colorful Grid Accent 1" w:semiHidden="0" w:uiPriority="63" w:unhideWhenUsed="0"/>
    <w:lsdException w:name="Light Shading Accent 2" w:semiHidden="0" w:uiPriority="64" w:unhideWhenUsed="0"/>
    <w:lsdException w:name="Light List Accent 2" w:semiHidden="0" w:uiPriority="65" w:unhideWhenUsed="0"/>
    <w:lsdException w:name="Light Grid Accent 2" w:semiHidden="0" w:uiPriority="66" w:unhideWhenUsed="0"/>
    <w:lsdException w:name="Medium Shading 1 Accent 2" w:semiHidden="0" w:uiPriority="67" w:unhideWhenUsed="0"/>
    <w:lsdException w:name="Medium Shading 2 Accent 2" w:semiHidden="0" w:uiPriority="68" w:unhideWhenUsed="0"/>
    <w:lsdException w:name="Medium List 1 Accent 2" w:semiHidden="0" w:uiPriority="69" w:unhideWhenUsed="0"/>
    <w:lsdException w:name="Medium List 2 Accent 2" w:semiHidden="0" w:uiPriority="70" w:unhideWhenUsed="0"/>
    <w:lsdException w:name="Medium Grid 1 Accent 2" w:semiHidden="0" w:uiPriority="71" w:unhideWhenUsed="0"/>
    <w:lsdException w:name="Medium Grid 2 Accent 2" w:semiHidden="0" w:uiPriority="72" w:unhideWhenUsed="0"/>
    <w:lsdException w:name="Medium Grid 3 Accent 2" w:semiHidden="0" w:uiPriority="73" w:unhideWhenUsed="0"/>
    <w:lsdException w:name="Dark List Accent 2" w:semiHidden="0" w:uiPriority="60" w:unhideWhenUsed="0"/>
    <w:lsdException w:name="Colorful Shading Accent 2" w:semiHidden="0" w:uiPriority="61" w:unhideWhenUsed="0"/>
    <w:lsdException w:name="Colorful List Accent 2" w:semiHidden="0" w:uiPriority="62" w:unhideWhenUsed="0"/>
    <w:lsdException w:name="Colorful Grid Accent 2" w:semiHidden="0" w:uiPriority="63" w:unhideWhenUsed="0"/>
    <w:lsdException w:name="Light Shading Accent 3" w:semiHidden="0" w:uiPriority="64" w:unhideWhenUsed="0"/>
    <w:lsdException w:name="Light List Accent 3" w:semiHidden="0" w:uiPriority="65" w:unhideWhenUsed="0"/>
    <w:lsdException w:name="Light Grid Accent 3" w:semiHidden="0" w:uiPriority="66" w:unhideWhenUsed="0"/>
    <w:lsdException w:name="Medium Shading 1 Accent 3" w:semiHidden="0" w:uiPriority="67" w:unhideWhenUsed="0"/>
    <w:lsdException w:name="Medium Shading 2 Accent 3" w:semiHidden="0" w:uiPriority="68" w:unhideWhenUsed="0"/>
    <w:lsdException w:name="Medium List 1 Accent 3" w:semiHidden="0" w:uiPriority="69" w:unhideWhenUsed="0"/>
    <w:lsdException w:name="Medium List 2 Accent 3" w:semiHidden="0" w:uiPriority="70" w:unhideWhenUsed="0"/>
    <w:lsdException w:name="Medium Grid 1 Accent 3" w:semiHidden="0" w:uiPriority="71" w:unhideWhenUsed="0"/>
    <w:lsdException w:name="Medium Grid 2 Accent 3" w:semiHidden="0" w:uiPriority="72" w:unhideWhenUsed="0"/>
    <w:lsdException w:name="Medium Grid 3 Accent 3" w:semiHidden="0" w:uiPriority="73" w:unhideWhenUsed="0"/>
    <w:lsdException w:name="Dark List Accent 3" w:semiHidden="0" w:uiPriority="60" w:unhideWhenUsed="0"/>
    <w:lsdException w:name="Colorful Shading Accent 3" w:semiHidden="0" w:uiPriority="61" w:unhideWhenUsed="0"/>
    <w:lsdException w:name="Colorful List Accent 3" w:semiHidden="0" w:uiPriority="62" w:unhideWhenUsed="0"/>
    <w:lsdException w:name="Colorful Grid Accent 3" w:semiHidden="0" w:uiPriority="63" w:unhideWhenUsed="0"/>
    <w:lsdException w:name="Light Shading Accent 4" w:semiHidden="0" w:uiPriority="64" w:unhideWhenUsed="0"/>
    <w:lsdException w:name="Light List Accent 4" w:semiHidden="0" w:uiPriority="65" w:unhideWhenUsed="0"/>
    <w:lsdException w:name="Light Grid Accent 4" w:semiHidden="0" w:uiPriority="66" w:unhideWhenUsed="0"/>
    <w:lsdException w:name="Medium Shading 1 Accent 4" w:semiHidden="0" w:uiPriority="67" w:unhideWhenUsed="0"/>
    <w:lsdException w:name="Medium Shading 2 Accent 4" w:semiHidden="0" w:uiPriority="68" w:unhideWhenUsed="0"/>
    <w:lsdException w:name="Medium List 1 Accent 4" w:semiHidden="0" w:uiPriority="69" w:unhideWhenUsed="0"/>
    <w:lsdException w:name="Medium List 2 Accent 4" w:semiHidden="0" w:uiPriority="70" w:unhideWhenUsed="0"/>
    <w:lsdException w:name="Medium Grid 1 Accent 4" w:semiHidden="0" w:uiPriority="71" w:unhideWhenUsed="0"/>
    <w:lsdException w:name="Medium Grid 2 Accent 4" w:semiHidden="0" w:uiPriority="72" w:unhideWhenUsed="0"/>
    <w:lsdException w:name="Medium Grid 3 Accent 4" w:semiHidden="0" w:uiPriority="73" w:unhideWhenUsed="0"/>
    <w:lsdException w:name="Dark List Accent 4" w:semiHidden="0" w:uiPriority="60" w:unhideWhenUsed="0"/>
    <w:lsdException w:name="Colorful Shading Accent 4" w:semiHidden="0" w:uiPriority="61" w:unhideWhenUsed="0"/>
    <w:lsdException w:name="Colorful List Accent 4" w:semiHidden="0" w:uiPriority="62" w:unhideWhenUsed="0"/>
    <w:lsdException w:name="Colorful Grid Accent 4" w:semiHidden="0" w:uiPriority="63" w:unhideWhenUsed="0"/>
    <w:lsdException w:name="Light Shading Accent 5" w:semiHidden="0" w:uiPriority="64" w:unhideWhenUsed="0"/>
    <w:lsdException w:name="Light List Accent 5" w:semiHidden="0" w:uiPriority="65" w:unhideWhenUsed="0"/>
    <w:lsdException w:name="Light Grid Accent 5" w:semiHidden="0" w:uiPriority="66" w:unhideWhenUsed="0"/>
    <w:lsdException w:name="Medium Shading 1 Accent 5" w:semiHidden="0" w:uiPriority="67" w:unhideWhenUsed="0"/>
    <w:lsdException w:name="Medium Shading 2 Accent 5" w:semiHidden="0" w:uiPriority="68" w:unhideWhenUsed="0"/>
    <w:lsdException w:name="Medium List 1 Accent 5" w:semiHidden="0" w:uiPriority="69" w:unhideWhenUsed="0"/>
    <w:lsdException w:name="Medium List 2 Accent 5" w:semiHidden="0" w:uiPriority="70" w:unhideWhenUsed="0"/>
    <w:lsdException w:name="Medium Grid 1 Accent 5" w:semiHidden="0" w:uiPriority="71" w:unhideWhenUsed="0"/>
    <w:lsdException w:name="Medium Grid 2 Accent 5" w:semiHidden="0" w:uiPriority="72" w:unhideWhenUsed="0"/>
    <w:lsdException w:name="Medium Grid 3 Accent 5" w:semiHidden="0" w:uiPriority="73" w:unhideWhenUsed="0"/>
    <w:lsdException w:name="Dark List Accent 5" w:qFormat="1" w:semiHidden="0" w:uiPriority="19" w:unhideWhenUsed="0"/>
    <w:lsdException w:name="Colorful Shading Accent 5" w:qFormat="1" w:semiHidden="0" w:uiPriority="21" w:unhideWhenUsed="0"/>
    <w:lsdException w:name="Colorful List Accent 5" w:qFormat="1" w:semiHidden="0" w:uiPriority="31" w:unhideWhenUsed="0"/>
    <w:lsdException w:name="Colorful Grid Accent 5" w:qFormat="1" w:semiHidden="0" w:uiPriority="32" w:unhideWhenUsed="0"/>
    <w:lsdException w:name="Light Shading Accent 6" w:qFormat="1" w:semiHidden="0" w:uiPriority="33" w:unhideWhenUsed="0"/>
    <w:lsdException w:name="Light List Accent 6" w:semiHidden="0" w:uiPriority="37" w:unhideWhenUsed="0"/>
    <w:lsdException w:name="Light Grid Accent 6" w:qFormat="1" w:semiHidden="0" w:uiPriority="39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qFormat="1" w:semiHidden="0" w:uiPriority="19" w:unhideWhenUsed="0"/>
    <w:lsdException w:name="Medium List 2 Accent 6" w:qFormat="1" w:semiHidden="0" w:uiPriority="21" w:unhideWhenUsed="0"/>
    <w:lsdException w:name="Medium Grid 1 Accent 6" w:qFormat="1" w:semiHidden="0" w:uiPriority="31" w:unhideWhenUsed="0"/>
    <w:lsdException w:name="Medium Grid 2 Accent 6" w:qFormat="1" w:semiHidden="0" w:uiPriority="32" w:unhideWhenUsed="0"/>
    <w:lsdException w:name="Medium Grid 3 Accent 6" w:qFormat="1" w:semiHidden="0" w:uiPriority="33" w:unhideWhenUsed="0"/>
    <w:lsdException w:name="Dark List Accent 6" w:semiHidden="0" w:uiPriority="37" w:unhideWhenUsed="0"/>
    <w:lsdException w:name="Colorful Shading Accent 6" w:qFormat="1" w:semiHidden="0" w:uiPriority="39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2860"/>
  </w:style>
  <w:style w:styleId="Naslov1" w:type="paragraph">
    <w:name w:val="heading 1"/>
    <w:basedOn w:val="Normal"/>
    <w:next w:val="Normal"/>
    <w:link w:val="Naslov1Char"/>
    <w:uiPriority w:val="9"/>
    <w:qFormat/>
    <w:rsid w:val="00265C20"/>
    <w:pPr>
      <w:keepNext/>
      <w:keepLines/>
      <w:pBdr>
        <w:bottom w:color="D34817" w:space="1" w:sz="4" w:themeColor="accent1" w:val="single"/>
      </w:pBdr>
      <w:spacing w:after="40" w:before="400" w:line="240" w:lineRule="auto"/>
      <w:outlineLvl w:val="0"/>
    </w:pPr>
    <w:rPr>
      <w:rFonts w:asciiTheme="majorHAnsi" w:cstheme="majorBidi" w:eastAsiaTheme="majorEastAsia" w:hAnsiTheme="majorHAnsi"/>
      <w:color w:themeColor="accent1" w:themeShade="BF" w:val="9D3511"/>
      <w:sz w:val="36"/>
      <w:szCs w:val="36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265C20"/>
    <w:pPr>
      <w:keepNext/>
      <w:keepLines/>
      <w:spacing w:after="0" w:before="160" w:line="240" w:lineRule="auto"/>
      <w:outlineLvl w:val="1"/>
    </w:pPr>
    <w:rPr>
      <w:rFonts w:asciiTheme="majorHAnsi" w:cstheme="majorBidi" w:eastAsiaTheme="majorEastAsia" w:hAnsiTheme="majorHAnsi"/>
      <w:color w:themeColor="accent1" w:themeShade="BF" w:val="9D3511"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265C20"/>
    <w:pPr>
      <w:keepNext/>
      <w:keepLines/>
      <w:spacing w:after="0" w:before="80" w:line="240" w:lineRule="auto"/>
      <w:outlineLvl w:val="2"/>
    </w:pPr>
    <w:rPr>
      <w:rFonts w:asciiTheme="majorHAnsi" w:cstheme="majorBidi" w:eastAsiaTheme="majorEastAsia" w:hAnsiTheme="majorHAnsi"/>
      <w:color w:themeColor="text1" w:themeTint="BF" w:val="404040"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65C20"/>
    <w:pPr>
      <w:keepNext/>
      <w:keepLines/>
      <w:spacing w:after="0" w:before="80"/>
      <w:outlineLvl w:val="3"/>
    </w:pPr>
    <w:rPr>
      <w:rFonts w:asciiTheme="majorHAnsi" w:cstheme="majorBidi" w:eastAsiaTheme="majorEastAsia" w:hAnsiTheme="majorHAnsi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265C20"/>
    <w:pPr>
      <w:keepNext/>
      <w:keepLines/>
      <w:spacing w:after="0" w:before="80"/>
      <w:outlineLvl w:val="4"/>
    </w:pPr>
    <w:rPr>
      <w:rFonts w:asciiTheme="majorHAnsi" w:cstheme="majorBidi" w:eastAsiaTheme="majorEastAsia" w:hAnsiTheme="majorHAnsi"/>
      <w:i/>
      <w:iCs/>
      <w:sz w:val="22"/>
      <w:szCs w:val="22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265C20"/>
    <w:pPr>
      <w:keepNext/>
      <w:keepLines/>
      <w:spacing w:after="0" w:before="80"/>
      <w:outlineLvl w:val="5"/>
    </w:pPr>
    <w:rPr>
      <w:rFonts w:asciiTheme="majorHAnsi" w:cstheme="majorBidi" w:eastAsiaTheme="majorEastAsia" w:hAnsiTheme="majorHAnsi"/>
      <w:color w:themeColor="text1" w:themeTint="A6" w:val="595959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265C20"/>
    <w:pPr>
      <w:keepNext/>
      <w:keepLines/>
      <w:spacing w:after="0" w:before="80"/>
      <w:outlineLvl w:val="6"/>
    </w:pPr>
    <w:rPr>
      <w:rFonts w:asciiTheme="majorHAnsi" w:cstheme="majorBidi" w:eastAsiaTheme="majorEastAsia" w:hAnsiTheme="majorHAnsi"/>
      <w:i/>
      <w:iCs/>
      <w:color w:themeColor="text1" w:themeTint="A6" w:val="595959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265C20"/>
    <w:pPr>
      <w:keepNext/>
      <w:keepLines/>
      <w:spacing w:after="0" w:before="80"/>
      <w:outlineLvl w:val="7"/>
    </w:pPr>
    <w:rPr>
      <w:rFonts w:asciiTheme="majorHAnsi" w:cstheme="majorBidi" w:eastAsiaTheme="majorEastAsia" w:hAnsiTheme="majorHAnsi"/>
      <w:smallCaps/>
      <w:color w:themeColor="text1" w:themeTint="A6" w:val="595959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265C20"/>
    <w:pPr>
      <w:keepNext/>
      <w:keepLines/>
      <w:spacing w:after="0" w:before="80"/>
      <w:outlineLvl w:val="8"/>
    </w:pPr>
    <w:rPr>
      <w:rFonts w:asciiTheme="majorHAnsi" w:cstheme="majorBidi" w:eastAsiaTheme="majorEastAsia" w:hAnsiTheme="majorHAnsi"/>
      <w:i/>
      <w:iCs/>
      <w:smallCaps/>
      <w:color w:themeColor="text1" w:themeTint="A6" w:val="595959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265C20"/>
    <w:rPr>
      <w:rFonts w:asciiTheme="majorHAnsi" w:cstheme="majorBidi" w:eastAsiaTheme="majorEastAsia" w:hAnsiTheme="majorHAnsi"/>
      <w:color w:themeColor="accent1" w:themeShade="BF" w:val="9D3511"/>
      <w:sz w:val="36"/>
      <w:szCs w:val="36"/>
    </w:rPr>
  </w:style>
  <w:style w:customStyle="1" w:styleId="Naslov2Char" w:type="character">
    <w:name w:val="Naslov 2 Char"/>
    <w:basedOn w:val="Zadanifontodlomka"/>
    <w:link w:val="Naslov2"/>
    <w:uiPriority w:val="9"/>
    <w:rsid w:val="00265C20"/>
    <w:rPr>
      <w:rFonts w:asciiTheme="majorHAnsi" w:cstheme="majorBidi" w:eastAsiaTheme="majorEastAsia" w:hAnsiTheme="majorHAnsi"/>
      <w:color w:themeColor="accent1" w:themeShade="BF" w:val="9D3511"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rsid w:val="00265C20"/>
    <w:rPr>
      <w:rFonts w:asciiTheme="majorHAnsi" w:cstheme="majorBidi" w:eastAsiaTheme="majorEastAsia" w:hAnsiTheme="majorHAnsi"/>
      <w:color w:themeColor="text1" w:themeTint="BF" w:val="404040"/>
      <w:sz w:val="26"/>
      <w:szCs w:val="26"/>
    </w:rPr>
  </w:style>
  <w:style w:customStyle="1" w:styleId="Naslov5Char" w:type="character">
    <w:name w:val="Naslov 5 Char"/>
    <w:basedOn w:val="Zadanifontodlomka"/>
    <w:link w:val="Naslov5"/>
    <w:uiPriority w:val="9"/>
    <w:rsid w:val="00265C20"/>
    <w:rPr>
      <w:rFonts w:asciiTheme="majorHAnsi" w:cstheme="majorBidi" w:eastAsiaTheme="majorEastAsia" w:hAnsiTheme="majorHAnsi"/>
      <w:i/>
      <w:iCs/>
      <w:sz w:val="22"/>
      <w:szCs w:val="22"/>
    </w:rPr>
  </w:style>
  <w:style w:styleId="Reetkatablice" w:type="table">
    <w:name w:val="Table Grid"/>
    <w:basedOn w:val="Obinatablica"/>
    <w:rsid w:val="00F422BB"/>
    <w:rPr>
      <w:rFonts w:ascii="Times New Roman" w:eastAsia="Times New Roman" w:hAnsi="Times New Roman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1" w:styleId="PodnojeChar" w:type="character">
    <w:name w:val="Podnožje Char"/>
    <w:link w:val="Podnoje"/>
    <w:uiPriority w:val="99"/>
    <w:rsid w:val="00F422B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422BB"/>
  </w:style>
  <w:style w:styleId="z-vrhobrasca" w:type="paragraph">
    <w:name w:val="HTML Top of Form"/>
    <w:basedOn w:val="Normal"/>
    <w:next w:val="Normal"/>
    <w:link w:val="z-vrhobrascaChar"/>
    <w:hidden/>
    <w:rsid w:val="00F422BB"/>
    <w:pPr>
      <w:pBdr>
        <w:bottom w:color="auto" w:space="1" w:sz="6" w:val="single"/>
      </w:pBdr>
      <w:jc w:val="center"/>
    </w:pPr>
    <w:rPr>
      <w:rFonts w:ascii="Arial" w:eastAsia="Times New Roman" w:hAnsi="Arial"/>
      <w:vanish/>
      <w:sz w:val="16"/>
      <w:szCs w:val="16"/>
      <w:lang w:eastAsia="hr-HR" w:val="hr-HR"/>
    </w:rPr>
  </w:style>
  <w:style w:customStyle="1" w:styleId="z-vrhobrascaChar" w:type="character">
    <w:name w:val="z-vrh obrasca Char"/>
    <w:link w:val="z-vrhobrasca"/>
    <w:rsid w:val="00F422BB"/>
    <w:rPr>
      <w:rFonts w:ascii="Arial" w:cs="Arial" w:eastAsia="Times New Roman" w:hAns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rsid w:val="00F422BB"/>
    <w:pPr>
      <w:pBdr>
        <w:top w:color="auto" w:space="1" w:sz="6" w:val="single"/>
      </w:pBdr>
      <w:jc w:val="center"/>
    </w:pPr>
    <w:rPr>
      <w:rFonts w:ascii="Arial" w:eastAsia="Times New Roman" w:hAnsi="Arial"/>
      <w:vanish/>
      <w:sz w:val="16"/>
      <w:szCs w:val="16"/>
      <w:lang w:eastAsia="hr-HR" w:val="hr-HR"/>
    </w:rPr>
  </w:style>
  <w:style w:customStyle="1" w:styleId="z-dnoobrascaChar" w:type="character">
    <w:name w:val="z-dno obrasca Char"/>
    <w:link w:val="z-dnoobrasca"/>
    <w:rsid w:val="00F422BB"/>
    <w:rPr>
      <w:rFonts w:ascii="Arial" w:cs="Arial" w:eastAsia="Times New Roman" w:hAnsi="Arial"/>
      <w:vanish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1" w:styleId="ZaglavljeChar" w:type="character">
    <w:name w:val="Zaglavlje Char"/>
    <w:link w:val="Zaglavlje"/>
    <w:uiPriority w:val="99"/>
    <w:rsid w:val="00F422BB"/>
    <w:rPr>
      <w:rFonts w:ascii="Times New Roman" w:cs="Times New Roman" w:eastAsia="Times New Roman" w:hAnsi="Times New Roman"/>
      <w:sz w:val="24"/>
      <w:szCs w:val="24"/>
      <w:lang w:eastAsia="hr-HR"/>
    </w:rPr>
  </w:style>
  <w:style w:styleId="Tekstfusnote" w:type="paragraph">
    <w:name w:val="footnote text"/>
    <w:basedOn w:val="Normal"/>
    <w:link w:val="TekstfusnoteChar"/>
    <w:semiHidden/>
    <w:rsid w:val="00F422BB"/>
    <w:rPr>
      <w:rFonts w:eastAsia="Times New Roman"/>
      <w:sz w:val="20"/>
      <w:szCs w:val="20"/>
      <w:lang w:eastAsia="hr-HR" w:val="hr-HR"/>
    </w:rPr>
  </w:style>
  <w:style w:customStyle="1" w:styleId="TekstfusnoteChar" w:type="character">
    <w:name w:val="Tekst fusnote Char"/>
    <w:link w:val="Tekstfusnote"/>
    <w:semiHidden/>
    <w:rsid w:val="00F422B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semiHidden/>
    <w:rsid w:val="00F422BB"/>
    <w:rPr>
      <w:vertAlign w:val="superscript"/>
    </w:rPr>
  </w:style>
  <w:style w:styleId="Sadraj1" w:type="paragraph">
    <w:name w:val="toc 1"/>
    <w:basedOn w:val="Normal"/>
    <w:next w:val="Normal"/>
    <w:autoRedefine/>
    <w:uiPriority w:val="39"/>
    <w:rsid w:val="009315FD"/>
    <w:pPr>
      <w:tabs>
        <w:tab w:pos="8914" w:val="right"/>
      </w:tabs>
      <w:spacing w:before="120" w:line="360" w:lineRule="auto"/>
      <w:jc w:val="both"/>
    </w:pPr>
    <w:rPr>
      <w:rFonts w:cs="Calibri" w:eastAsia="Times New Roman"/>
      <w:b/>
      <w:bCs/>
      <w:caps/>
      <w:noProof/>
      <w:sz w:val="24"/>
      <w:szCs w:val="24"/>
      <w:lang w:eastAsia="hr-HR" w:val="hr-HR"/>
    </w:rPr>
  </w:style>
  <w:style w:styleId="Sadraj2" w:type="paragraph">
    <w:name w:val="toc 2"/>
    <w:basedOn w:val="Normal"/>
    <w:next w:val="Normal"/>
    <w:autoRedefine/>
    <w:uiPriority w:val="39"/>
    <w:rsid w:val="00F03C5C"/>
    <w:pPr>
      <w:tabs>
        <w:tab w:pos="960" w:val="left"/>
        <w:tab w:leader="dot" w:pos="8914" w:val="right"/>
      </w:tabs>
      <w:spacing w:line="240" w:lineRule="auto"/>
      <w:ind w:left="240"/>
    </w:pPr>
    <w:rPr>
      <w:rFonts w:ascii="Calibri" w:cs="Calibri" w:eastAsia="Times New Roman" w:hAnsi="Calibri"/>
      <w:smallCaps/>
      <w:sz w:val="20"/>
      <w:szCs w:val="20"/>
      <w:lang w:eastAsia="hr-HR" w:val="hr-HR"/>
    </w:rPr>
  </w:style>
  <w:style w:styleId="Sadraj3" w:type="paragraph">
    <w:name w:val="toc 3"/>
    <w:basedOn w:val="Normal"/>
    <w:next w:val="Normal"/>
    <w:autoRedefine/>
    <w:uiPriority w:val="39"/>
    <w:rsid w:val="00F422BB"/>
    <w:pPr>
      <w:ind w:left="480"/>
    </w:pPr>
    <w:rPr>
      <w:rFonts w:ascii="Calibri" w:cs="Calibri" w:eastAsia="Times New Roman" w:hAnsi="Calibri"/>
      <w:i/>
      <w:iCs/>
      <w:sz w:val="20"/>
      <w:szCs w:val="20"/>
      <w:lang w:eastAsia="hr-HR" w:val="hr-HR"/>
    </w:rPr>
  </w:style>
  <w:style w:styleId="Sadraj4" w:type="paragraph">
    <w:name w:val="toc 4"/>
    <w:basedOn w:val="Normal"/>
    <w:next w:val="Normal"/>
    <w:autoRedefine/>
    <w:semiHidden/>
    <w:rsid w:val="00F422BB"/>
    <w:pPr>
      <w:ind w:left="72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5" w:type="paragraph">
    <w:name w:val="toc 5"/>
    <w:basedOn w:val="Normal"/>
    <w:next w:val="Normal"/>
    <w:autoRedefine/>
    <w:semiHidden/>
    <w:rsid w:val="00F422BB"/>
    <w:pPr>
      <w:ind w:left="96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6" w:type="paragraph">
    <w:name w:val="toc 6"/>
    <w:basedOn w:val="Normal"/>
    <w:next w:val="Normal"/>
    <w:autoRedefine/>
    <w:semiHidden/>
    <w:rsid w:val="00F422BB"/>
    <w:pPr>
      <w:ind w:left="120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7" w:type="paragraph">
    <w:name w:val="toc 7"/>
    <w:basedOn w:val="Normal"/>
    <w:next w:val="Normal"/>
    <w:autoRedefine/>
    <w:semiHidden/>
    <w:rsid w:val="00F422BB"/>
    <w:pPr>
      <w:ind w:left="144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8" w:type="paragraph">
    <w:name w:val="toc 8"/>
    <w:basedOn w:val="Normal"/>
    <w:next w:val="Normal"/>
    <w:autoRedefine/>
    <w:semiHidden/>
    <w:rsid w:val="00F422BB"/>
    <w:pPr>
      <w:ind w:left="168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9" w:type="paragraph">
    <w:name w:val="toc 9"/>
    <w:basedOn w:val="Normal"/>
    <w:next w:val="Normal"/>
    <w:autoRedefine/>
    <w:semiHidden/>
    <w:rsid w:val="00F422BB"/>
    <w:pPr>
      <w:ind w:left="1920"/>
    </w:pPr>
    <w:rPr>
      <w:rFonts w:ascii="Calibri" w:cs="Calibri" w:eastAsia="Times New Roman" w:hAnsi="Calibri"/>
      <w:sz w:val="18"/>
      <w:szCs w:val="18"/>
      <w:lang w:eastAsia="hr-HR" w:val="hr-HR"/>
    </w:rPr>
  </w:style>
  <w:style w:styleId="Hiperveza" w:type="character">
    <w:name w:val="Hyperlink"/>
    <w:uiPriority w:val="99"/>
    <w:rsid w:val="00F422BB"/>
    <w:rPr>
      <w:color w:val="0000FF"/>
      <w:u w:val="single"/>
    </w:rPr>
  </w:style>
  <w:style w:customStyle="1" w:styleId="kontakt" w:type="paragraph">
    <w:name w:val="kontakt"/>
    <w:basedOn w:val="Normal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StandardWeb" w:type="paragraph">
    <w:name w:val="Normal (Web)"/>
    <w:basedOn w:val="Normal"/>
    <w:uiPriority w:val="99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Reetkatablice4" w:type="table">
    <w:name w:val="Table Grid 4"/>
    <w:basedOn w:val="Obinatablica"/>
    <w:rsid w:val="00F422BB"/>
    <w:rPr>
      <w:rFonts w:ascii="Times New Roman" w:eastAsia="Times New Roman" w:hAnsi="Times New Roman"/>
      <w:lang w:eastAsia="hr-HR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tabletextfield" w:type="character">
    <w:name w:val="table_text_field"/>
    <w:basedOn w:val="Zadanifontodlomka"/>
    <w:rsid w:val="00F422BB"/>
  </w:style>
  <w:style w:customStyle="1" w:styleId="tabletitle2" w:type="character">
    <w:name w:val="table_title2"/>
    <w:basedOn w:val="Zadanifontodlomka"/>
    <w:rsid w:val="00F422BB"/>
  </w:style>
  <w:style w:styleId="Naglaeno" w:type="character">
    <w:name w:val="Strong"/>
    <w:basedOn w:val="Zadanifontodlomka"/>
    <w:uiPriority w:val="22"/>
    <w:qFormat/>
    <w:rsid w:val="00265C20"/>
    <w:rPr>
      <w:b/>
      <w:bCs/>
    </w:rPr>
  </w:style>
  <w:style w:customStyle="1" w:styleId="mw-headline" w:type="character">
    <w:name w:val="mw-headline"/>
    <w:basedOn w:val="Zadanifontodlomka"/>
    <w:rsid w:val="00F422BB"/>
  </w:style>
  <w:style w:customStyle="1" w:styleId="editsectionmoved" w:type="character">
    <w:name w:val="editsectionmoved"/>
    <w:basedOn w:val="Zadanifontodlomka"/>
    <w:rsid w:val="00F422BB"/>
  </w:style>
  <w:style w:customStyle="1" w:styleId="contenttext" w:type="paragraph">
    <w:name w:val="contenttext"/>
    <w:basedOn w:val="Normal"/>
    <w:rsid w:val="00F422BB"/>
    <w:pPr>
      <w:spacing w:after="100" w:afterAutospacing="1" w:before="100" w:beforeAutospacing="1"/>
      <w:jc w:val="both"/>
    </w:pPr>
    <w:rPr>
      <w:rFonts w:ascii="Arial" w:cs="Arial" w:eastAsia="Times New Roman" w:hAnsi="Arial"/>
      <w:color w:val="666666"/>
      <w:sz w:val="15"/>
      <w:szCs w:val="15"/>
      <w:lang w:eastAsia="hr-HR" w:val="hr-HR"/>
    </w:rPr>
  </w:style>
  <w:style w:customStyle="1" w:styleId="datum" w:type="paragraph">
    <w:name w:val="datum"/>
    <w:basedOn w:val="Normal"/>
    <w:rsid w:val="00F422BB"/>
    <w:pPr>
      <w:spacing w:after="100" w:afterAutospacing="1" w:before="100" w:beforeAutospacing="1"/>
    </w:pPr>
    <w:rPr>
      <w:rFonts w:ascii="Arial" w:cs="Arial" w:eastAsia="Times New Roman" w:hAnsi="Arial"/>
      <w:color w:val="800000"/>
      <w:sz w:val="20"/>
      <w:szCs w:val="20"/>
      <w:lang w:eastAsia="hr-HR" w:val="hr-HR"/>
    </w:rPr>
  </w:style>
  <w:style w:styleId="Opisslike" w:type="paragraph">
    <w:name w:val="caption"/>
    <w:basedOn w:val="Normal"/>
    <w:next w:val="Normal"/>
    <w:uiPriority w:val="35"/>
    <w:unhideWhenUsed/>
    <w:qFormat/>
    <w:rsid w:val="00265C20"/>
    <w:pPr>
      <w:spacing w:line="240" w:lineRule="auto"/>
    </w:pPr>
    <w:rPr>
      <w:b/>
      <w:bCs/>
      <w:color w:themeColor="text1" w:themeTint="BF" w:val="404040"/>
      <w:sz w:val="20"/>
      <w:szCs w:val="20"/>
    </w:rPr>
  </w:style>
  <w:style w:customStyle="1" w:styleId="Heading2Char1" w:type="character">
    <w:name w:val="Heading 2 Char1"/>
    <w:rsid w:val="00347687"/>
    <w:rPr>
      <w:rFonts w:ascii="Times New Roman" w:eastAsia="Times New Roman" w:hAnsi="Times New Roman"/>
      <w:b/>
      <w:bCs/>
      <w:iCs/>
      <w:color w:themeColor="accent1" w:val="D34817"/>
      <w:sz w:val="24"/>
      <w:szCs w:val="24"/>
      <w:lang w:eastAsia="hr-HR" w:val="hr-HR"/>
    </w:rPr>
  </w:style>
  <w:style w:customStyle="1" w:styleId="Heading1Char1" w:type="character">
    <w:name w:val="Heading 1 Char1"/>
    <w:rsid w:val="00DF043A"/>
    <w:rPr>
      <w:rFonts w:ascii="Times New Roman" w:eastAsia="Times New Roman" w:hAnsi="Times New Roman"/>
      <w:b/>
      <w:color w:themeColor="accent1" w:val="D34817"/>
      <w:sz w:val="24"/>
      <w:szCs w:val="24"/>
      <w:lang w:val="hr-HR"/>
    </w:rPr>
  </w:style>
  <w:style w:customStyle="1" w:styleId="imgdescription" w:type="character">
    <w:name w:val="imgdescription"/>
    <w:basedOn w:val="Zadanifontodlomka"/>
    <w:rsid w:val="00F422BB"/>
  </w:style>
  <w:style w:customStyle="1" w:styleId="c5" w:type="paragraph">
    <w:name w:val="c5"/>
    <w:basedOn w:val="Normal"/>
    <w:rsid w:val="00F422BB"/>
    <w:pPr>
      <w:spacing w:after="270" w:before="100" w:beforeAutospacing="1" w:line="330" w:lineRule="atLeast"/>
      <w:jc w:val="both"/>
    </w:pPr>
    <w:rPr>
      <w:rFonts w:ascii="Georgia" w:eastAsia="Times New Roman" w:hAnsi="Georgia"/>
      <w:color w:val="000000"/>
      <w:lang w:eastAsia="hr-HR" w:val="hr-HR"/>
    </w:rPr>
  </w:style>
  <w:style w:customStyle="1" w:styleId="ap1" w:type="paragraph">
    <w:name w:val="ap1"/>
    <w:basedOn w:val="Normal"/>
    <w:rsid w:val="00F422BB"/>
    <w:pPr>
      <w:spacing w:line="217" w:lineRule="atLeast"/>
      <w:ind w:left="149" w:right="149"/>
    </w:pPr>
    <w:rPr>
      <w:rFonts w:eastAsia="Times New Roman"/>
      <w:color w:val="1D1C1C"/>
      <w:lang w:eastAsia="hr-HR" w:val="hr-HR"/>
    </w:rPr>
  </w:style>
  <w:style w:customStyle="1" w:styleId="itemhead" w:type="paragraph">
    <w:name w:val="itemhead"/>
    <w:basedOn w:val="Normal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SubtleEmphasis2" w:type="paragraph">
    <w:name w:val="Subtle Emphasis2"/>
    <w:basedOn w:val="Normal"/>
    <w:uiPriority w:val="34"/>
    <w:rsid w:val="006B1823"/>
    <w:pPr>
      <w:ind w:left="720"/>
      <w:contextualSpacing/>
    </w:pPr>
    <w:rPr>
      <w:rFonts w:eastAsia="Times New Roman"/>
      <w:lang w:eastAsia="hr-HR" w:val="hr-HR"/>
    </w:rPr>
  </w:style>
  <w:style w:customStyle="1" w:styleId="c11" w:type="paragraph">
    <w:name w:val="c11"/>
    <w:basedOn w:val="Normal"/>
    <w:rsid w:val="0000105A"/>
    <w:pPr>
      <w:spacing w:after="255" w:before="100" w:beforeAutospacing="1"/>
    </w:pPr>
    <w:rPr>
      <w:rFonts w:ascii="Georgia" w:eastAsia="Times New Roman" w:hAnsi="Georgia"/>
      <w:b/>
      <w:bCs/>
      <w:i/>
      <w:iCs/>
      <w:color w:val="484848"/>
      <w:sz w:val="23"/>
      <w:szCs w:val="23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6012"/>
    <w:rPr>
      <w:rFonts w:ascii="Tahoma" w:eastAsia="Times New Roman" w:hAnsi="Tahoma"/>
      <w:sz w:val="16"/>
      <w:szCs w:val="16"/>
      <w:lang w:eastAsia="hr-HR" w:val="hr-HR"/>
    </w:rPr>
  </w:style>
  <w:style w:customStyle="1" w:styleId="TekstbaloniaChar" w:type="character">
    <w:name w:val="Tekst balončića Char"/>
    <w:link w:val="Tekstbalonia"/>
    <w:uiPriority w:val="99"/>
    <w:semiHidden/>
    <w:rsid w:val="00266012"/>
    <w:rPr>
      <w:rFonts w:ascii="Tahoma" w:cs="Tahoma" w:eastAsia="Times New Roman" w:hAnsi="Tahoma"/>
      <w:sz w:val="16"/>
      <w:szCs w:val="16"/>
      <w:lang w:eastAsia="hr-HR"/>
    </w:rPr>
  </w:style>
  <w:style w:styleId="Istaknuto" w:type="character">
    <w:name w:val="Emphasis"/>
    <w:basedOn w:val="Zadanifontodlomka"/>
    <w:uiPriority w:val="20"/>
    <w:qFormat/>
    <w:rsid w:val="00265C20"/>
    <w:rPr>
      <w:i/>
      <w:iCs/>
    </w:rPr>
  </w:style>
  <w:style w:customStyle="1" w:styleId="textcisti" w:type="paragraph">
    <w:name w:val="textcisti"/>
    <w:basedOn w:val="Normal"/>
    <w:rsid w:val="00504FC9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NoList1" w:type="numbering">
    <w:name w:val="No List1"/>
    <w:next w:val="Bezpopisa"/>
    <w:uiPriority w:val="99"/>
    <w:semiHidden/>
    <w:unhideWhenUsed/>
    <w:rsid w:val="00AE5950"/>
  </w:style>
  <w:style w:customStyle="1" w:styleId="apple-converted-space" w:type="character">
    <w:name w:val="apple-converted-space"/>
    <w:rsid w:val="00AE5950"/>
  </w:style>
  <w:style w:styleId="Tijeloteksta" w:type="paragraph">
    <w:name w:val="Body Text"/>
    <w:basedOn w:val="Normal"/>
    <w:link w:val="TijelotekstaChar"/>
    <w:rsid w:val="00AE5950"/>
    <w:pPr>
      <w:jc w:val="both"/>
    </w:pPr>
    <w:rPr>
      <w:rFonts w:ascii="Arial" w:eastAsia="Times New Roman" w:hAnsi="Arial"/>
      <w:snapToGrid w:val="0"/>
      <w:sz w:val="20"/>
      <w:szCs w:val="20"/>
      <w:lang w:val="fr-FR"/>
    </w:rPr>
  </w:style>
  <w:style w:customStyle="1" w:styleId="TijelotekstaChar" w:type="character">
    <w:name w:val="Tijelo teksta Char"/>
    <w:link w:val="Tijeloteksta"/>
    <w:rsid w:val="00AE5950"/>
    <w:rPr>
      <w:rFonts w:ascii="Arial" w:eastAsia="Times New Roman" w:hAnsi="Arial"/>
      <w:snapToGrid w:val="0"/>
      <w:lang w:eastAsia="en-US" w:val="fr-FR"/>
    </w:rPr>
  </w:style>
  <w:style w:customStyle="1" w:styleId="TableGrid1" w:type="table">
    <w:name w:val="Table Grid1"/>
    <w:basedOn w:val="Obinatablica"/>
    <w:next w:val="Reetkatablice"/>
    <w:uiPriority w:val="59"/>
    <w:rsid w:val="00AE595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apple-style-span" w:type="character">
    <w:name w:val="apple-style-span"/>
    <w:rsid w:val="00AE5950"/>
  </w:style>
  <w:style w:customStyle="1" w:styleId="text" w:type="paragraph">
    <w:name w:val="text"/>
    <w:rsid w:val="00AE5950"/>
    <w:pPr>
      <w:widowControl w:val="0"/>
      <w:spacing w:before="240" w:line="240" w:lineRule="exact"/>
      <w:jc w:val="both"/>
    </w:pPr>
    <w:rPr>
      <w:rFonts w:ascii="Arial" w:eastAsia="Times New Roman" w:hAnsi="Arial"/>
      <w:snapToGrid w:val="0"/>
      <w:sz w:val="24"/>
      <w:lang w:val="cs-CZ"/>
    </w:rPr>
  </w:style>
  <w:style w:customStyle="1" w:styleId="textcslovan" w:type="paragraph">
    <w:name w:val="text císlovaný"/>
    <w:basedOn w:val="text"/>
    <w:rsid w:val="00AE5950"/>
    <w:pPr>
      <w:ind w:hanging="567" w:left="567"/>
    </w:pPr>
  </w:style>
  <w:style w:customStyle="1" w:styleId="noparagraphstyle" w:type="paragraph">
    <w:name w:val="noparagraphstyle"/>
    <w:basedOn w:val="Normal"/>
    <w:rsid w:val="00AE5950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clanak" w:type="paragraph">
    <w:name w:val="clanak"/>
    <w:basedOn w:val="Normal"/>
    <w:rsid w:val="00AE5950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c41" w:type="paragraph">
    <w:name w:val="c41"/>
    <w:basedOn w:val="Normal"/>
    <w:rsid w:val="00C27A22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claimempty" w:type="character">
    <w:name w:val="xclaimempty"/>
    <w:rsid w:val="00C27A22"/>
  </w:style>
  <w:style w:customStyle="1" w:styleId="xclaimstyle" w:type="character">
    <w:name w:val="xclaimstyle"/>
    <w:rsid w:val="00C27A22"/>
  </w:style>
  <w:style w:customStyle="1" w:styleId="SubtleEmphasis1" w:type="paragraph">
    <w:name w:val="Subtle Emphasis1"/>
    <w:basedOn w:val="Normal"/>
    <w:uiPriority w:val="34"/>
    <w:rsid w:val="00D92B02"/>
    <w:pPr>
      <w:ind w:left="708"/>
    </w:pPr>
    <w:rPr>
      <w:rFonts w:eastAsia="Times New Roman"/>
      <w:lang w:eastAsia="hr-HR" w:val="hr-HR"/>
    </w:rPr>
  </w:style>
  <w:style w:customStyle="1" w:styleId="Naslov4Char" w:type="character">
    <w:name w:val="Naslov 4 Char"/>
    <w:basedOn w:val="Zadanifontodlomka"/>
    <w:link w:val="Naslov4"/>
    <w:uiPriority w:val="9"/>
    <w:rsid w:val="00265C20"/>
    <w:rPr>
      <w:rFonts w:asciiTheme="majorHAnsi" w:cstheme="majorBidi" w:eastAsiaTheme="majorEastAsia" w:hAnsiTheme="majorHAnsi"/>
      <w:sz w:val="24"/>
      <w:szCs w:val="24"/>
    </w:rPr>
  </w:style>
  <w:style w:customStyle="1" w:styleId="MediumShading11" w:type="paragraph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ascii="Verdana" w:eastAsia="MS Gothic" w:hAnsi="Verdana"/>
      <w:lang w:eastAsia="hr-HR" w:val="hr-HR"/>
    </w:rPr>
  </w:style>
  <w:style w:styleId="Popis" w:type="paragraph">
    <w:name w:val="List"/>
    <w:basedOn w:val="Normal"/>
    <w:uiPriority w:val="99"/>
    <w:unhideWhenUsed/>
    <w:rsid w:val="00996714"/>
    <w:pPr>
      <w:ind w:hanging="283" w:left="283"/>
      <w:contextualSpacing/>
    </w:pPr>
    <w:rPr>
      <w:rFonts w:eastAsia="Times New Roman"/>
      <w:lang w:eastAsia="hr-HR" w:val="hr-HR"/>
    </w:rPr>
  </w:style>
  <w:style w:styleId="Popis2" w:type="paragraph">
    <w:name w:val="List 2"/>
    <w:basedOn w:val="Normal"/>
    <w:uiPriority w:val="99"/>
    <w:unhideWhenUsed/>
    <w:rsid w:val="00996714"/>
    <w:pPr>
      <w:ind w:hanging="283" w:left="566"/>
      <w:contextualSpacing/>
    </w:pPr>
    <w:rPr>
      <w:rFonts w:eastAsia="Times New Roman"/>
      <w:lang w:eastAsia="hr-HR" w:val="hr-HR"/>
    </w:rPr>
  </w:style>
  <w:style w:styleId="Popis3" w:type="paragraph">
    <w:name w:val="List 3"/>
    <w:basedOn w:val="Normal"/>
    <w:uiPriority w:val="99"/>
    <w:unhideWhenUsed/>
    <w:rsid w:val="00996714"/>
    <w:pPr>
      <w:ind w:hanging="283" w:left="849"/>
      <w:contextualSpacing/>
    </w:pPr>
    <w:rPr>
      <w:rFonts w:eastAsia="Times New Roman"/>
      <w:lang w:eastAsia="hr-HR" w:val="hr-HR"/>
    </w:rPr>
  </w:style>
  <w:style w:styleId="Popis4" w:type="paragraph">
    <w:name w:val="List 4"/>
    <w:basedOn w:val="Normal"/>
    <w:uiPriority w:val="99"/>
    <w:unhideWhenUsed/>
    <w:rsid w:val="00996714"/>
    <w:pPr>
      <w:ind w:hanging="283" w:left="1132"/>
      <w:contextualSpacing/>
    </w:pPr>
    <w:rPr>
      <w:rFonts w:eastAsia="Times New Roman"/>
      <w:lang w:eastAsia="hr-HR" w:val="hr-HR"/>
    </w:rPr>
  </w:style>
  <w:style w:styleId="Popis5" w:type="paragraph">
    <w:name w:val="List 5"/>
    <w:basedOn w:val="Normal"/>
    <w:uiPriority w:val="99"/>
    <w:unhideWhenUsed/>
    <w:rsid w:val="00996714"/>
    <w:pPr>
      <w:ind w:hanging="283" w:left="1415"/>
      <w:contextualSpacing/>
    </w:pPr>
    <w:rPr>
      <w:rFonts w:eastAsia="Times New Roman"/>
      <w:lang w:eastAsia="hr-HR" w:val="hr-HR"/>
    </w:rPr>
  </w:style>
  <w:style w:styleId="Grafikeoznake2" w:type="paragraph">
    <w:name w:val="List Bullet 2"/>
    <w:basedOn w:val="Normal"/>
    <w:uiPriority w:val="99"/>
    <w:unhideWhenUsed/>
    <w:rsid w:val="00996714"/>
    <w:pPr>
      <w:numPr>
        <w:numId w:val="3"/>
      </w:numPr>
      <w:contextualSpacing/>
    </w:pPr>
    <w:rPr>
      <w:rFonts w:eastAsia="Times New Roman"/>
      <w:lang w:eastAsia="hr-HR" w:val="hr-HR"/>
    </w:rPr>
  </w:style>
  <w:style w:styleId="Grafikeoznake5" w:type="paragraph">
    <w:name w:val="List Bullet 5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eastAsia="hr-HR" w:val="hr-HR"/>
    </w:rPr>
  </w:style>
  <w:style w:styleId="Nastavakpopisa" w:type="paragraph">
    <w:name w:val="List Continue"/>
    <w:basedOn w:val="Normal"/>
    <w:uiPriority w:val="99"/>
    <w:unhideWhenUsed/>
    <w:rsid w:val="00996714"/>
    <w:pPr>
      <w:ind w:left="283"/>
      <w:contextualSpacing/>
    </w:pPr>
    <w:rPr>
      <w:rFonts w:eastAsia="Times New Roman"/>
      <w:lang w:eastAsia="hr-HR" w:val="hr-HR"/>
    </w:rPr>
  </w:style>
  <w:style w:styleId="Nastavakpopisa5" w:type="paragraph">
    <w:name w:val="List Continue 5"/>
    <w:basedOn w:val="Normal"/>
    <w:uiPriority w:val="99"/>
    <w:unhideWhenUsed/>
    <w:rsid w:val="00996714"/>
    <w:pPr>
      <w:ind w:left="1415"/>
      <w:contextualSpacing/>
    </w:pPr>
    <w:rPr>
      <w:rFonts w:eastAsia="Times New Roman"/>
      <w:lang w:eastAsia="hr-HR"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996714"/>
    <w:pPr>
      <w:ind w:firstLine="210"/>
      <w:jc w:val="left"/>
    </w:pPr>
    <w:rPr>
      <w:rFonts w:ascii="Times New Roman" w:hAnsi="Times New Roman"/>
      <w:snapToGrid/>
      <w:sz w:val="24"/>
      <w:szCs w:val="24"/>
      <w:lang w:eastAsia="hr-HR" w:val="hr-HR"/>
    </w:rPr>
  </w:style>
  <w:style w:customStyle="1" w:styleId="Tijeloteksta-prvauvlakaChar" w:type="character">
    <w:name w:val="Tijelo teksta - prva uvlaka Char"/>
    <w:link w:val="Tijeloteksta-prvauvlaka"/>
    <w:uiPriority w:val="99"/>
    <w:rsid w:val="00996714"/>
    <w:rPr>
      <w:rFonts w:ascii="Times New Roman" w:eastAsia="Times New Roman" w:hAnsi="Times New Roman"/>
      <w:snapToGrid/>
      <w:sz w:val="24"/>
      <w:szCs w:val="24"/>
      <w:lang w:eastAsia="hr-HR"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96714"/>
    <w:pPr>
      <w:ind w:left="283"/>
    </w:pPr>
    <w:rPr>
      <w:rFonts w:eastAsia="Times New Roman"/>
      <w:lang w:eastAsia="hr-HR" w:val="hr-HR"/>
    </w:rPr>
  </w:style>
  <w:style w:customStyle="1" w:styleId="UvuenotijelotekstaChar" w:type="character">
    <w:name w:val="Uvučeno tijelo teksta Char"/>
    <w:link w:val="Uvuenotijeloteksta"/>
    <w:uiPriority w:val="99"/>
    <w:semiHidden/>
    <w:rsid w:val="00996714"/>
    <w:rPr>
      <w:rFonts w:ascii="Times New Roman" w:eastAsia="Times New Roman" w:hAnsi="Times New Roman"/>
      <w:sz w:val="24"/>
      <w:szCs w:val="24"/>
      <w:lang w:eastAsia="hr-HR"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996714"/>
    <w:pPr>
      <w:ind w:firstLine="210"/>
    </w:pPr>
  </w:style>
  <w:style w:customStyle="1" w:styleId="Tijeloteksta-prvauvlaka2Char" w:type="character">
    <w:name w:val="Tijelo teksta - prva uvlaka 2 Char"/>
    <w:link w:val="Tijeloteksta-prvauvlaka2"/>
    <w:uiPriority w:val="99"/>
    <w:rsid w:val="00996714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MediumGrid21" w:type="paragraph">
    <w:name w:val="Medium Grid 21"/>
    <w:uiPriority w:val="1"/>
    <w:rsid w:val="008E604D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DarkList-Accent51" w:type="paragraph">
    <w:name w:val="Dark List - Accent 51"/>
    <w:basedOn w:val="Normal"/>
    <w:uiPriority w:val="34"/>
    <w:rsid w:val="00777D99"/>
    <w:pPr>
      <w:ind w:left="708"/>
    </w:pPr>
    <w:rPr>
      <w:rFonts w:eastAsia="Times New Roman"/>
      <w:lang w:eastAsia="hr-HR" w:val="hr-HR"/>
    </w:rPr>
  </w:style>
  <w:style w:customStyle="1" w:styleId="Textbody" w:type="paragraph">
    <w:name w:val="Text body"/>
    <w:basedOn w:val="Normal"/>
    <w:rsid w:val="0073016C"/>
    <w:pPr>
      <w:widowControl w:val="0"/>
      <w:suppressAutoHyphens/>
      <w:autoSpaceDN w:val="0"/>
      <w:textAlignment w:val="baseline"/>
    </w:pPr>
    <w:rPr>
      <w:rFonts w:cs="Mangal" w:eastAsia="Lucida Sans Unicode"/>
      <w:kern w:val="3"/>
      <w:lang w:bidi="hi-IN" w:eastAsia="zh-CN" w:val="hr-HR"/>
    </w:rPr>
  </w:style>
  <w:style w:styleId="SlijeenaHiperveza" w:type="character">
    <w:name w:val="FollowedHyperlink"/>
    <w:uiPriority w:val="99"/>
    <w:semiHidden/>
    <w:unhideWhenUsed/>
    <w:rsid w:val="000F650F"/>
    <w:rPr>
      <w:color w:val="800080"/>
      <w:u w:val="single"/>
    </w:rPr>
  </w:style>
  <w:style w:customStyle="1" w:styleId="xl63" w:type="paragraph">
    <w:name w:val="xl63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4" w:type="paragraph">
    <w:name w:val="xl64"/>
    <w:basedOn w:val="Normal"/>
    <w:rsid w:val="000F650F"/>
    <w:pPr>
      <w:shd w:color="000000" w:fill="C0C0C0" w:val="clear"/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5" w:type="paragraph">
    <w:name w:val="xl65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6" w:type="paragraph">
    <w:name w:val="xl66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7" w:type="paragraph">
    <w:name w:val="xl67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68" w:type="paragraph">
    <w:name w:val="xl68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69" w:type="paragraph">
    <w:name w:val="xl69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right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0" w:type="paragraph">
    <w:name w:val="xl70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1" w:type="paragraph">
    <w:name w:val="xl71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72" w:type="paragraph">
    <w:name w:val="xl72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73" w:type="paragraph">
    <w:name w:val="xl73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74" w:type="paragraph">
    <w:name w:val="xl74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ahoma" w:cs="Tahoma" w:eastAsia="Times New Roman" w:hAnsi="Tahoma"/>
      <w:color w:val="000000"/>
      <w:sz w:val="16"/>
      <w:szCs w:val="16"/>
    </w:rPr>
  </w:style>
  <w:style w:customStyle="1" w:styleId="xl75" w:type="paragraph">
    <w:name w:val="xl75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Arial" w:cs="Arial" w:eastAsia="Times New Roman" w:hAnsi="Arial"/>
      <w:color w:val="333333"/>
    </w:rPr>
  </w:style>
  <w:style w:customStyle="1" w:styleId="xl76" w:type="paragraph">
    <w:name w:val="xl76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Verdana" w:eastAsia="Times New Roman" w:hAnsi="Verdana"/>
      <w:color w:val="000080"/>
      <w:sz w:val="16"/>
      <w:szCs w:val="16"/>
    </w:rPr>
  </w:style>
  <w:style w:customStyle="1" w:styleId="xl77" w:type="paragraph">
    <w:name w:val="xl77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8" w:type="paragraph">
    <w:name w:val="xl78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9" w:type="paragraph">
    <w:name w:val="xl79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80" w:type="paragraph">
    <w:name w:val="xl80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SubtleEmphasis3" w:type="paragraph">
    <w:name w:val="Subtle Emphasis3"/>
    <w:basedOn w:val="Normal"/>
    <w:uiPriority w:val="72"/>
    <w:rsid w:val="00B930D4"/>
    <w:pPr>
      <w:ind w:left="720"/>
      <w:contextualSpacing/>
    </w:pPr>
    <w:rPr>
      <w:rFonts w:eastAsia="Times New Roman"/>
      <w:lang w:eastAsia="hr-HR" w:val="hr-HR"/>
    </w:rPr>
  </w:style>
  <w:style w:customStyle="1" w:styleId="xl92" w:type="paragraph">
    <w:name w:val="xl92"/>
    <w:basedOn w:val="Normal"/>
    <w:rsid w:val="007508CB"/>
    <w:pPr>
      <w:spacing w:after="100" w:afterAutospacing="1" w:before="100" w:beforeAutospacing="1"/>
    </w:pPr>
    <w:rPr>
      <w:rFonts w:ascii="Times" w:eastAsia="Times New Roman" w:hAnsi="Times"/>
      <w:b/>
      <w:bCs/>
      <w:sz w:val="20"/>
      <w:szCs w:val="20"/>
    </w:rPr>
  </w:style>
  <w:style w:customStyle="1" w:styleId="xl93" w:type="paragraph">
    <w:name w:val="xl93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4" w:type="paragraph">
    <w:name w:val="xl94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5" w:type="paragraph">
    <w:name w:val="xl95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6" w:type="paragraph">
    <w:name w:val="xl96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7" w:type="paragraph">
    <w:name w:val="xl97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8" w:type="paragraph">
    <w:name w:val="xl98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20"/>
      <w:szCs w:val="20"/>
    </w:rPr>
  </w:style>
  <w:style w:customStyle="1" w:styleId="xl99" w:type="paragraph">
    <w:name w:val="xl99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100" w:type="paragraph">
    <w:name w:val="xl100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101" w:type="paragraph">
    <w:name w:val="xl101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sz w:val="20"/>
      <w:szCs w:val="20"/>
    </w:rPr>
  </w:style>
  <w:style w:customStyle="1" w:styleId="xl102" w:type="paragraph">
    <w:name w:val="xl102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sz w:val="20"/>
      <w:szCs w:val="20"/>
    </w:rPr>
  </w:style>
  <w:style w:customStyle="1" w:styleId="xl103" w:type="paragraph">
    <w:name w:val="xl103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</w:rPr>
  </w:style>
  <w:style w:customStyle="1" w:styleId="xl104" w:type="paragraph">
    <w:name w:val="xl104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</w:rPr>
  </w:style>
  <w:style w:customStyle="1" w:styleId="xl105" w:type="paragraph">
    <w:name w:val="xl105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</w:rPr>
  </w:style>
  <w:style w:customStyle="1" w:styleId="PlainTable31" w:type="paragraph">
    <w:name w:val="Plain Table 31"/>
    <w:basedOn w:val="Normal"/>
    <w:uiPriority w:val="72"/>
    <w:rsid w:val="006634A3"/>
    <w:pPr>
      <w:ind w:left="708"/>
    </w:pPr>
    <w:rPr>
      <w:rFonts w:eastAsia="Times New Roman"/>
      <w:lang w:eastAsia="hr-HR" w:val="hr-HR"/>
    </w:rPr>
  </w:style>
  <w:style w:customStyle="1" w:styleId="xl90" w:type="paragraph">
    <w:name w:val="xl90"/>
    <w:basedOn w:val="Normal"/>
    <w:rsid w:val="000622BE"/>
    <w:pP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1" w:type="paragraph">
    <w:name w:val="xl91"/>
    <w:basedOn w:val="Normal"/>
    <w:rsid w:val="000622B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</w:rPr>
  </w:style>
  <w:style w:styleId="Odlomakpopisa" w:type="paragraph">
    <w:name w:val="List Paragraph"/>
    <w:basedOn w:val="Normal"/>
    <w:uiPriority w:val="34"/>
    <w:qFormat/>
    <w:rsid w:val="00ED57E8"/>
    <w:pPr>
      <w:ind w:left="720"/>
      <w:contextualSpacing/>
    </w:pPr>
  </w:style>
  <w:style w:customStyle="1" w:styleId="style3" w:type="character">
    <w:name w:val="style3"/>
    <w:basedOn w:val="Zadanifontodlomka"/>
    <w:rsid w:val="00A91F0A"/>
  </w:style>
  <w:style w:customStyle="1" w:styleId="st" w:type="character">
    <w:name w:val="st"/>
    <w:basedOn w:val="Zadanifontodlomka"/>
    <w:rsid w:val="00A91F0A"/>
  </w:style>
  <w:style w:customStyle="1" w:styleId="xl81" w:type="paragraph">
    <w:name w:val="xl81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2" w:type="paragraph">
    <w:name w:val="xl82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3" w:type="paragraph">
    <w:name w:val="xl83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18"/>
      <w:szCs w:val="18"/>
      <w:lang w:eastAsia="hr-HR" w:val="hr-HR"/>
    </w:rPr>
  </w:style>
  <w:style w:customStyle="1" w:styleId="xl84" w:type="paragraph">
    <w:name w:val="xl84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18"/>
      <w:szCs w:val="18"/>
      <w:lang w:eastAsia="hr-HR" w:val="hr-HR"/>
    </w:rPr>
  </w:style>
  <w:style w:customStyle="1" w:styleId="xl85" w:type="paragraph">
    <w:name w:val="xl85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6" w:type="paragraph">
    <w:name w:val="xl86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7" w:type="paragraph">
    <w:name w:val="xl87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8" w:type="paragraph">
    <w:name w:val="xl88"/>
    <w:basedOn w:val="Normal"/>
    <w:rsid w:val="00E05C44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9" w:type="paragraph">
    <w:name w:val="xl89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eastAsia="Times New Roman"/>
      <w:sz w:val="18"/>
      <w:szCs w:val="18"/>
      <w:lang w:eastAsia="hr-HR" w:val="hr-HR"/>
    </w:rPr>
  </w:style>
  <w:style w:styleId="TOCNaslov" w:type="paragraph">
    <w:name w:val="TOC Heading"/>
    <w:basedOn w:val="Naslov1"/>
    <w:next w:val="Normal"/>
    <w:uiPriority w:val="39"/>
    <w:unhideWhenUsed/>
    <w:qFormat/>
    <w:rsid w:val="00265C20"/>
    <w:pPr>
      <w:outlineLvl w:val="9"/>
    </w:pPr>
  </w:style>
  <w:style w:customStyle="1" w:styleId="font5" w:type="paragraph">
    <w:name w:val="font5"/>
    <w:basedOn w:val="Normal"/>
    <w:rsid w:val="00DB75B0"/>
    <w:pPr>
      <w:spacing w:after="100" w:afterAutospacing="1" w:before="100" w:beforeAutospacing="1"/>
    </w:pPr>
    <w:rPr>
      <w:rFonts w:eastAsia="Times New Roman"/>
      <w:b/>
      <w:bCs/>
      <w:sz w:val="16"/>
      <w:szCs w:val="16"/>
      <w:lang w:eastAsia="hr-HR" w:val="hr-HR"/>
    </w:rPr>
  </w:style>
  <w:style w:customStyle="1" w:styleId="msonormal0" w:type="paragraph">
    <w:name w:val="msonormal"/>
    <w:basedOn w:val="Normal"/>
    <w:rsid w:val="00F246F1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Obojanosjenanje-Isticanje3" w:type="table">
    <w:name w:val="Colorful Shading Accent 3"/>
    <w:basedOn w:val="Obinatablica"/>
    <w:uiPriority w:val="61"/>
    <w:semiHidden/>
    <w:unhideWhenUsed/>
    <w:rsid w:val="00E306DE"/>
    <w:rPr>
      <w:color w:themeColor="text1" w:val="000000"/>
    </w:rPr>
    <w:tblPr>
      <w:tblStyleRowBandSize w:val="1"/>
      <w:tblStyleColBandSize w:val="1"/>
      <w:tblBorders>
        <w:top w:color="956251" w:space="0" w:sz="24" w:themeColor="accent4" w:val="single"/>
        <w:left w:color="A28E6A" w:space="0" w:sz="4" w:themeColor="accent3" w:val="single"/>
        <w:bottom w:color="A28E6A" w:space="0" w:sz="4" w:themeColor="accent3" w:val="single"/>
        <w:right w:color="A28E6A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3F0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56251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62553D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62553D" w:space="0" w:sz="4" w:themeColor="accent3" w:themeShade="99" w:val="single"/>
          <w:insideV w:val="nil"/>
        </w:tcBorders>
        <w:shd w:color="auto" w:fill="62553D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62553D" w:themeFill="accent3" w:themeFillShade="99" w:val="clear"/>
      </w:tcPr>
    </w:tblStylePr>
    <w:tblStylePr w:type="band1Vert">
      <w:tblPr/>
      <w:tcPr>
        <w:shd w:color="auto" w:fill="D9D1C3" w:themeFill="accent3" w:themeFillTint="66" w:val="clear"/>
      </w:tcPr>
    </w:tblStylePr>
    <w:tblStylePr w:type="band1Horz">
      <w:tblPr/>
      <w:tcPr>
        <w:shd w:color="auto" w:fill="D0C6B4" w:themeFill="accent3" w:themeFillTint="7F" w:val="clear"/>
      </w:tcPr>
    </w:tblStylePr>
  </w:style>
  <w:style w:customStyle="1" w:styleId="Naslov6Char" w:type="character">
    <w:name w:val="Naslov 6 Char"/>
    <w:basedOn w:val="Zadanifontodlomka"/>
    <w:link w:val="Naslov6"/>
    <w:uiPriority w:val="9"/>
    <w:rsid w:val="00265C20"/>
    <w:rPr>
      <w:rFonts w:asciiTheme="majorHAnsi" w:cstheme="majorBidi" w:eastAsiaTheme="majorEastAsia" w:hAnsiTheme="majorHAnsi"/>
      <w:color w:themeColor="text1" w:themeTint="A6" w:val="595959"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265C20"/>
    <w:rPr>
      <w:rFonts w:asciiTheme="majorHAnsi" w:cstheme="majorBidi" w:eastAsiaTheme="majorEastAsia" w:hAnsiTheme="majorHAnsi"/>
      <w:i/>
      <w:iCs/>
      <w:color w:themeColor="text1" w:themeTint="A6" w:val="595959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265C20"/>
    <w:rPr>
      <w:rFonts w:asciiTheme="majorHAnsi" w:cstheme="majorBidi" w:eastAsiaTheme="majorEastAsia" w:hAnsiTheme="majorHAnsi"/>
      <w:smallCaps/>
      <w:color w:themeColor="text1" w:themeTint="A6" w:val="595959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265C20"/>
    <w:rPr>
      <w:rFonts w:asciiTheme="majorHAnsi" w:cstheme="majorBidi" w:eastAsiaTheme="majorEastAsia" w:hAnsiTheme="majorHAnsi"/>
      <w:i/>
      <w:iCs/>
      <w:smallCaps/>
      <w:color w:themeColor="text1" w:themeTint="A6" w:val="595959"/>
    </w:rPr>
  </w:style>
  <w:style w:styleId="Naslov" w:type="paragraph">
    <w:name w:val="Title"/>
    <w:basedOn w:val="Normal"/>
    <w:next w:val="Normal"/>
    <w:link w:val="NaslovChar"/>
    <w:uiPriority w:val="10"/>
    <w:qFormat/>
    <w:rsid w:val="00265C20"/>
    <w:pPr>
      <w:spacing w:after="0" w:line="240" w:lineRule="auto"/>
      <w:contextualSpacing/>
    </w:pPr>
    <w:rPr>
      <w:rFonts w:asciiTheme="majorHAnsi" w:cstheme="majorBidi" w:eastAsiaTheme="majorEastAsia" w:hAnsiTheme="majorHAnsi"/>
      <w:color w:themeColor="accent1" w:themeShade="BF" w:val="9D3511"/>
      <w:spacing w:val="-7"/>
      <w:sz w:val="80"/>
      <w:szCs w:val="80"/>
    </w:rPr>
  </w:style>
  <w:style w:customStyle="1" w:styleId="NaslovChar" w:type="character">
    <w:name w:val="Naslov Char"/>
    <w:basedOn w:val="Zadanifontodlomka"/>
    <w:link w:val="Naslov"/>
    <w:uiPriority w:val="10"/>
    <w:rsid w:val="00265C20"/>
    <w:rPr>
      <w:rFonts w:asciiTheme="majorHAnsi" w:cstheme="majorBidi" w:eastAsiaTheme="majorEastAsia" w:hAnsiTheme="majorHAnsi"/>
      <w:color w:themeColor="accent1" w:themeShade="BF" w:val="9D3511"/>
      <w:spacing w:val="-7"/>
      <w:sz w:val="80"/>
      <w:szCs w:val="80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265C20"/>
    <w:pPr>
      <w:numPr>
        <w:ilvl w:val="1"/>
      </w:numPr>
      <w:spacing w:after="240" w:line="240" w:lineRule="auto"/>
    </w:pPr>
    <w:rPr>
      <w:rFonts w:asciiTheme="majorHAnsi" w:cstheme="majorBidi" w:eastAsiaTheme="majorEastAsia" w:hAnsiTheme="majorHAnsi"/>
      <w:color w:themeColor="text1" w:themeTint="BF" w:val="404040"/>
      <w:sz w:val="30"/>
      <w:szCs w:val="30"/>
    </w:rPr>
  </w:style>
  <w:style w:customStyle="1" w:styleId="PodnaslovChar" w:type="character">
    <w:name w:val="Podnaslov Char"/>
    <w:basedOn w:val="Zadanifontodlomka"/>
    <w:link w:val="Podnaslov"/>
    <w:uiPriority w:val="11"/>
    <w:rsid w:val="00265C20"/>
    <w:rPr>
      <w:rFonts w:asciiTheme="majorHAnsi" w:cstheme="majorBidi" w:eastAsiaTheme="majorEastAsia" w:hAnsiTheme="majorHAnsi"/>
      <w:color w:themeColor="text1" w:themeTint="BF" w:val="404040"/>
      <w:sz w:val="30"/>
      <w:szCs w:val="30"/>
    </w:rPr>
  </w:style>
  <w:style w:styleId="Bezproreda" w:type="paragraph">
    <w:name w:val="No Spacing"/>
    <w:uiPriority w:val="1"/>
    <w:qFormat/>
    <w:rsid w:val="00265C20"/>
    <w:pPr>
      <w:spacing w:after="0" w:line="240" w:lineRule="auto"/>
    </w:pPr>
  </w:style>
  <w:style w:styleId="Citat" w:type="paragraph">
    <w:name w:val="Quote"/>
    <w:basedOn w:val="Normal"/>
    <w:next w:val="Normal"/>
    <w:link w:val="CitatChar"/>
    <w:uiPriority w:val="29"/>
    <w:qFormat/>
    <w:rsid w:val="00265C20"/>
    <w:pPr>
      <w:spacing w:after="240" w:before="240" w:line="252" w:lineRule="auto"/>
      <w:ind w:left="864" w:right="864"/>
      <w:jc w:val="center"/>
    </w:pPr>
    <w:rPr>
      <w:i/>
      <w:iCs/>
    </w:rPr>
  </w:style>
  <w:style w:customStyle="1" w:styleId="CitatChar" w:type="character">
    <w:name w:val="Citat Char"/>
    <w:basedOn w:val="Zadanifontodlomka"/>
    <w:link w:val="Citat"/>
    <w:uiPriority w:val="29"/>
    <w:rsid w:val="00265C20"/>
    <w:rPr>
      <w:i/>
      <w:iCs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265C20"/>
    <w:pPr>
      <w:spacing w:after="240" w:before="100" w:beforeAutospacing="1"/>
      <w:ind w:left="864" w:right="864"/>
      <w:jc w:val="center"/>
    </w:pPr>
    <w:rPr>
      <w:rFonts w:asciiTheme="majorHAnsi" w:cstheme="majorBidi" w:eastAsiaTheme="majorEastAsia" w:hAnsiTheme="majorHAnsi"/>
      <w:color w:themeColor="accent1" w:val="D34817"/>
      <w:sz w:val="28"/>
      <w:szCs w:val="28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265C20"/>
    <w:rPr>
      <w:rFonts w:asciiTheme="majorHAnsi" w:cstheme="majorBidi" w:eastAsiaTheme="majorEastAsia" w:hAnsiTheme="majorHAnsi"/>
      <w:color w:themeColor="accent1" w:val="D34817"/>
      <w:sz w:val="28"/>
      <w:szCs w:val="28"/>
    </w:rPr>
  </w:style>
  <w:style w:styleId="Neupadljivoisticanje" w:type="character">
    <w:name w:val="Subtle Emphasis"/>
    <w:basedOn w:val="Zadanifontodlomka"/>
    <w:uiPriority w:val="19"/>
    <w:qFormat/>
    <w:rsid w:val="00265C20"/>
    <w:rPr>
      <w:i/>
      <w:iCs/>
      <w:color w:themeColor="text1" w:themeTint="A6" w:val="595959"/>
    </w:rPr>
  </w:style>
  <w:style w:styleId="Jakoisticanje" w:type="character">
    <w:name w:val="Intense Emphasis"/>
    <w:basedOn w:val="Zadanifontodlomka"/>
    <w:uiPriority w:val="21"/>
    <w:qFormat/>
    <w:rsid w:val="00265C20"/>
    <w:rPr>
      <w:b/>
      <w:bCs/>
      <w:i/>
      <w:iCs/>
    </w:rPr>
  </w:style>
  <w:style w:styleId="Neupadljivareferenca" w:type="character">
    <w:name w:val="Subtle Reference"/>
    <w:basedOn w:val="Zadanifontodlomka"/>
    <w:uiPriority w:val="31"/>
    <w:qFormat/>
    <w:rsid w:val="00265C20"/>
    <w:rPr>
      <w:smallCaps/>
      <w:color w:themeColor="text1" w:themeTint="BF" w:val="404040"/>
    </w:rPr>
  </w:style>
  <w:style w:styleId="Istaknutareferenca" w:type="character">
    <w:name w:val="Intense Reference"/>
    <w:basedOn w:val="Zadanifontodlomka"/>
    <w:uiPriority w:val="32"/>
    <w:qFormat/>
    <w:rsid w:val="00265C20"/>
    <w:rPr>
      <w:b/>
      <w:bCs/>
      <w:smallCaps/>
      <w:u w:val="single"/>
    </w:rPr>
  </w:style>
  <w:style w:styleId="Naslovknjige" w:type="character">
    <w:name w:val="Book Title"/>
    <w:basedOn w:val="Zadanifontodlomka"/>
    <w:uiPriority w:val="33"/>
    <w:qFormat/>
    <w:rsid w:val="00265C20"/>
    <w:rPr>
      <w:b/>
      <w:bCs/>
      <w:smallCaps/>
    </w:rPr>
  </w:style>
  <w:style w:customStyle="1" w:styleId="GridTable5DarkAccent5" w:type="table">
    <w:name w:val="Grid Table 5 Dark Accent 5"/>
    <w:basedOn w:val="Obinatablica"/>
    <w:uiPriority w:val="50"/>
    <w:rsid w:val="00350A70"/>
    <w:pPr>
      <w:spacing w:after="0" w:line="240" w:lineRule="auto"/>
    </w:p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9E6E6" w:themeFill="accent5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918485" w:themeFill="accent5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918485" w:themeFill="accent5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918485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918485" w:themeFill="accent5" w:val="clear"/>
      </w:tcPr>
    </w:tblStylePr>
    <w:tblStylePr w:type="band1Vert">
      <w:tblPr/>
      <w:tcPr>
        <w:shd w:color="auto" w:fill="D3CDCE" w:themeFill="accent5" w:themeFillTint="66" w:val="clear"/>
      </w:tcPr>
    </w:tblStylePr>
    <w:tblStylePr w:type="band1Horz">
      <w:tblPr/>
      <w:tcPr>
        <w:shd w:color="auto" w:fill="D3CDCE" w:themeFill="accent5" w:themeFillTint="66" w:val="clear"/>
      </w:tcPr>
    </w:tblStylePr>
  </w:style>
  <w:style w:customStyle="1" w:styleId="GridTable4Accent5" w:type="table">
    <w:name w:val="Grid Table 4 Accent 5"/>
    <w:basedOn w:val="Obinatablica"/>
    <w:uiPriority w:val="49"/>
    <w:rsid w:val="00620CE3"/>
    <w:pPr>
      <w:spacing w:after="0" w:line="240" w:lineRule="auto"/>
    </w:pPr>
    <w:tblPr>
      <w:tblStyleRowBandSize w:val="1"/>
      <w:tblStyleColBandSize w:val="1"/>
      <w:tblBorders>
        <w:top w:color="BDB5B5" w:space="0" w:sz="4" w:themeColor="accent5" w:themeTint="99" w:val="single"/>
        <w:left w:color="BDB5B5" w:space="0" w:sz="4" w:themeColor="accent5" w:themeTint="99" w:val="single"/>
        <w:bottom w:color="BDB5B5" w:space="0" w:sz="4" w:themeColor="accent5" w:themeTint="99" w:val="single"/>
        <w:right w:color="BDB5B5" w:space="0" w:sz="4" w:themeColor="accent5" w:themeTint="99" w:val="single"/>
        <w:insideH w:color="BDB5B5" w:space="0" w:sz="4" w:themeColor="accent5" w:themeTint="99" w:val="single"/>
        <w:insideV w:color="BDB5B5" w:space="0" w:sz="4" w:themeColor="accent5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918485" w:space="0" w:sz="4" w:themeColor="accent5" w:val="single"/>
          <w:left w:color="918485" w:space="0" w:sz="4" w:themeColor="accent5" w:val="single"/>
          <w:bottom w:color="918485" w:space="0" w:sz="4" w:themeColor="accent5" w:val="single"/>
          <w:right w:color="918485" w:space="0" w:sz="4" w:themeColor="accent5" w:val="single"/>
          <w:insideH w:val="nil"/>
          <w:insideV w:val="nil"/>
        </w:tcBorders>
        <w:shd w:color="auto" w:fill="918485" w:themeFill="accent5" w:val="clear"/>
      </w:tcPr>
    </w:tblStylePr>
    <w:tblStylePr w:type="lastRow">
      <w:rPr>
        <w:b/>
        <w:bCs/>
      </w:rPr>
      <w:tblPr/>
      <w:tcPr>
        <w:tcBorders>
          <w:top w:color="918485" w:space="0" w:sz="4" w:themeColor="accent5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9E6E6" w:themeFill="accent5" w:themeFillTint="33" w:val="clear"/>
      </w:tcPr>
    </w:tblStylePr>
    <w:tblStylePr w:type="band1Horz">
      <w:tblPr/>
      <w:tcPr>
        <w:shd w:color="auto" w:fill="E9E6E6" w:themeFill="accent5" w:themeFillTint="33" w:val="clear"/>
      </w:tcPr>
    </w:tblStylePr>
  </w:style>
  <w:style w:customStyle="1" w:styleId="GridTable2Accent2" w:type="table">
    <w:name w:val="Grid Table 2 Accent 2"/>
    <w:basedOn w:val="Obinatablica"/>
    <w:uiPriority w:val="47"/>
    <w:rsid w:val="00D34FE5"/>
    <w:pPr>
      <w:spacing w:after="0" w:line="240" w:lineRule="auto"/>
    </w:pPr>
    <w:tblPr>
      <w:tblStyleRowBandSize w:val="1"/>
      <w:tblStyleColBandSize w:val="1"/>
      <w:tblBorders>
        <w:top w:color="DE6A5C" w:space="0" w:sz="2" w:themeColor="accent2" w:themeTint="99" w:val="single"/>
        <w:bottom w:color="DE6A5C" w:space="0" w:sz="2" w:themeColor="accent2" w:themeTint="99" w:val="single"/>
        <w:insideH w:color="DE6A5C" w:space="0" w:sz="2" w:themeColor="accent2" w:themeTint="99" w:val="single"/>
        <w:insideV w:color="DE6A5C" w:space="0" w:sz="2" w:themeColor="accent2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DE6A5C" w:space="0" w:sz="12" w:themeColor="accent2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DE6A5C" w:space="0" w:sz="2" w:themeColor="accent2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4CDC8" w:themeFill="accent2" w:themeFillTint="33" w:val="clear"/>
      </w:tcPr>
    </w:tblStylePr>
    <w:tblStylePr w:type="band1Horz">
      <w:tblPr/>
      <w:tcPr>
        <w:shd w:color="auto" w:fill="F4CDC8" w:themeFill="accent2" w:themeFillTint="33" w:val="clear"/>
      </w:tcPr>
    </w:tblStylePr>
  </w:style>
  <w:style w:customStyle="1" w:styleId="GridTable5DarkAccent4" w:type="table">
    <w:name w:val="Grid Table 5 Dark Accent 4"/>
    <w:basedOn w:val="Obinatablica"/>
    <w:uiPriority w:val="50"/>
    <w:rsid w:val="00D34FE5"/>
    <w:pPr>
      <w:spacing w:after="0" w:line="240" w:lineRule="auto"/>
    </w:p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BDEDA" w:themeFill="accent4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956251" w:themeFill="accent4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956251" w:themeFill="accent4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956251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956251" w:themeFill="accent4" w:val="clear"/>
      </w:tcPr>
    </w:tblStylePr>
    <w:tblStylePr w:type="band1Vert">
      <w:tblPr/>
      <w:tcPr>
        <w:shd w:color="auto" w:fill="D7BEB6" w:themeFill="accent4" w:themeFillTint="66" w:val="clear"/>
      </w:tcPr>
    </w:tblStylePr>
    <w:tblStylePr w:type="band1Horz">
      <w:tblPr/>
      <w:tcPr>
        <w:shd w:color="auto" w:fill="D7BEB6" w:themeFill="accent4" w:themeFillTint="66" w:val="clear"/>
      </w:tcPr>
    </w:tblStylePr>
  </w:style>
  <w:style w:customStyle="1" w:styleId="PlainTable1" w:type="table">
    <w:name w:val="Plain Table 1"/>
    <w:basedOn w:val="Obinatablica"/>
    <w:uiPriority w:val="99"/>
    <w:rsid w:val="00E17B38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GridTable1LightAccent1" w:type="table">
    <w:name w:val="Grid Table 1 Light Accent 1"/>
    <w:basedOn w:val="Obinatablica"/>
    <w:uiPriority w:val="46"/>
    <w:rsid w:val="00E17B38"/>
    <w:pPr>
      <w:spacing w:after="0" w:line="240" w:lineRule="auto"/>
    </w:pPr>
    <w:tblPr>
      <w:tblStyleRowBandSize w:val="1"/>
      <w:tblStyleColBandSize w:val="1"/>
      <w:tblBorders>
        <w:top w:color="F4B29B" w:space="0" w:sz="4" w:themeColor="accent1" w:themeTint="66" w:val="single"/>
        <w:left w:color="F4B29B" w:space="0" w:sz="4" w:themeColor="accent1" w:themeTint="66" w:val="single"/>
        <w:bottom w:color="F4B29B" w:space="0" w:sz="4" w:themeColor="accent1" w:themeTint="66" w:val="single"/>
        <w:right w:color="F4B29B" w:space="0" w:sz="4" w:themeColor="accent1" w:themeTint="66" w:val="single"/>
        <w:insideH w:color="F4B29B" w:space="0" w:sz="4" w:themeColor="accent1" w:themeTint="66" w:val="single"/>
        <w:insideV w:color="F4B29B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EE8C69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EE8C69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ListTable2Accent1" w:type="table">
    <w:name w:val="List Table 2 Accent 1"/>
    <w:basedOn w:val="Obinatablica"/>
    <w:uiPriority w:val="47"/>
    <w:rsid w:val="00A7198D"/>
    <w:pPr>
      <w:spacing w:after="0" w:line="240" w:lineRule="auto"/>
    </w:pPr>
    <w:tblPr>
      <w:tblStyleRowBandSize w:val="1"/>
      <w:tblStyleColBandSize w:val="1"/>
      <w:tblBorders>
        <w:top w:color="EE8C69" w:space="0" w:sz="4" w:themeColor="accent1" w:themeTint="99" w:val="single"/>
        <w:bottom w:color="EE8C69" w:space="0" w:sz="4" w:themeColor="accent1" w:themeTint="99" w:val="single"/>
        <w:insideH w:color="EE8C69" w:space="0" w:sz="4" w:themeColor="accent1" w:themeTint="99" w:val="single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9D8CD" w:themeFill="accent1" w:themeFillTint="33" w:val="clear"/>
      </w:tcPr>
    </w:tblStylePr>
    <w:tblStylePr w:type="band1Horz">
      <w:tblPr/>
      <w:tcPr>
        <w:shd w:color="auto" w:fill="F9D8CD" w:themeFill="accent1" w:themeFillTint="33" w:val="clear"/>
      </w:tcPr>
    </w:tblStylePr>
  </w:style>
  <w:style w:customStyle="1" w:styleId="ColorfulShading-Accent31" w:type="paragraph">
    <w:name w:val="Colorful Shading - Accent 31"/>
    <w:basedOn w:val="Normal"/>
    <w:uiPriority w:val="34"/>
    <w:qFormat/>
    <w:rsid w:val="001F6E71"/>
    <w:pPr>
      <w:spacing w:after="200" w:line="276" w:lineRule="auto"/>
      <w:ind w:left="720"/>
      <w:contextualSpacing/>
    </w:pPr>
    <w:rPr>
      <w:rFonts w:ascii="Calibri" w:cs="Times New Roman" w:eastAsia="Calibri" w:hAnsi="Calibri"/>
      <w:sz w:val="22"/>
      <w:szCs w:val="22"/>
      <w:lang w:val="hr-HR"/>
    </w:rPr>
  </w:style>
  <w:style w:customStyle="1" w:styleId="ListTable2Accent2" w:type="table">
    <w:name w:val="List Table 2 Accent 2"/>
    <w:basedOn w:val="Obinatablica"/>
    <w:uiPriority w:val="47"/>
    <w:rsid w:val="00841FC1"/>
    <w:pPr>
      <w:spacing w:after="0" w:line="240" w:lineRule="auto"/>
    </w:pPr>
    <w:tblPr>
      <w:tblStyleRowBandSize w:val="1"/>
      <w:tblStyleColBandSize w:val="1"/>
      <w:tblBorders>
        <w:top w:color="DE6A5C" w:space="0" w:sz="4" w:themeColor="accent2" w:themeTint="99" w:val="single"/>
        <w:bottom w:color="DE6A5C" w:space="0" w:sz="4" w:themeColor="accent2" w:themeTint="99" w:val="single"/>
        <w:insideH w:color="DE6A5C" w:space="0" w:sz="4" w:themeColor="accent2" w:themeTint="99" w:val="single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4CDC8" w:themeFill="accent2" w:themeFillTint="33" w:val="clear"/>
      </w:tcPr>
    </w:tblStylePr>
    <w:tblStylePr w:type="band1Horz">
      <w:tblPr/>
      <w:tcPr>
        <w:shd w:color="auto" w:fill="F4CDC8" w:themeFill="accent2" w:themeFillTint="33" w:val="clear"/>
      </w:tcPr>
    </w:tblStylePr>
  </w:style>
  <w:style w:customStyle="1" w:styleId="font6" w:type="paragraph">
    <w:name w:val="font6"/>
    <w:basedOn w:val="Normal"/>
    <w:rsid w:val="0049510D"/>
    <w:pPr>
      <w:spacing w:after="100" w:afterAutospacing="1" w:before="100" w:beforeAutospacing="1" w:line="240" w:lineRule="auto"/>
    </w:pPr>
    <w:rPr>
      <w:rFonts w:ascii="Arial" w:cs="Arial" w:eastAsia="Times New Roman" w:hAnsi="Arial"/>
      <w:color w:val="333399"/>
      <w:sz w:val="18"/>
      <w:szCs w:val="18"/>
      <w:lang w:eastAsia="hr-HR" w:val="hr-HR"/>
    </w:rPr>
  </w:style>
  <w:style w:customStyle="1" w:styleId="GridTable2Accent5" w:type="table">
    <w:name w:val="Grid Table 2 Accent 5"/>
    <w:basedOn w:val="Obinatablica"/>
    <w:uiPriority w:val="47"/>
    <w:rsid w:val="00B001EA"/>
    <w:pPr>
      <w:spacing w:after="0" w:line="240" w:lineRule="auto"/>
    </w:pPr>
    <w:tblPr>
      <w:tblStyleRowBandSize w:val="1"/>
      <w:tblStyleColBandSize w:val="1"/>
      <w:tblBorders>
        <w:top w:color="BDB5B5" w:space="0" w:sz="2" w:themeColor="accent5" w:themeTint="99" w:val="single"/>
        <w:bottom w:color="BDB5B5" w:space="0" w:sz="2" w:themeColor="accent5" w:themeTint="99" w:val="single"/>
        <w:insideH w:color="BDB5B5" w:space="0" w:sz="2" w:themeColor="accent5" w:themeTint="99" w:val="single"/>
        <w:insideV w:color="BDB5B5" w:space="0" w:sz="2" w:themeColor="accent5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BDB5B5" w:space="0" w:sz="12" w:themeColor="accent5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BDB5B5" w:space="0" w:sz="2" w:themeColor="accent5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9E6E6" w:themeFill="accent5" w:themeFillTint="33" w:val="clear"/>
      </w:tcPr>
    </w:tblStylePr>
    <w:tblStylePr w:type="band1Horz">
      <w:tblPr/>
      <w:tcPr>
        <w:shd w:color="auto" w:fill="E9E6E6" w:themeFill="accent5" w:themeFillTint="33" w:val="clear"/>
      </w:tcPr>
    </w:tblStylePr>
  </w:style>
  <w:style w:customStyle="1" w:styleId="GridTable2Accent6" w:type="table">
    <w:name w:val="Grid Table 2 Accent 6"/>
    <w:basedOn w:val="Obinatablica"/>
    <w:uiPriority w:val="47"/>
    <w:rsid w:val="00176F70"/>
    <w:pPr>
      <w:spacing w:after="0" w:line="240" w:lineRule="auto"/>
    </w:pPr>
    <w:rPr>
      <w:rFonts w:eastAsiaTheme="minorHAnsi"/>
      <w:sz w:val="22"/>
      <w:szCs w:val="22"/>
      <w:lang w:val="hr-HR"/>
    </w:rPr>
    <w:tblPr>
      <w:tblStyleRowBandSize w:val="1"/>
      <w:tblStyleColBandSize w:val="1"/>
      <w:tblBorders>
        <w:top w:color="B89A9A" w:space="0" w:sz="2" w:themeColor="accent6" w:themeTint="99" w:val="single"/>
        <w:bottom w:color="B89A9A" w:space="0" w:sz="2" w:themeColor="accent6" w:themeTint="99" w:val="single"/>
        <w:insideH w:color="B89A9A" w:space="0" w:sz="2" w:themeColor="accent6" w:themeTint="99" w:val="single"/>
        <w:insideV w:color="B89A9A" w:space="0" w:sz="2" w:themeColor="accent6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B89A9A" w:space="0" w:sz="12" w:themeColor="accent6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B89A9A" w:space="0" w:sz="2" w:themeColor="accent6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7DDDD" w:themeFill="accent6" w:themeFillTint="33" w:val="clear"/>
      </w:tcPr>
    </w:tblStylePr>
    <w:tblStylePr w:type="band1Horz">
      <w:tblPr/>
      <w:tcPr>
        <w:shd w:color="auto" w:fill="E7DDDD" w:themeFill="accent6" w:themeFillTint="33" w:val="clear"/>
      </w:tcPr>
    </w:tblStylePr>
  </w:style>
  <w:style w:customStyle="1" w:styleId="GridTable4" w:type="table">
    <w:name w:val="Grid Table 4"/>
    <w:basedOn w:val="Obinatablica"/>
    <w:uiPriority w:val="49"/>
    <w:rsid w:val="004C498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000000" w:space="0" w:sz="4" w:themeColor="text1" w:val="single"/>
          <w:left w:color="000000" w:space="0" w:sz="4" w:themeColor="text1" w:val="single"/>
          <w:bottom w:color="000000" w:space="0" w:sz="4" w:themeColor="text1" w:val="single"/>
          <w:right w:color="000000" w:space="0" w:sz="4" w:themeColor="text1" w:val="single"/>
          <w:insideH w:val="nil"/>
          <w:insideV w:val="nil"/>
        </w:tcBorders>
        <w:shd w:color="auto" w:fill="000000" w:themeFill="text1" w:val="clear"/>
      </w:tcPr>
    </w:tblStylePr>
    <w:tblStylePr w:type="lastRow">
      <w:rPr>
        <w:b/>
        <w:bCs/>
      </w:rPr>
      <w:tblPr/>
      <w:tcPr>
        <w:tcBorders>
          <w:top w:color="000000" w:space="0" w:sz="4" w:themeColor="tex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customStyle="1" w:styleId="GridTable2Accent3" w:type="table">
    <w:name w:val="Grid Table 2 Accent 3"/>
    <w:basedOn w:val="Obinatablica"/>
    <w:uiPriority w:val="47"/>
    <w:rsid w:val="00733C3D"/>
    <w:pPr>
      <w:spacing w:after="0" w:line="240" w:lineRule="auto"/>
    </w:pPr>
    <w:tblPr>
      <w:tblStyleRowBandSize w:val="1"/>
      <w:tblStyleColBandSize w:val="1"/>
      <w:tblBorders>
        <w:top w:color="C7BBA5" w:space="0" w:sz="2" w:themeColor="accent3" w:themeTint="99" w:val="single"/>
        <w:bottom w:color="C7BBA5" w:space="0" w:sz="2" w:themeColor="accent3" w:themeTint="99" w:val="single"/>
        <w:insideH w:color="C7BBA5" w:space="0" w:sz="2" w:themeColor="accent3" w:themeTint="99" w:val="single"/>
        <w:insideV w:color="C7BBA5" w:space="0" w:sz="2" w:themeColor="accent3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C7BBA5" w:space="0" w:sz="12" w:themeColor="accent3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C7BBA5" w:space="0" w:sz="2" w:themeColor="accent3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CE8E1" w:themeFill="accent3" w:themeFillTint="33" w:val="clear"/>
      </w:tcPr>
    </w:tblStylePr>
    <w:tblStylePr w:type="band1Horz">
      <w:tblPr/>
      <w:tcPr>
        <w:shd w:color="auto" w:fill="ECE8E1" w:themeFill="accent3" w:themeFillTint="33" w:val="clear"/>
      </w:tcPr>
    </w:tblStylePr>
  </w:style>
  <w:style w:customStyle="1" w:styleId="ListTable1LightAccent6" w:type="table">
    <w:name w:val="List Table 1 Light Accent 6"/>
    <w:basedOn w:val="Obinatablica"/>
    <w:uiPriority w:val="46"/>
    <w:rsid w:val="003A7F4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color="B89A9A" w:space="0" w:sz="4" w:themeColor="accent6" w:themeTint="99" w:val="single"/>
        </w:tcBorders>
      </w:tcPr>
    </w:tblStylePr>
    <w:tblStylePr w:type="lastRow">
      <w:rPr>
        <w:b/>
        <w:bCs/>
      </w:rPr>
      <w:tblPr/>
      <w:tcPr>
        <w:tcBorders>
          <w:top w:color="B89A9A" w:space="0" w:sz="4" w:themeColor="accent6" w:themeTint="9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7DDDD" w:themeFill="accent6" w:themeFillTint="33" w:val="clear"/>
      </w:tcPr>
    </w:tblStylePr>
    <w:tblStylePr w:type="band1Horz">
      <w:tblPr/>
      <w:tcPr>
        <w:shd w:color="auto" w:fill="E7DDDD" w:themeFill="accent6" w:themeFillTint="33" w:val="clear"/>
      </w:tcPr>
    </w:tblStylePr>
  </w:style>
  <w:style w:customStyle="1" w:styleId="ListTable1LightAccent4" w:type="table">
    <w:name w:val="List Table 1 Light Accent 4"/>
    <w:basedOn w:val="Obinatablica"/>
    <w:uiPriority w:val="46"/>
    <w:rsid w:val="003E25F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color="C39E92" w:space="0" w:sz="4" w:themeColor="accent4" w:themeTint="99" w:val="single"/>
        </w:tcBorders>
      </w:tcPr>
    </w:tblStylePr>
    <w:tblStylePr w:type="lastRow">
      <w:rPr>
        <w:b/>
        <w:bCs/>
      </w:rPr>
      <w:tblPr/>
      <w:tcPr>
        <w:tcBorders>
          <w:top w:color="C39E92" w:space="0" w:sz="4" w:themeColor="accent4" w:themeTint="9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BDEDA" w:themeFill="accent4" w:themeFillTint="33" w:val="clear"/>
      </w:tcPr>
    </w:tblStylePr>
    <w:tblStylePr w:type="band1Horz">
      <w:tblPr/>
      <w:tcPr>
        <w:shd w:color="auto" w:fill="EBDEDA" w:themeFill="accent4" w:themeFillTint="33" w:val="clear"/>
      </w:tcPr>
    </w:tblStylePr>
  </w:style>
  <w:style w:styleId="Tekstrezerviranogmjesta" w:type="character">
    <w:name w:val="Placeholder Text"/>
    <w:basedOn w:val="Zadanifontodlomka"/>
    <w:uiPriority w:val="62"/>
    <w:semiHidden/>
    <w:rsid w:val="00333C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3C33"/>
    <w:rPr>
      <w:rFonts w:ascii="Times New Roman" w:cs="Times New Roman" w:eastAsia="MS Gothic" w:hAnsi="Times New Roman"/>
      <w:b/>
      <w:color w:themeColor="accent2" w:themeTint="99" w:val="DE6A5C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3C33"/>
    <w:rPr>
      <w:rFonts w:ascii="Arial Narrow" w:cs="Arial" w:eastAsia="MS Gothic" w:hAnsi="Arial Narrow"/>
      <w:b/>
      <w:color w:themeColor="accent2" w:themeTint="99" w:val="DE6A5C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3C33"/>
    <w:rPr>
      <w:rFonts w:ascii="Arial Narrow" w:cs="Arial" w:eastAsia="MS Gothic" w:hAnsi="Arial Narrow"/>
      <w:b w:val="0"/>
      <w:color w:themeColor="accent2" w:themeTint="99" w:val="DE6A5C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3C33"/>
    <w:rPr>
      <w:rFonts w:ascii="Arial Narrow" w:cs="Arial" w:eastAsia="MS Gothic" w:hAnsi="Arial Narrow"/>
      <w:b w:val="0"/>
      <w:color w:themeColor="accent2" w:themeTint="99" w:val="DE6A5C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142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82662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91591816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0438923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20580015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84624368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52380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46389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63342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339937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36470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8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87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453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218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8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369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140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465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0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434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53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980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4535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78304522">
          <w:marLeft w:val="-5250"/>
          <w:marRight w:val="0"/>
          <w:marTop w:val="100"/>
          <w:marBottom w:val="10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57365705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028992115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282491158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</w:div>
                  </w:divsChild>
                </w:div>
              </w:divsChild>
            </w:div>
          </w:divsChild>
        </w:div>
      </w:divsChild>
    </w:div>
    <w:div w:id="27222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033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109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3011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51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6182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6625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924720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5923896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56259400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612522680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703821708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398742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63178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92094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70012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056537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436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854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530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5996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545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0328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766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0058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8554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7042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8220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5071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1336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175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218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6863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382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8577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208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0248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1081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267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166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1310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867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359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601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517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792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374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3660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8773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4845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9173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3424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361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04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74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7877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0913399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22252379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1114796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7494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175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2963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216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487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8410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1501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163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23592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294784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95605736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50471042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14592659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72698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08049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817334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38401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986465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659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7759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210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7849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2155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4881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384092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37381914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40869304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50755038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321417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3787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783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544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0910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0058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186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611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3819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077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148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770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2018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779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4777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5139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7843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8990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943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9551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04926066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254583255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170678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224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8520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117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3087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4274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01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7359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635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6263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2055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6724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6833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753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764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9191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9321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32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5902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4806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096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865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262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7948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8360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121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9652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1169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84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68636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8370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8395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9707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3687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95868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1887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37059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8831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94848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0067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13038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23001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3416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5578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6039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3434496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43005230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2461180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7082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5133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2475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38250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4898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54090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55251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7062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0531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2155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38090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49279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56969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70046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7349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0762998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387383753">
          <w:marLeft w:val="1166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570887708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572548373">
          <w:marLeft w:val="1166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11359730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37259487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92525467">
          <w:marLeft w:val="1166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210846454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295254842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419132505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476023831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512258417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685008580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930849972">
          <w:marLeft w:val="1166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13724970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88190399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267472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93166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0937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13996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2592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47520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74458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84206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8611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0187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5695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0484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22954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54527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56433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77627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9845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0231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5398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6199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705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8944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3589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52027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68300727">
          <w:marLeft w:val="0"/>
          <w:marRight w:val="0"/>
          <w:marTop w:val="45"/>
          <w:marBottom w:val="45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3061291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09128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1953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24143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996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55021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55732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88459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88501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15453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52111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25331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31515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24370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3828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67139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0723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9179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29215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3000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3575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28253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3409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59125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7264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1436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649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9215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015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2537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36272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2813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4333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5546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58136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6515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7778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9288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2949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34835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3794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0171418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7026350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3860782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69961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28503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3509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41605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1249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560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8527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8790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97152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0061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8160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03230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10070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15887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57877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643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7099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7137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77491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02274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30354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3301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33808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3652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5615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61199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63163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64614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6982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80398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9085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57522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84569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9181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9573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12642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15396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3853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8444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4692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6509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8010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97880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5149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21334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2751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46405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0994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3748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6796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95004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1191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119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67001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8518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2216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24806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37635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4295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47615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53377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22795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2434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3358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50992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59739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0899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8138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04167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25696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27194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2990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31068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5653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59960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66485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67241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09684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21605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3861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6483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67538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0880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1798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218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2571726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97491601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1554369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53596838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4549495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864660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489566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1032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024282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755903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3846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573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6702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71599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58701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1038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6087056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483880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5311183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37348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99030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1090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41027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03899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07672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1771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1562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394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43900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4390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6164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63573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6818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7480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9287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0756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6012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23691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2524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33692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40692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42657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4528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4804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6959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2997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934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16194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25418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45094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0910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73273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91722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97587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24487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36823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44631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65030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973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2507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3244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5358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73247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94127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1228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2298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51613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62739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7007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197338">
          <w:marLeft w:val="1166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60251334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53690951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63398446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52663256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384448822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534932457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637682421">
          <w:marLeft w:val="1166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642857926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691538808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735275692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932279118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950666142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37919533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52989889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57265478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61584637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274937821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323898172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462069672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529441922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865365501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05275479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27437843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79816037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90614793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6073958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121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13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912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04719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2638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62549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6957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79499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8685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00397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3272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3656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7588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7860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79295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820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1209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34127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42146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4411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49923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61073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64517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70309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37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47025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56720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7709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83641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8484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4079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1449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1911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3068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66915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7928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9968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0547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7288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216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9254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09093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5037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5230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6346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707782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6711898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61212301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6752224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56310547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878203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609041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48607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437090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2730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7388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34416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40199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4945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6374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9330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3118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3771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50775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71955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9890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4707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45276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49854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7099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7729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11509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27698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29286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4088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50822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60523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75157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7780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09835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0660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4328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5295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033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340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5330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77979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382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08816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7340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40085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41637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1024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26101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41814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2707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72721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3475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0849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285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71423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73650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9184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9256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0183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19933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3770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40388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57308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9544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3211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6296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72876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73321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7527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0417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23831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81654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9476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01736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09000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872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3136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58326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6341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65335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8572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97668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9880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2118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3935654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32760610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55195999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662054375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55169158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8923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83318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336106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707605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110198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4857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660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76711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78170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9396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09433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2409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5222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92676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20461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2161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2282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2891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4779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050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123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821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6895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68952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36859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3910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44214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70405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72349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73813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79646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3195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18240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44443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5873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7064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450534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19539040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91597038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90492203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216547328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54432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024284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781338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678653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061703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0294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0140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0484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16439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35430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51905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69693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202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96656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02403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0246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2477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5558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6287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65989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73748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34214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34638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53801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55012118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0903480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38556687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88016528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66547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38029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757634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716157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619919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9759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1212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41740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81505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9417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1500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18867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32707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37825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5363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8890223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4961974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214006266">
                  <w:marLeft w:val="0"/>
                  <w:marRight w:val="0"/>
                  <w:marTop w:val="0"/>
                  <w:marBottom w:val="105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  <w:div w:id="1655528413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937783544">
                      <w:marLeft w:val="0"/>
                      <w:marRight w:val="0"/>
                      <w:marTop w:val="0"/>
                      <w:marBottom w:val="3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4055953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018843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697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6088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6090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8856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0016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2521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4293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4492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893284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80060481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9052611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60401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6941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233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47802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77090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88275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8903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901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0601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9835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0696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846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56508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57243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9657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38246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6794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79062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06617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48461168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7754073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83502677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6091238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81109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94504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6231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090687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84366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21118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2694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732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3906688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815875900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9437335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6545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69329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96245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2369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2635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26632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32911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7376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76392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8268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8486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99172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02598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07716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1306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2076170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92116546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50771428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4775492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17849943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2120490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737430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58274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9126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82451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0744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4504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52379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53497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82427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826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0871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2371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3290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55976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5766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6160679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25541062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9771057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8654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9532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96511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02369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305059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06248349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9605478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610092791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61370781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46689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22899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916939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020427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79384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1222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55503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6591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7779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8367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09109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0641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3808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427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7029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003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118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1981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3920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30959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4404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50921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79749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95256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2490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2608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3455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48413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1518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19781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2151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33072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37305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37708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49625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7198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8622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90840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966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1670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4407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61061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95721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972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99631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07671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44750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52059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68584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2445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8700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3557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6712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2632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26770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35246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4109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5689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64124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83806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06630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19312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30466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3196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322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98662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206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3646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2249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74638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3764291">
          <w:marLeft w:val="0"/>
          <w:marRight w:val="0"/>
          <w:marTop w:val="45"/>
          <w:marBottom w:val="45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089694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463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6615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046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436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3741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4396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694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7294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4058595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26214695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  <w:div w:id="156907081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097404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748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2340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2652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43075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4693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5881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2286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947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6215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9908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38133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51986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7158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0898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2213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27926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3065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9424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1264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25785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4934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68989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85212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9636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99087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03619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21405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2987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41023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44898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4680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77205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0073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0583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33565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3810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4130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55131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35593173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5665643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166165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82053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89843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95166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0175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09439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2143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91964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98580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0896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5443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56306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614152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78698072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8907285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007172257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54475454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50990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25972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048793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625550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104376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6598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83686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8641066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54766022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56187006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59482358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6619133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64647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433793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547231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682825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353964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6408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18011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2300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25252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6775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8350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93135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0559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403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908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6307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64535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6598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6991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7910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84470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26190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881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43449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51180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69673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58695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261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32736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34682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45820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4857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5778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61610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63537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81306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0603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27897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32240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58465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78066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9119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98485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08487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20088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37839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4969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71328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7202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73974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81702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94084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1639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2027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526346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01149557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8009057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46225107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960381428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350494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778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025591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732730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253004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3867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621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689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75403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7663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83880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84691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89250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09705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8104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45372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55818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56218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5699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59676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65392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66991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68848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201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9270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555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62584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7030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1419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1688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3779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4390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47751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9825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3028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31770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35586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4797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6451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7152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72226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79554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5311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847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01586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0758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2757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8532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0448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8541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45087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6477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6931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72230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78053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89685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00415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40438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89098901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3440881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61319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71766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84359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9720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2412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4111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68072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71512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91182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0666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1279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6909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7559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84082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9066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1802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5502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1900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7530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57877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67596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8713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8605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03014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05686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10738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458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9093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97420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01290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09076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17106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3140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1386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5990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53020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64889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75313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8575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97706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02697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17786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2510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35040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3552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321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72886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9794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99046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6011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41116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46879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80400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93042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34702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37399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78710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88707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9325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0684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27245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35734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3695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54653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7501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0971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11230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2370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36656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37421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51716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72163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99554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18764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2337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3185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3965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8008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17497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2285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58297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7408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90366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99537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06083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17246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6906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59726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010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401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8613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5921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5488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8112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83776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90313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0005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42760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07494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42946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43459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5000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8156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90041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9154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09678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26209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3350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35460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35922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36686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79885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134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7903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90253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11411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66995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84215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9199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02376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04316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27469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49048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62165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7596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97597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01891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02606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67634406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95632859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841504624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20274643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23562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7940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3700173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53725435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764500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23487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9111112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6534474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01889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1007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5446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5115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589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24734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4638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51373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7761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06491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18848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25023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29332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4854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6665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7521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88313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06013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4412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51910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65765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71109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1431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18122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26624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200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539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9018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929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83661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88303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97543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04103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0914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2569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3102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3226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49980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53070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58409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6647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05954819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3175857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16072314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7882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79311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8734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9583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07756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48952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84834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5695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5708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6542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80003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4214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4678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50648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5522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810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0650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24213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31986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43860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6653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247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3152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9435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97442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03546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14003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2053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23653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32948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57984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67159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87297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08138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08871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1427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5627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6738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0015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2560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4338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59102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81919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2200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4942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62442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6706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6784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89434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97903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979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25335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31900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75390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7972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77119598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92854060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394473590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036806583">
                      <w:marLeft w:val="0"/>
                      <w:marRight w:val="15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2579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07589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86752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1975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0440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0428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356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938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6832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76786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0720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6738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8429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5904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8529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91086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0882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1071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4548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52777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82797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1369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21725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5754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7069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75314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79907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5273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54752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8162778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60352138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8217100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606694059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88016681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570166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652418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871920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65884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0544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280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20195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2220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337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37236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50360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54980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56074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86908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95021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01573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05879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3475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3889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0986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8261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9754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9792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09511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8717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5806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58081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5394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7236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82317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97407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0596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7675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8181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84034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04901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12241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29920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32298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75764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0126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83562075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8059537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27805590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61968200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544487346">
                          <w:marLeft w:val="-8550"/>
                          <w:marRight w:val="0"/>
                          <w:marTop w:val="0"/>
                          <w:marBottom w:val="0"/>
                          <w:divBdr>
                            <w:top w:val="single" w:color="CCCCCC" w:sz="6" w:space="4"/>
                            <w:left w:val="single" w:color="CCCCCC" w:sz="6" w:space="2"/>
                            <w:bottom w:val="single" w:color="CCCCCC" w:sz="6" w:space="4"/>
                            <w:right w:val="single" w:color="CCCCCC" w:sz="6" w:space="2"/>
                          </w:divBdr>
                          <w:divsChild>
                            <w:div w:id="109937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</w:divsChild>
                        </w:div>
                        <w:div w:id="165517841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1175504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  <w:div w:id="1511213692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926762549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color="CCCCCC" w:sz="6" w:space="0"/>
                                    <w:left w:val="single" w:color="CCCCCC" w:sz="6" w:space="8"/>
                                    <w:bottom w:val="single" w:color="CCCCCC" w:sz="6" w:space="8"/>
                                    <w:right w:val="single" w:color="CCCCCC" w:sz="6" w:space="8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361458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332535184">
                  <w:marLeft w:val="0"/>
                  <w:marRight w:val="0"/>
                  <w:marTop w:val="0"/>
                  <w:marBottom w:val="0"/>
                  <w:divBdr>
                    <w:top w:val="single" w:color="8D8D8D" w:sz="6" w:space="0"/>
                    <w:left w:val="none" w:color="auto" w:sz="0" w:space="0"/>
                    <w:bottom w:val="none" w:color="auto" w:sz="0" w:space="0"/>
                    <w:right w:val="single" w:color="222020" w:sz="6" w:space="0"/>
                  </w:divBdr>
                  <w:divsChild>
                    <w:div w:id="1617717990">
                      <w:marLeft w:val="0"/>
                      <w:marRight w:val="0"/>
                      <w:marTop w:val="0"/>
                      <w:marBottom w:val="0"/>
                      <w:divBdr>
                        <w:top w:val="single" w:color="CCCCCC" w:sz="6" w:space="0"/>
                        <w:left w:val="single" w:color="CCCCCC" w:sz="6" w:space="0"/>
                        <w:bottom w:val="single" w:color="CCCCCC" w:sz="6" w:space="0"/>
                        <w:right w:val="single" w:color="CCCCCC" w:sz="6" w:space="0"/>
                      </w:divBdr>
                    </w:div>
                  </w:divsChild>
                </w:div>
                <w:div w:id="1197158092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701875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single" w:color="DDDDDD" w:sz="6" w:space="5"/>
                      </w:divBdr>
                    </w:div>
                    <w:div w:id="77394019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single" w:color="DDDDDD" w:sz="6" w:space="5"/>
                      </w:divBdr>
                    </w:div>
                    <w:div w:id="88468504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single" w:color="DDDDDD" w:sz="6" w:space="5"/>
                      </w:divBdr>
                    </w:div>
                    <w:div w:id="114755321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single" w:color="DDDDDD" w:sz="6" w:space="5"/>
                      </w:divBdr>
                    </w:div>
                    <w:div w:id="181915017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single" w:color="DDDDDD" w:sz="6" w:space="5"/>
                      </w:divBdr>
                    </w:div>
                    <w:div w:id="197154441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single" w:color="DDDDDD" w:sz="6" w:space="5"/>
                      </w:divBdr>
                    </w:div>
                    <w:div w:id="199113532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single" w:color="DDDDDD" w:sz="6" w:space="5"/>
                      </w:divBdr>
                    </w:div>
                    <w:div w:id="208969547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single" w:color="DDDDDD" w:sz="6" w:space="5"/>
                      </w:divBdr>
                    </w:div>
                  </w:divsChild>
                </w:div>
              </w:divsChild>
            </w:div>
            <w:div w:id="185206320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72304855">
                  <w:marLeft w:val="30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3126770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62542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53543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  <w:div w:id="842738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9747303">
                  <w:marLeft w:val="0"/>
                  <w:marRight w:val="0"/>
                  <w:marTop w:val="225"/>
                  <w:marBottom w:val="0"/>
                  <w:divBdr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none" w:color="auto" w:sz="0" w:space="0"/>
                  </w:divBdr>
                </w:div>
                <w:div w:id="594558373">
                  <w:marLeft w:val="0"/>
                  <w:marRight w:val="0"/>
                  <w:marTop w:val="225"/>
                  <w:marBottom w:val="0"/>
                  <w:divBdr>
                    <w:top w:val="single" w:color="CCCCCC" w:sz="6" w:space="2"/>
                    <w:left w:val="none" w:color="auto" w:sz="0" w:space="0"/>
                    <w:bottom w:val="single" w:color="CCCCCC" w:sz="6" w:space="2"/>
                    <w:right w:val="single" w:color="CCCCCC" w:sz="6" w:space="2"/>
                  </w:divBdr>
                </w:div>
                <w:div w:id="1884978910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</w:divsChild>
            </w:div>
          </w:divsChild>
        </w:div>
      </w:divsChild>
    </w:div>
    <w:div w:id="18140539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79885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494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574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99556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0532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35715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25352561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528374834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8241955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9203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0248181">
      <w:bodyDiv w:val="true"/>
      <w:marLeft w:val="0"/>
      <w:marRight w:val="0"/>
      <w:marTop w:val="0"/>
      <w:marBottom w:val="270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97996589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58873271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726181618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94738906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821581344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36547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31084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581208999">
                                      <w:marLeft w:val="0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984625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048265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  <w:divsChild>
                                                <w:div w:id="1064255988">
                                                  <w:marLeft w:val="-27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color="auto" w:sz="0" w:space="0"/>
                                                    <w:left w:val="none" w:color="auto" w:sz="0" w:space="0"/>
                                                    <w:bottom w:val="none" w:color="auto" w:sz="0" w:space="0"/>
                                                    <w:right w:val="none" w:color="auto" w:sz="0" w:space="0"/>
                                                  </w:divBdr>
                                                  <w:divsChild>
                                                    <w:div w:id="2157455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color="auto" w:sz="0" w:space="0"/>
                                                        <w:left w:val="none" w:color="auto" w:sz="0" w:space="0"/>
                                                        <w:bottom w:val="none" w:color="auto" w:sz="0" w:space="0"/>
                                                        <w:right w:val="none" w:color="auto" w:sz="0" w:space="0"/>
                                                      </w:divBdr>
                                                      <w:divsChild>
                                                        <w:div w:id="1886939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color="DDDFE2" w:sz="6" w:space="0"/>
                                                            <w:left w:val="single" w:color="DDDFE2" w:sz="6" w:space="0"/>
                                                            <w:bottom w:val="single" w:color="DDDFE2" w:sz="6" w:space="0"/>
                                                            <w:right w:val="single" w:color="DDDFE2" w:sz="6" w:space="0"/>
                                                          </w:divBdr>
                                                          <w:divsChild>
                                                            <w:div w:id="7088426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color="auto" w:sz="0" w:space="0"/>
                                                                <w:left w:val="none" w:color="auto" w:sz="0" w:space="0"/>
                                                                <w:bottom w:val="none" w:color="auto" w:sz="0" w:space="0"/>
                                                                <w:right w:val="none" w:color="auto" w:sz="0" w:space="0"/>
                                                              </w:divBdr>
                                                              <w:divsChild>
                                                                <w:div w:id="7654192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color="auto" w:sz="0" w:space="0"/>
                                                                    <w:left w:val="none" w:color="auto" w:sz="0" w:space="0"/>
                                                                    <w:bottom w:val="none" w:color="auto" w:sz="0" w:space="0"/>
                                                                    <w:right w:val="none" w:color="auto" w:sz="0" w:space="0"/>
                                                                  </w:divBdr>
                                                                  <w:divsChild>
                                                                    <w:div w:id="127271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color="auto" w:sz="0" w:space="0"/>
                                                                        <w:left w:val="none" w:color="auto" w:sz="0" w:space="0"/>
                                                                        <w:bottom w:val="none" w:color="auto" w:sz="0" w:space="0"/>
                                                                        <w:right w:val="none" w:color="auto" w:sz="0" w:space="0"/>
                                                                      </w:divBdr>
                                                                      <w:divsChild>
                                                                        <w:div w:id="10721949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color="auto" w:sz="0" w:space="0"/>
                                                                            <w:left w:val="none" w:color="auto" w:sz="0" w:space="0"/>
                                                                            <w:bottom w:val="none" w:color="auto" w:sz="0" w:space="0"/>
                                                                            <w:right w:val="none" w:color="auto" w:sz="0" w:space="0"/>
                                                                          </w:divBdr>
                                                                          <w:divsChild>
                                                                            <w:div w:id="14256885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color="auto" w:sz="0" w:space="0"/>
                                                                                <w:left w:val="none" w:color="auto" w:sz="0" w:space="0"/>
                                                                                <w:bottom w:val="none" w:color="auto" w:sz="0" w:space="0"/>
                                                                                <w:right w:val="none" w:color="auto" w:sz="0" w:space="0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290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2714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90320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06606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15772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46651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72797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86683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02958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07504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450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905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4369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6841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74958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91976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20850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43249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82531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86422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22642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2763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3230386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70898884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9011102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86494684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4145056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826625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179153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58888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401172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496459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42658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5538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8664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2083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2590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59491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771529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9653337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99972450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399329970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1294570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78886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107197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94760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21196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092500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9110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0649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6161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91290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9433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4679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9402160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2467092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1905872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8757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2694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4387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4663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4966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628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99744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05593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21787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3753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45612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54579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5648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9995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0119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08871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16985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2854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4362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5892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60586935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7539977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19364003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83710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66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415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8741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46065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68873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05100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1349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4943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53581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82186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2414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29569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3535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1942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2634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7237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998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63465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68893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5136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5325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08447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14163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5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73202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77825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85082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8590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21733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38235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42120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5183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72256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87273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04237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156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232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3474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8852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33907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35813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4240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43843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75111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21734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31004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3600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47243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47929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6684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7950536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13181316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65537386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492331909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0225876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2009357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0539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73623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050495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86786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98426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9844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01119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03505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3313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9388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63945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6666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6860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1252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168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111388032">
          <w:marLeft w:val="0"/>
          <w:marRight w:val="0"/>
          <w:marTop w:val="45"/>
          <w:marBottom w:val="45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2029064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07178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6072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6927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96191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1003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10823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12744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13475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1667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2977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29774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939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4403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48170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48604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9487222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18963490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204505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518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9448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2070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38452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49653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5735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78531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8356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869881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911812083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803608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045716035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675549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53053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21715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295059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865756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751463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98938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6339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52501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64914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7147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82586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86461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89128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9720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11464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19522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50781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5542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6194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5216549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5218508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20795521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00535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0518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3677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73371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93076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09986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45474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68547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8090680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7788531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04294112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474825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5894775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64731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64118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857958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122307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424887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054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31852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39129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4303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6146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681514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72177971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184706295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608241573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80396224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531411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4177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063258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73487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95348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654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9042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01510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39359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3939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7867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595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720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579021477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978994415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2120756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0761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09512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09524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4098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608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37186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49533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5466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3901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3816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4009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63703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71358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7604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94947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10243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30404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729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Mode="External" Target="file:///C:\Users\dajana.simunovic\Dropbox\U%20IZRADI\3.%20Nova%20PSN\1.%20&#268;EKA%20SE%20DOK\ITALINA%20doo\Tablice%20NOVI%20IZGLED.xls" Type="http://schemas.openxmlformats.org/officeDocument/2006/relationships/hyperlink" Id="rId13"/><Relationship Target="media/image2.jpeg" Type="http://schemas.openxmlformats.org/officeDocument/2006/relationships/image" Id="rId18"/><Relationship Target="numbering.xml" Type="http://schemas.openxmlformats.org/officeDocument/2006/relationships/numbering" Id="rId3"/><Relationship Target="footer2.xml" Type="http://schemas.openxmlformats.org/officeDocument/2006/relationships/footer" Id="rId21"/><Relationship Target="webSettings.xml" Type="http://schemas.openxmlformats.org/officeDocument/2006/relationships/webSettings" Id="rId7"/><Relationship Target="charts/chart1.xml" Type="http://schemas.openxmlformats.org/officeDocument/2006/relationships/chart" Id="rId12"/><Relationship TargetMode="External" Target="https://www.google.com/url?sa=i&amp;source=images&amp;cd=&amp;cad=rja&amp;uact=8&amp;ved=2ahUKEwjkhd-8yIzbAhUGuhQKHWjRCMsQjRx6BAgBEAU&amp;url=http://www.portalafc.hr/&amp;psig=AOvVaw2mO6HfEJcqDID6h7EW-ttH&amp;ust=1526633835829011" Type="http://schemas.openxmlformats.org/officeDocument/2006/relationships/hyperlink" Id="rId17"/><Relationship Target="../customXml/item2.xml" Type="http://schemas.openxmlformats.org/officeDocument/2006/relationships/customXml" Id="rId2"/><Relationship TargetMode="External" Target="file:///C:\Users\dajana.simunovic\Dropbox\U%20IZRADI\3.%20Nova%20PSN\1.%20&#268;EKA%20SE%20DOK\ITALINA%20doo\Tablice%20NOVI%20IZGLED.xls" Type="http://schemas.openxmlformats.org/officeDocument/2006/relationships/hyperlink" Id="rId16"/><Relationship Target="footer1.xml" Type="http://schemas.openxmlformats.org/officeDocument/2006/relationships/footer" Id="rId20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media/image1.jpeg" Type="http://schemas.openxmlformats.org/officeDocument/2006/relationships/image" Id="rId11"/><Relationship Target="stylesWithEffects.xml" Type="http://schemas.microsoft.com/office/2007/relationships/stylesWithEffects" Id="rId5"/><Relationship TargetMode="External" Target="file:///C:\Users\dajana.simunovic\Dropbox\U%20IZRADI\3.%20Nova%20PSN\1.%20&#268;EKA%20SE%20DOK\ITALINA%20doo\Tablice%20NOVI%20IZGLED.xls" Type="http://schemas.openxmlformats.org/officeDocument/2006/relationships/hyperlink" Id="rId15"/><Relationship Target="theme/theme1.xml" Type="http://schemas.openxmlformats.org/officeDocument/2006/relationships/theme" Id="rId23"/><Relationship TargetMode="External" Target="https://www.google.com/url?sa=i&amp;source=images&amp;cd=&amp;ved=2ahUKEwi2tJDasIzbAhUEyaQKHV_vDGAQjRx6BAgBEAU&amp;url=http://www.epazin.info/donna-f/&amp;psig=AOvVaw2mO6HfEJcqDID6h7EW-ttH&amp;ust=1526633835829011" Type="http://schemas.openxmlformats.org/officeDocument/2006/relationships/hyperlink" Id="rId10"/><Relationship Target="header1.xml" Type="http://schemas.openxmlformats.org/officeDocument/2006/relationships/header" Id="rId19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Mode="External" Target="file:///C:\Users\dajana.simunovic\Dropbox\U%20IZRADI\3.%20Nova%20PSN\1.%20&#268;EKA%20SE%20DOK\ITALINA%20doo\Tablice%20NOVI%20IZGLED.xls" Type="http://schemas.openxmlformats.org/officeDocument/2006/relationships/hyperlink" Id="rId14"/><Relationship Target="fontTable.xml" Type="http://schemas.openxmlformats.org/officeDocument/2006/relationships/fontTable" Id="rId22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charts/_rels/chart1.xml.rels><?xml version="1.0" encoding="UTF-8" standalone="yes"?><Relationships xmlns="http://schemas.openxmlformats.org/package/2006/relationships"><Relationship Target="../embeddings/Microsoft_Excel_Worksheet1.xlsx" Type="http://schemas.openxmlformats.org/officeDocument/2006/relationships/package" Id="rId1"/></Relationships>
</file>

<file path=word/charts/chart1.xml><?xml version="1.0" encoding="utf-8"?>
<c:chartSpac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8"/>
  <c:chart>
    <c:title>
      <c:overlay val="false"/>
      <c:spPr>
        <a:noFill/>
        <a:ln>
          <a:noFill/>
        </a:ln>
        <a:effectLst/>
      </c:spPr>
      <c:txPr>
        <a:bodyPr rot="0" spcFirstLastPara="true" vertOverflow="ellipsis" vert="horz" wrap="square" anchor="ctr" anchorCtr="true"/>
        <a:lstStyle/>
        <a:p>
          <a:pPr>
            <a:defRPr sz="1400" b="false" i="false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title>
    <c:autoTitleDeleted val="false"/>
    <c:plotArea>
      <c:layout/>
      <c:barChart>
        <c:barDir val="col"/>
        <c:grouping val="clustered"/>
        <c:varyColors val="false"/>
        <c:ser>
          <c:idx val="0"/>
          <c:order val="0"/>
          <c:tx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false"/>
          <c:cat>
            <c:numRef>
              <c:f>Sažetak!$B$17:$G$17</c:f>
              <c:numCache>
                <c:formatCode>General</c:formatCode>
                <c:ptCount val="6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  <c:pt idx="4">
                  <c:v>2022</c:v>
                </c:pt>
                <c:pt idx="5">
                  <c:v>2023</c:v>
                </c:pt>
              </c:numCache>
            </c:numRef>
          </c:cat>
          <c:val>
            <c:numRef>
              <c:f>Sažetak!$B$18:$G$18</c:f>
              <c:numCache>
                <c:formatCode>#,##0</c:formatCode>
                <c:ptCount val="6"/>
                <c:pt idx="0">
                  <c:v>2</c:v>
                </c:pt>
                <c:pt idx="1">
                  <c:v>4</c:v>
                </c:pt>
                <c:pt idx="2">
                  <c:v>4</c:v>
                </c:pt>
                <c:pt idx="3">
                  <c:v>4</c:v>
                </c:pt>
                <c:pt idx="4">
                  <c:v>5</c:v>
                </c:pt>
                <c:pt idx="5" formatCode="General">
                  <c:v>6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0-98E4-4129-804B-C0EB5B2F24A3}"/>
            </c:ext>
          </c:extLst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</c:dLbls>
        <c:gapWidth val="219"/>
        <c:overlap val="-27"/>
        <c:axId val="36310016"/>
        <c:axId val="36311808"/>
      </c:barChart>
      <c:catAx>
        <c:axId val="36310016"/>
        <c:scaling>
          <c:orientation val="minMax"/>
        </c:scaling>
        <c:delete val="false"/>
        <c:axPos val="b"/>
        <c:numFmt formatCode="General" sourceLinked="true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true" vertOverflow="ellipsis" vert="horz" wrap="square" anchor="ctr" anchorCtr="true"/>
          <a:lstStyle/>
          <a:p>
            <a:pPr>
              <a:defRPr sz="900" b="false" i="false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36311808"/>
        <c:crosses val="autoZero"/>
        <c:auto val="true"/>
        <c:lblAlgn val="ctr"/>
        <c:lblOffset val="100"/>
        <c:noMultiLvlLbl val="false"/>
      </c:catAx>
      <c:valAx>
        <c:axId val="36311808"/>
        <c:scaling>
          <c:orientation val="minMax"/>
        </c:scaling>
        <c:delete val="false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true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true" vertOverflow="ellipsis" vert="horz" wrap="square" anchor="ctr" anchorCtr="true"/>
          <a:lstStyle/>
          <a:p>
            <a:pPr>
              <a:defRPr sz="900" b="false" i="false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36310016"/>
        <c:crosses val="autoZero"/>
        <c:crossBetween val="between"/>
      </c:valAx>
      <c:spPr>
        <a:noFill/>
        <a:ln>
          <a:noFill/>
        </a:ln>
        <a:effectLst/>
      </c:spPr>
    </c:plotArea>
    <c:plotVisOnly val="true"/>
    <c:dispBlanksAs val="gap"/>
    <c:showDLblsOverMax val="false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r-Latn-RS"/>
    </a:p>
  </c:txPr>
  <c:externalData r:id="rId1">
    <c:autoUpdate val="false"/>
  </c:externalData>
</c:chartSpace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range Red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/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F40E9D-889F-4380-8E37-907973B9E42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Pages>32</properties:Pages>
  <properties:Words>5788</properties:Words>
  <properties:Characters>36484</properties:Characters>
  <properties:Lines>2010</properties:Lines>
  <properties:Paragraphs>1139</properties:Paragraphs>
  <properties:TotalTime>0</properties:TotalTime>
  <properties:ScaleCrop>false</properties:ScaleCrop>
  <properties:HeadingPairs>
    <vt:vector baseType="variant" size="2">
      <vt:variant>
        <vt:lpstr>Title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42610</properties:CharactersWithSpaces>
  <properties:SharedDoc>false</properties:SharedDoc>
  <properties:HLinks>
    <vt:vector baseType="variant" size="96">
      <vt:variant>
        <vt:i4>1835014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_Toc386620657</vt:lpwstr>
      </vt:variant>
      <vt:variant>
        <vt:i4>1835015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_Toc386620656</vt:lpwstr>
      </vt:variant>
      <vt:variant>
        <vt:i4>1835012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_Toc386620655</vt:lpwstr>
      </vt:variant>
      <vt:variant>
        <vt:i4>1835013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_Toc386620654</vt:lpwstr>
      </vt:variant>
      <vt:variant>
        <vt:i4>1835010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_Toc386620653</vt:lpwstr>
      </vt:variant>
      <vt:variant>
        <vt:i4>1835011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_Toc386620652</vt:lpwstr>
      </vt:variant>
      <vt:variant>
        <vt:i4>1835008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_Toc386620651</vt:lpwstr>
      </vt:variant>
      <vt:variant>
        <vt:i4>1835009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_Toc386620650</vt:lpwstr>
      </vt:variant>
      <vt:variant>
        <vt:i4>1900552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_Toc386620649</vt:lpwstr>
      </vt:variant>
      <vt:variant>
        <vt:i4>1900553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_Toc386620648</vt:lpwstr>
      </vt:variant>
      <vt:variant>
        <vt:i4>1900550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_Toc386620647</vt:lpwstr>
      </vt:variant>
      <vt:variant>
        <vt:i4>1900551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_Toc386620646</vt:lpwstr>
      </vt:variant>
      <vt:variant>
        <vt:i4>1900548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_Toc386620645</vt:lpwstr>
      </vt:variant>
      <vt:variant>
        <vt:i4>1900549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_Toc386620644</vt:lpwstr>
      </vt:variant>
      <vt:variant>
        <vt:i4>1900546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_Toc386620643</vt:lpwstr>
      </vt:variant>
      <vt:variant>
        <vt:i4>1900547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_Toc386620642</vt:lpwstr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2019-11-20T07:49:00Z</dcterms:created>
  <dc:creator/>
  <cp:lastModifiedBy/>
  <dcterms:modified xmlns:xsi="http://www.w3.org/2001/XMLSchema-instance" xsi:type="dcterms:W3CDTF">2019-11-20T07:50:00Z</dcterms:modified>
  <cp:revision>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St-1064/2018-27 / Podnesak - Podnesak (02 Plan restrukturiranja (2).docx)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32</vt:i4>
  </prop:property>
</prop:Properties>
</file>