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9267" w14:paraId="28c9267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802B00">
        <w:rPr>
          <w:lang w:val="hr-HR"/>
        </w:rPr>
        <w:t>St-59/16</w:t>
      </w:r>
      <w:r w:rsidR="00E66FC5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 ZADRUGA BRANITELJA - EKO REGIJA, OIB: 15536767847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802B00">
        <w:t>dištem u Mirka Kolarića 2</w:t>
      </w:r>
      <w:r w:rsidR="002F24AF">
        <w:t>,</w:t>
      </w:r>
      <w:r w:rsidR="00802B00">
        <w:t xml:space="preserve"> 42000 Varaždin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802B00">
        <w:t>16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802B00">
        <w:t>ZADRUGA BRANITELJA - EKO REGIJA, OIB: 15536767847 sa sjedištem u Mirka Kolarića 2, 42000 Varaždin</w:t>
      </w:r>
      <w:r w:rsidR="00802B00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802B00">
        <w:t>2.385,83</w:t>
      </w:r>
      <w:r w:rsidR="00802B00">
        <w:rPr>
          <w:lang w:val="hr-HR"/>
        </w:rPr>
        <w:t xml:space="preserve"> </w:t>
      </w:r>
      <w:r w:rsidR="00414C28">
        <w:rPr>
          <w:lang w:val="hr-HR"/>
        </w:rPr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802B00" w:rsidRPr="00802B00">
        <w:t xml:space="preserve"> </w:t>
      </w:r>
      <w:r w:rsidR="00802B00">
        <w:t>ZADRUGA BRANITELJA - EKO REGIJA, OIB: 15536767847 sa sjedištem u Mirka Kolarića 2, 42000 Varaždin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802B00">
        <w:rPr>
          <w:lang w:val="hr-HR"/>
        </w:rPr>
        <w:t>ana 14.0</w:t>
      </w:r>
      <w:r w:rsidR="0029395B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802B00">
        <w:t>ZADRUGA BRANITELJA - EKO REGIJA, OIB: 15536767847 sa sjedištem u Mirka Kolarića 2, 42000 Varaždin.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802B00">
        <w:t>je u ukupnom iznosu od 2.385,83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02B00">
        <w:rPr>
          <w:lang w:val="hr-HR"/>
        </w:rPr>
        <w:t>16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3237B8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947" w:rsidP="007F64E0" w:rsidR="00E57947">
      <w:r>
        <w:separator/>
      </w:r>
    </w:p>
  </w:endnote>
  <w:endnote w:id="0" w:type="continuationSeparator">
    <w:p w:rsidRDefault="00E57947" w:rsidP="007F64E0" w:rsidR="00E57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947" w:rsidP="007F64E0" w:rsidR="00E57947">
      <w:r>
        <w:separator/>
      </w:r>
    </w:p>
  </w:footnote>
  <w:footnote w:id="0" w:type="continuationSeparator">
    <w:p w:rsidRDefault="00E57947" w:rsidP="007F64E0" w:rsidR="00E579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802B00">
      <w:rPr>
        <w:lang w:val="hr-HR"/>
      </w:rPr>
      <w:t>St-59/16</w:t>
    </w:r>
    <w:r w:rsidR="00E66FC5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0FAF" w:rsidRPr="004E0FAF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7B8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0FAF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947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0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F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F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F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F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0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F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F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F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F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St-59/2016</izvorni_sadrzaj>
    <derivirana_varijabla naziv="DomainObject.Predmet.OznakaBroj_1">St-59/2016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- EKO REGIJA za proizvodnju, usluge i trgovinu</izvorni_sadrzaj>
    <derivirana_varijabla naziv="DomainObject.Predmet.ProtustrankaFormated_1">  ZADRUGA BRANITELJA - EKO REGIJA za proizvodnju, usluge i trgovinu</derivirana_varijabla>
  </DomainObject.Predmet.ProtustrankaFormated>
  <DomainObject.Predmet.ProtustrankaFormatedOIB>
    <izvorni_sadrzaj>  ZADRUGA BRANITELJA - EKO REGIJA za proizvodnju, usluge i trgovinu, OIB 15536767847</izvorni_sadrzaj>
    <derivirana_varijabla naziv="DomainObject.Predmet.ProtustrankaFormatedOIB_1">  ZADRUGA BRANITELJA - EKO REGIJA za proizvodnju, usluge i trgovinu, OIB 15536767847</derivirana_varijabla>
  </DomainObject.Predmet.ProtustrankaFormatedOIB>
  <DomainObject.Predmet.ProtustrankaFormatedWithAdress>
    <izvorni_sadrzaj> ZADRUGA BRANITELJA - EKO REGIJA za proizvodnju, usluge i trgovinu, Mirka Kolarića 2, 42000 Varaždin</izvorni_sadrzaj>
    <derivirana_varijabla naziv="DomainObject.Predmet.ProtustrankaFormatedWithAdress_1"> ZADRUGA BRANITELJA - EKO REGIJA za proizvodnju, usluge i trgovinu, Mirka Kolarića 2, 42000 Varaždin</derivirana_varijabla>
  </DomainObject.Predmet.ProtustrankaFormatedWithAdress>
  <DomainObject.Predmet.ProtustrankaFormatedWithAdressOIB>
    <izvorni_sadrzaj> ZADRUGA BRANITELJA - EKO REGIJA za proizvodnju, usluge i trgovinu, OIB 15536767847, Mirka Kolarića 2, 42000 Varaždin</izvorni_sadrzaj>
    <derivirana_varijabla naziv="DomainObject.Predmet.ProtustrankaFormatedWithAdressOIB_1"> ZADRUGA BRANITELJA - EKO REGIJA za proizvodnju, usluge i trgovinu, OIB 15536767847, Mirka Kolarića 2, 42000 Varaždin</derivirana_varijabla>
  </DomainObject.Predmet.ProtustrankaFormatedWithAdressOIB>
  <DomainObject.Predmet.ProtustrankaWithAdress>
    <izvorni_sadrzaj>ZADRUGA BRANITELJA - EKO REGIJA za proizvodnju, usluge i trgovinu Mirka Kolarića 2, 42000 Varaždin</izvorni_sadrzaj>
    <derivirana_varijabla naziv="DomainObject.Predmet.ProtustrankaWithAdress_1">ZADRUGA BRANITELJA - EKO REGIJA za proizvodnju, usluge i trgovinu Mirka Kolarića 2, 42000 Varaždin</derivirana_varijabla>
  </DomainObject.Predmet.ProtustrankaWithAdress>
  <DomainObject.Predmet.ProtustrankaWithAdressOIB>
    <izvorni_sadrzaj>ZADRUGA BRANITELJA - EKO REGIJA za proizvodnju, usluge i trgovinu, OIB 15536767847, Mirka Kolarića 2, 42000 Varaždin</izvorni_sadrzaj>
    <derivirana_varijabla naziv="DomainObject.Predmet.ProtustrankaWithAdressOIB_1">ZADRUGA BRANITELJA - EKO REGIJA za proizvodnju, usluge i trgovinu, OIB 15536767847, Mirka Kolarića 2, 42000 Varaždin</derivirana_varijabla>
  </DomainObject.Predmet.ProtustrankaWithAdressOIB>
  <DomainObject.Predmet.ProtustrankaNazivFormated>
    <izvorni_sadrzaj>ZADRUGA BRANITELJA - EKO REGIJA za proizvodnju, usluge i trgovinu</izvorni_sadrzaj>
    <derivirana_varijabla naziv="DomainObject.Predmet.ProtustrankaNazivFormated_1">ZADRUGA BRANITELJA - EKO REGIJA za proizvodnju, usluge i trgovinu</derivirana_varijabla>
  </DomainObject.Predmet.ProtustrankaNazivFormated>
  <DomainObject.Predmet.ProtustrankaNazivFormatedOIB>
    <izvorni_sadrzaj>ZADRUGA BRANITELJA - EKO REGIJA za proizvodnju, usluge i trgovinu, OIB 15536767847</izvorni_sadrzaj>
    <derivirana_varijabla naziv="DomainObject.Predmet.ProtustrankaNazivFormatedOIB_1">ZADRUGA BRANITELJA - EKO REGIJA za proizvodnju, usluge i trgovinu, OIB 15536767847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2385.83</izvorni_sadrzaj>
    <derivirana_varijabla naziv="DomainObject.Predmet.TrenutnaVrijednost_1">2385.83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BRANITELJA - EKO REGIJA za proizvodnju, usluge i trgovinu</item>
    </izvorni_sadrzaj>
    <derivirana_varijabla naziv="DomainObject.Predmet.ProtuStrankaListFormated_1">
      <item>ZADRUGA BRANITELJA - EKO REGIJA za proizvodnju, usluge i trgovinu</item>
    </derivirana_varijabla>
  </DomainObject.Predmet.ProtuStrankaListFormated>
  <DomainObject.Predmet.ProtuStrankaListFormatedOIB>
    <izvorni_sadrzaj>
      <item>ZADRUGA BRANITELJA - EKO REGIJA za proizvodnju, usluge i trgovinu, OIB 15536767847</item>
    </izvorni_sadrzaj>
    <derivirana_varijabla naziv="DomainObject.Predmet.ProtuStrankaListFormatedOIB_1">
      <item>ZADRUGA BRANITELJA - EKO REGIJA za proizvodnju, usluge i trgovinu, OIB 15536767847</item>
    </derivirana_varijabla>
  </DomainObject.Predmet.ProtuStrankaListFormatedOIB>
  <DomainObject.Predmet.ProtuStrankaListFormatedWithAdress>
    <izvorni_sadrzaj>
      <item>ZADRUGA BRANITELJA - EKO REGIJA za proizvodnju, usluge i trgovinu, Mirka Kolarića 2, 42000 Varaždin</item>
    </izvorni_sadrzaj>
    <derivirana_varijabla naziv="DomainObject.Predmet.ProtuStrankaListFormatedWithAdress_1">
      <item>ZADRUGA BRANITELJA - EKO REGIJA za proizvodnju, usluge i trgovinu, Mirka Kolarića 2, 42000 Varaždin</item>
    </derivirana_varijabla>
  </DomainObject.Predmet.ProtuStrankaListFormatedWithAdress>
  <DomainObject.Predmet.ProtuStrankaListFormatedWithAdressOIB>
    <izvorni_sadrzaj>
      <item>ZADRUGA BRANITELJA - EKO REGIJA za proizvodnju, usluge i trgovinu, OIB 15536767847, Mirka Kolarića 2, 42000 Varaždin</item>
    </izvorni_sadrzaj>
    <derivirana_varijabla naziv="DomainObject.Predmet.ProtuStrankaListFormatedWithAdressOIB_1">
      <item>ZADRUGA BRANITELJA - EKO REGIJA za proizvodnju, usluge i trgovinu, OIB 15536767847, Mirka Kolarića 2, 42000 Varaždin</item>
    </derivirana_varijabla>
  </DomainObject.Predmet.ProtuStrankaListFormatedWithAdressOIB>
  <DomainObject.Predmet.ProtuStrankaListNazivFormated>
    <izvorni_sadrzaj>
      <item>ZADRUGA BRANITELJA - EKO REGIJA za proizvodnju, usluge i trgovinu</item>
    </izvorni_sadrzaj>
    <derivirana_varijabla naziv="DomainObject.Predmet.ProtuStrankaListNazivFormated_1">
      <item>ZADRUGA BRANITELJA - EKO REGIJA za proizvodnju, usluge i trgovinu</item>
    </derivirana_varijabla>
  </DomainObject.Predmet.ProtuStrankaListNazivFormated>
  <DomainObject.Predmet.ProtuStrankaListNazivFormatedOIB>
    <izvorni_sadrzaj>
      <item>ZADRUGA BRANITELJA - EKO REGIJA za proizvodnju, usluge i trgovinu, OIB 15536767847</item>
    </izvorni_sadrzaj>
    <derivirana_varijabla naziv="DomainObject.Predmet.ProtuStrankaListNazivFormatedOIB_1">
      <item>ZADRUGA BRANITELJA - EKO REGIJA za proizvodnju, usluge i trgovinu, OIB 15536767847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BRANITELJA - EKO REGIJA za proizvodnju, usluge i trgovinu</izvorni_sadrzaj>
    <derivirana_varijabla naziv="DomainObject.Predmet.ProtustrankaIDrugi_1">ZADRUGA BRANITELJA - EKO REGIJA za proizvodnju,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BRANITELJA - EKO REGIJA za proizvodnju, usluge i trgovinu, OIB 15536767847, Mirka Kolarića 2, 42000 Varaždin</izvorni_sadrzaj>
    <derivirana_varijabla naziv="DomainObject.Predmet.ProtustrankaIDrugiAdressOIB_1">ZADRUGA BRANITELJA - EKO REGIJA za proizvodnju, usluge i trgovinu, OIB 15536767847, Mirka Kolarića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BRANITELJA - EKO REGIJA za proizvodnju, usluge i trgovinu</item>
      <item>E-oglasna ploča</item>
      <item>Sudski registar</item>
    </izvorni_sadrzaj>
    <derivirana_varijabla naziv="DomainObject.Predmet.SudioniciListNaziv_1">
      <item>Financijska agencija</item>
      <item>ZADRUGA BRANITELJA - EKO REGIJA za proizvodnju, usluge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ZADRUGA BRANITELJA - EKO REGIJA za proizvodnju, usluge i trgovinu, OIB 15536767847, Mirka Kolarića 2,42000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ZADRUGA BRANITELJA - EKO REGIJA za proizvodnju, usluge i trgovinu, OIB 15536767847, Mirka Kolarića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15536767847</item>
      <item>, OIB null</item>
      <item>, OIB null</item>
    </izvorni_sadrzaj>
    <derivirana_varijabla naziv="DomainObject.Predmet.SudioniciListNazivOIB_1">
      <item>, OIB 85821130368</item>
      <item>, OIB 15536767847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431</properties:Words>
  <properties:Characters>2339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2016-03-16T11:03:00Z</dcterms:created>
  <dc:creator>user</dc:creator>
  <cp:lastModifiedBy>Maja Marčec</cp:lastModifiedBy>
  <cp:lastPrinted>2016-03-16T12:45:00Z</cp:lastPrinted>
  <dcterms:modified xmlns:xsi="http://www.w3.org/2001/XMLSchema-instance" xsi:type="dcterms:W3CDTF">2016-03-16T13:02:00Z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