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22b4" w14:paraId="b0b22b4" w:rsidRDefault="00705848" w:rsidP="00705848" w:rsidR="00705848" w:rsidRPr="0070584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584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70584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5848" w:rsidP="00303D71" w:rsidR="00705848" w:rsidRPr="00705848">
      <w:pPr>
        <w:pStyle w:val="Bezproreda"/>
        <w:spacing w:before="40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REPUBLIKA HRVATSKA</w:t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705848" w:rsidP="00705848" w:rsidR="00705848" w:rsidRPr="007058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46B20" w:rsidP="003D787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03D71" w:rsidR="003D787B" w:rsidRPr="003D787B">
      <w:pPr>
        <w:pStyle w:val="Bezproreda"/>
        <w:spacing w:after="160" w:before="16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303D71" w:rsidR="0097393A" w:rsidRPr="00B15E7C">
      <w:pPr>
        <w:pStyle w:val="Bezproreda"/>
        <w:spacing w:after="160"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78275F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110667" w:rsidRPr="00110667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303D71" w:rsidRPr="00CF212C">
        <w:rPr>
          <w:rFonts w:cs="Times New Roman" w:hAnsi="Times New Roman" w:ascii="Times New Roman"/>
          <w:sz w:val="24"/>
          <w:szCs w:val="24"/>
        </w:rPr>
        <w:t xml:space="preserve">TIGAR d.o.o. </w:t>
      </w:r>
      <w:r w:rsidR="00303D71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303D71" w:rsidRPr="00CF212C">
        <w:rPr>
          <w:rFonts w:cs="Times New Roman" w:hAnsi="Times New Roman" w:ascii="Times New Roman"/>
          <w:sz w:val="24"/>
          <w:szCs w:val="24"/>
        </w:rPr>
        <w:t>Split, Put Supavla 1, OIB: 65051360088</w:t>
      </w:r>
      <w:r w:rsidR="00110667" w:rsidRPr="00110667">
        <w:rPr>
          <w:rFonts w:cs="Times New Roman" w:hAnsi="Times New Roman" w:ascii="Times New Roman"/>
          <w:sz w:val="24"/>
          <w:szCs w:val="24"/>
        </w:rPr>
        <w:t>,</w:t>
      </w:r>
      <w:r w:rsidR="0015253F">
        <w:rPr>
          <w:rFonts w:cs="Times New Roman" w:hAnsi="Times New Roman" w:ascii="Times New Roman"/>
          <w:sz w:val="24"/>
          <w:szCs w:val="24"/>
        </w:rPr>
        <w:t xml:space="preserve"> </w:t>
      </w:r>
      <w:r w:rsidR="00B0755A">
        <w:rPr>
          <w:rFonts w:cs="Times New Roman" w:hAnsi="Times New Roman" w:ascii="Times New Roman"/>
          <w:sz w:val="24"/>
          <w:szCs w:val="24"/>
        </w:rPr>
        <w:t xml:space="preserve">dana </w:t>
      </w:r>
      <w:r w:rsidR="00303D71">
        <w:rPr>
          <w:rFonts w:cs="Times New Roman" w:hAnsi="Times New Roman" w:ascii="Times New Roman"/>
          <w:sz w:val="24"/>
          <w:szCs w:val="24"/>
        </w:rPr>
        <w:t>26</w:t>
      </w:r>
      <w:r w:rsidR="00110667">
        <w:rPr>
          <w:rFonts w:cs="Times New Roman" w:hAnsi="Times New Roman" w:ascii="Times New Roman"/>
          <w:sz w:val="24"/>
          <w:szCs w:val="24"/>
        </w:rPr>
        <w:t>. studenog</w:t>
      </w:r>
      <w:r w:rsidR="0033649D">
        <w:rPr>
          <w:rFonts w:cs="Times New Roman" w:hAnsi="Times New Roman" w:ascii="Times New Roman"/>
          <w:sz w:val="24"/>
          <w:szCs w:val="24"/>
        </w:rPr>
        <w:t xml:space="preserve"> 2015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2B2C84" w:rsidP="00303D71" w:rsidR="003022B9">
      <w:pPr>
        <w:pStyle w:val="Bezproreda"/>
        <w:spacing w:after="180" w:before="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78275F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19415B">
        <w:rPr>
          <w:rFonts w:cs="Times New Roman" w:hAnsi="Times New Roman" w:ascii="Times New Roman"/>
          <w:sz w:val="24"/>
          <w:szCs w:val="24"/>
        </w:rPr>
        <w:t>O</w:t>
      </w:r>
      <w:r w:rsidR="003022B9">
        <w:rPr>
          <w:rFonts w:cs="Times New Roman" w:hAnsi="Times New Roman" w:ascii="Times New Roman"/>
          <w:sz w:val="24"/>
          <w:szCs w:val="24"/>
        </w:rPr>
        <w:t xml:space="preserve">dređuje se </w:t>
      </w:r>
      <w:r w:rsidR="0019415B">
        <w:rPr>
          <w:rFonts w:cs="Times New Roman" w:hAnsi="Times New Roman" w:ascii="Times New Roman"/>
          <w:sz w:val="24"/>
          <w:szCs w:val="24"/>
        </w:rPr>
        <w:t xml:space="preserve">posebno ispitno ročište </w:t>
      </w:r>
      <w:r w:rsidR="003022B9">
        <w:rPr>
          <w:rFonts w:cs="Times New Roman" w:hAnsi="Times New Roman" w:ascii="Times New Roman"/>
          <w:sz w:val="24"/>
          <w:szCs w:val="24"/>
        </w:rPr>
        <w:t xml:space="preserve">za dan </w:t>
      </w:r>
      <w:r w:rsidR="00303D71">
        <w:rPr>
          <w:rFonts w:cs="Times New Roman" w:hAnsi="Times New Roman" w:ascii="Times New Roman"/>
          <w:sz w:val="24"/>
          <w:szCs w:val="24"/>
        </w:rPr>
        <w:t>22</w:t>
      </w:r>
      <w:r w:rsidR="00110667">
        <w:rPr>
          <w:rFonts w:cs="Times New Roman" w:hAnsi="Times New Roman" w:ascii="Times New Roman"/>
          <w:sz w:val="24"/>
          <w:szCs w:val="24"/>
        </w:rPr>
        <w:t>. prosinca</w:t>
      </w:r>
      <w:r w:rsidR="003022B9">
        <w:rPr>
          <w:rFonts w:cs="Times New Roman" w:hAnsi="Times New Roman" w:ascii="Times New Roman"/>
          <w:sz w:val="24"/>
          <w:szCs w:val="24"/>
        </w:rPr>
        <w:t xml:space="preserve"> 2015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853FD7">
        <w:rPr>
          <w:rFonts w:cs="Times New Roman" w:hAnsi="Times New Roman" w:ascii="Times New Roman"/>
          <w:sz w:val="24"/>
          <w:szCs w:val="24"/>
        </w:rPr>
        <w:t xml:space="preserve"> godine u </w:t>
      </w:r>
      <w:r w:rsidR="00110667">
        <w:rPr>
          <w:rFonts w:cs="Times New Roman" w:hAnsi="Times New Roman" w:ascii="Times New Roman"/>
          <w:sz w:val="24"/>
          <w:szCs w:val="24"/>
        </w:rPr>
        <w:t>0</w:t>
      </w:r>
      <w:r w:rsidR="005C1197">
        <w:rPr>
          <w:rFonts w:cs="Times New Roman" w:hAnsi="Times New Roman" w:ascii="Times New Roman"/>
          <w:sz w:val="24"/>
          <w:szCs w:val="24"/>
        </w:rPr>
        <w:t>8</w:t>
      </w:r>
      <w:r w:rsidR="00110667">
        <w:rPr>
          <w:rFonts w:cs="Times New Roman" w:hAnsi="Times New Roman" w:ascii="Times New Roman"/>
          <w:sz w:val="24"/>
          <w:szCs w:val="24"/>
        </w:rPr>
        <w:t>:30</w:t>
      </w:r>
      <w:r w:rsidR="00080724">
        <w:rPr>
          <w:rFonts w:cs="Times New Roman" w:hAnsi="Times New Roman" w:ascii="Times New Roman"/>
          <w:sz w:val="24"/>
          <w:szCs w:val="24"/>
        </w:rPr>
        <w:t xml:space="preserve"> sati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78275F" w:rsidR="003022B9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Ročišt</w:t>
      </w:r>
      <w:r w:rsidR="00705848">
        <w:rPr>
          <w:rFonts w:cs="Times New Roman" w:hAnsi="Times New Roman" w:ascii="Times New Roman"/>
          <w:sz w:val="24"/>
          <w:szCs w:val="24"/>
        </w:rPr>
        <w:t>e</w:t>
      </w:r>
      <w:r w:rsidR="00732EEA">
        <w:rPr>
          <w:rFonts w:cs="Times New Roman" w:hAnsi="Times New Roman" w:ascii="Times New Roman"/>
          <w:sz w:val="24"/>
          <w:szCs w:val="24"/>
        </w:rPr>
        <w:t xml:space="preserve"> će se održati u sudnici br.</w:t>
      </w:r>
      <w:r>
        <w:rPr>
          <w:rFonts w:cs="Times New Roman" w:hAnsi="Times New Roman" w:ascii="Times New Roman"/>
          <w:sz w:val="24"/>
          <w:szCs w:val="24"/>
        </w:rPr>
        <w:t xml:space="preserve"> 20</w:t>
      </w:r>
      <w:r w:rsidR="00303D71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/II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>
        <w:rPr>
          <w:rFonts w:cs="Times New Roman" w:hAnsi="Times New Roman" w:ascii="Times New Roman"/>
          <w:sz w:val="24"/>
          <w:szCs w:val="24"/>
        </w:rPr>
        <w:t>išanska 6.</w:t>
      </w:r>
    </w:p>
    <w:p w:rsidRDefault="00732EEA" w:rsidP="00732EEA" w:rsidR="003022B9">
      <w:pPr>
        <w:pStyle w:val="Bezproreda"/>
        <w:spacing w:before="8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III. </w:t>
      </w:r>
      <w:r w:rsidR="00110667">
        <w:rPr>
          <w:rFonts w:cs="Times New Roman" w:hAnsi="Times New Roman" w:ascii="Times New Roman"/>
          <w:sz w:val="24"/>
          <w:szCs w:val="24"/>
        </w:rPr>
        <w:t xml:space="preserve">Ovo rješenje će se objaviti na 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 w:rsidR="00853FD7">
        <w:rPr>
          <w:rFonts w:cs="Times New Roman" w:hAnsi="Times New Roman" w:ascii="Times New Roman"/>
          <w:sz w:val="24"/>
          <w:szCs w:val="24"/>
        </w:rPr>
        <w:t>, što vjerovnicima služi kao poziv na zakazan</w:t>
      </w:r>
      <w:r w:rsidR="00A51CCA">
        <w:rPr>
          <w:rFonts w:cs="Times New Roman" w:hAnsi="Times New Roman" w:ascii="Times New Roman"/>
          <w:sz w:val="24"/>
          <w:szCs w:val="24"/>
        </w:rPr>
        <w:t>o</w:t>
      </w:r>
      <w:r w:rsidR="00853FD7">
        <w:rPr>
          <w:rFonts w:cs="Times New Roman" w:hAnsi="Times New Roman" w:ascii="Times New Roman"/>
          <w:sz w:val="24"/>
          <w:szCs w:val="24"/>
        </w:rPr>
        <w:t xml:space="preserve"> ročišt</w:t>
      </w:r>
      <w:r w:rsidR="00A51CCA">
        <w:rPr>
          <w:rFonts w:cs="Times New Roman" w:hAnsi="Times New Roman" w:ascii="Times New Roman"/>
          <w:sz w:val="24"/>
          <w:szCs w:val="24"/>
        </w:rPr>
        <w:t>e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2B2C84" w:rsidP="00303D71" w:rsidR="002B2C84">
      <w:pPr>
        <w:pStyle w:val="Bezproreda"/>
        <w:spacing w:after="100"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03D71" w:rsidP="005C1197" w:rsidR="005C1197">
      <w:pPr>
        <w:ind w:firstLine="708"/>
        <w:jc w:val="both"/>
        <w:rPr>
          <w:rFonts w:eastAsia="Calibri"/>
          <w:lang w:eastAsia="en-US"/>
        </w:rPr>
      </w:pPr>
      <w:r w:rsidRPr="00303D71">
        <w:rPr>
          <w:rFonts w:eastAsia="Calibri"/>
          <w:lang w:eastAsia="en-US"/>
        </w:rPr>
        <w:t xml:space="preserve">Rješenjem ovog suda poslovni broj 11.St-40/2014 od 20. travnja 2015. godine otvoren je stečajni postupak nad dužnikom </w:t>
      </w:r>
      <w:r w:rsidRPr="00303D71">
        <w:rPr>
          <w:bCs/>
        </w:rPr>
        <w:t>TIGAR d.o.o. Split, Put Supavla 1, OIB: 65051360088</w:t>
      </w:r>
      <w:r w:rsidRPr="00303D7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303D71">
        <w:rPr>
          <w:rFonts w:eastAsia="Calibri"/>
          <w:lang w:eastAsia="en-US"/>
        </w:rPr>
        <w:t>Navedenim rješenjem za stečajnu upraviteljicu imenovana je Natalija Mladineo iz Splita, Viška 24, OIB: 62875698528.</w:t>
      </w:r>
    </w:p>
    <w:p w:rsidRDefault="00102D54" w:rsidP="00303D71" w:rsidR="00A820B7" w:rsidRPr="0077430C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03D71">
        <w:rPr>
          <w:rFonts w:cs="Times New Roman" w:hAnsi="Times New Roman" w:ascii="Times New Roman"/>
          <w:sz w:val="24"/>
          <w:szCs w:val="24"/>
        </w:rPr>
        <w:t>30. rujna 2015. godine stečajna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03D71">
        <w:rPr>
          <w:rFonts w:cs="Times New Roman" w:hAnsi="Times New Roman" w:ascii="Times New Roman"/>
          <w:sz w:val="24"/>
          <w:szCs w:val="24"/>
        </w:rPr>
        <w:t>ica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predloži</w:t>
      </w:r>
      <w:r w:rsidR="00303D71">
        <w:rPr>
          <w:rFonts w:cs="Times New Roman" w:hAnsi="Times New Roman" w:ascii="Times New Roman"/>
          <w:sz w:val="24"/>
          <w:szCs w:val="24"/>
        </w:rPr>
        <w:t>la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je zakazivanje posebnog ispitno</w:t>
      </w:r>
      <w:r w:rsidR="00303D71">
        <w:rPr>
          <w:rFonts w:cs="Times New Roman" w:hAnsi="Times New Roman" w:ascii="Times New Roman"/>
          <w:sz w:val="24"/>
          <w:szCs w:val="24"/>
        </w:rPr>
        <w:t>g ročišta na kojem bi se ispitao dio neispitanih tražbina radnika te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naknadno pristigl</w:t>
      </w:r>
      <w:r>
        <w:rPr>
          <w:rFonts w:cs="Times New Roman" w:hAnsi="Times New Roman" w:ascii="Times New Roman"/>
          <w:sz w:val="24"/>
          <w:szCs w:val="24"/>
        </w:rPr>
        <w:t>e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prijav</w:t>
      </w:r>
      <w:r>
        <w:rPr>
          <w:rFonts w:cs="Times New Roman" w:hAnsi="Times New Roman" w:ascii="Times New Roman"/>
          <w:sz w:val="24"/>
          <w:szCs w:val="24"/>
        </w:rPr>
        <w:t>e tražbina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</w:t>
      </w:r>
      <w:r w:rsidR="007A647D" w:rsidRPr="0077430C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303D71">
        <w:rPr>
          <w:rFonts w:cs="Times New Roman" w:hAnsi="Times New Roman" w:ascii="Times New Roman"/>
          <w:sz w:val="24"/>
          <w:szCs w:val="24"/>
        </w:rPr>
        <w:t>II. višeg isplatnog reda.</w:t>
      </w:r>
    </w:p>
    <w:p w:rsidRDefault="00E630FF" w:rsidP="00303D71" w:rsidR="00853FD7" w:rsidRPr="0077430C">
      <w:pPr>
        <w:pStyle w:val="Bezproreda"/>
        <w:spacing w:before="1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430C">
        <w:rPr>
          <w:rFonts w:cs="Times New Roman" w:hAnsi="Times New Roman" w:ascii="Times New Roman"/>
          <w:sz w:val="24"/>
          <w:szCs w:val="24"/>
        </w:rPr>
        <w:t>Slijedom navedenog, a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 temeljem odredbe čl. 176. </w:t>
      </w:r>
      <w:r w:rsidR="00102D54" w:rsidRPr="0077430C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te članka </w:t>
      </w:r>
      <w:r w:rsidR="0077430C" w:rsidRPr="0077430C">
        <w:rPr>
          <w:rFonts w:cs="Times New Roman" w:hAnsi="Times New Roman" w:ascii="Times New Roman"/>
          <w:sz w:val="24"/>
          <w:szCs w:val="24"/>
        </w:rPr>
        <w:t xml:space="preserve">12. i  441. Stečajnog zakona („Narodne novine“ broj 71/15; dalje SZ/15) 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odlučeno </w:t>
      </w:r>
      <w:r w:rsidRPr="0077430C">
        <w:rPr>
          <w:rFonts w:cs="Times New Roman" w:hAnsi="Times New Roman" w:ascii="Times New Roman"/>
          <w:sz w:val="24"/>
          <w:szCs w:val="24"/>
        </w:rPr>
        <w:t xml:space="preserve">je </w:t>
      </w:r>
      <w:r w:rsidR="00705848" w:rsidRPr="0077430C">
        <w:rPr>
          <w:rFonts w:cs="Times New Roman" w:hAnsi="Times New Roman" w:ascii="Times New Roman"/>
          <w:sz w:val="24"/>
          <w:szCs w:val="24"/>
        </w:rPr>
        <w:t>kao u izreci ovog rješenja</w:t>
      </w:r>
      <w:r w:rsidR="007A647D" w:rsidRPr="0077430C">
        <w:rPr>
          <w:rFonts w:cs="Times New Roman" w:hAnsi="Times New Roman" w:ascii="Times New Roman"/>
          <w:sz w:val="24"/>
          <w:szCs w:val="24"/>
        </w:rPr>
        <w:t>.</w:t>
      </w:r>
    </w:p>
    <w:p w:rsidRDefault="00B15E7C" w:rsidP="00303D71" w:rsidR="00646B20" w:rsidRPr="00B15E7C">
      <w:pPr>
        <w:pStyle w:val="Bezproreda"/>
        <w:spacing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303D71">
        <w:rPr>
          <w:rFonts w:cs="Times New Roman" w:hAnsi="Times New Roman" w:ascii="Times New Roman"/>
          <w:sz w:val="24"/>
          <w:szCs w:val="24"/>
        </w:rPr>
        <w:t>26</w:t>
      </w:r>
      <w:r w:rsidR="00110667">
        <w:rPr>
          <w:rFonts w:cs="Times New Roman" w:hAnsi="Times New Roman" w:ascii="Times New Roman"/>
          <w:sz w:val="24"/>
          <w:szCs w:val="24"/>
        </w:rPr>
        <w:t>. studenog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303D71" w:rsidR="0077277F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303D71" w:rsidR="002A6F85" w:rsidRPr="006F465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05677F" w:rsidP="0005677F" w:rsidR="0005677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5677F" w:rsidP="00EA60D9" w:rsid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 rješenja nije dopuštena žalba (čl. 278. stavak 2. Zakona o parničnom postupku („Narodne novine“ broj 53/91, 91/92, 112/99, 88/01, 117/03, 88/05, 2/07, 84/08, 96/08, 123/08, 57/11 i 25/13,  u vezi sa čl. 6. SZ-a).</w:t>
      </w:r>
    </w:p>
    <w:p w:rsidRDefault="00EA60D9" w:rsidP="0005677F" w:rsidR="00EA60D9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303D71">
        <w:rPr>
          <w:rFonts w:cs="Times New Roman" w:hAnsi="Times New Roman" w:ascii="Times New Roman"/>
          <w:sz w:val="24"/>
          <w:szCs w:val="24"/>
        </w:rPr>
        <w:t>stečajna upraviteljica Natalija Mladineo</w:t>
      </w:r>
    </w:p>
    <w:p w:rsidRDefault="00307368" w:rsidP="0011066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mrežna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stranic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Sect="00902EBC" w:rsidR="00646B20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r>
        <w:separator/>
      </w:r>
    </w:p>
  </w:endnote>
  <w:endnote w:id="0" w:type="continuationSeparator">
    <w:p w:rsidRDefault="004A4B64" w:rsidP="004A4B64" w:rsidR="004A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r>
        <w:separator/>
      </w:r>
    </w:p>
  </w:footnote>
  <w:footnote w:id="0" w:type="continuationSeparator">
    <w:p w:rsidRDefault="004A4B64" w:rsidP="004A4B64" w:rsidR="004A4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03D7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1197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St-138</w:t>
    </w:r>
    <w:r w:rsidR="00110667">
      <w:rPr>
        <w:rFonts w:cs="Times New Roman" w:hAnsi="Times New Roman" w:ascii="Times New Roman"/>
        <w:sz w:val="24"/>
        <w:szCs w:val="24"/>
      </w:rPr>
      <w:t>/2014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303D71">
      <w:rPr>
        <w:rFonts w:cs="Times New Roman" w:hAnsi="Times New Roman" w:ascii="Times New Roman"/>
        <w:sz w:val="24"/>
        <w:szCs w:val="24"/>
      </w:rPr>
      <w:t>40</w:t>
    </w:r>
    <w:r w:rsidR="00110667">
      <w:rPr>
        <w:rFonts w:cs="Times New Roman" w:hAnsi="Times New Roman" w:ascii="Times New Roman"/>
        <w:sz w:val="24"/>
        <w:szCs w:val="24"/>
      </w:rPr>
      <w:t>/2014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5677F"/>
    <w:rsid w:val="00080724"/>
    <w:rsid w:val="00081F58"/>
    <w:rsid w:val="0010027C"/>
    <w:rsid w:val="00102D54"/>
    <w:rsid w:val="00110667"/>
    <w:rsid w:val="00115B73"/>
    <w:rsid w:val="0015253F"/>
    <w:rsid w:val="0019415B"/>
    <w:rsid w:val="00284805"/>
    <w:rsid w:val="002A6F85"/>
    <w:rsid w:val="002B2C84"/>
    <w:rsid w:val="002B4DA2"/>
    <w:rsid w:val="003022B9"/>
    <w:rsid w:val="00303D71"/>
    <w:rsid w:val="00307368"/>
    <w:rsid w:val="00333CBF"/>
    <w:rsid w:val="0033649D"/>
    <w:rsid w:val="00347F0E"/>
    <w:rsid w:val="003C7CB7"/>
    <w:rsid w:val="003D787B"/>
    <w:rsid w:val="004174B8"/>
    <w:rsid w:val="004452A6"/>
    <w:rsid w:val="004A4B64"/>
    <w:rsid w:val="00533039"/>
    <w:rsid w:val="0059567F"/>
    <w:rsid w:val="005B1DE5"/>
    <w:rsid w:val="005C1197"/>
    <w:rsid w:val="0060324B"/>
    <w:rsid w:val="00646B20"/>
    <w:rsid w:val="0067249C"/>
    <w:rsid w:val="00681269"/>
    <w:rsid w:val="00705848"/>
    <w:rsid w:val="00732EEA"/>
    <w:rsid w:val="0077277F"/>
    <w:rsid w:val="0077430C"/>
    <w:rsid w:val="0078275F"/>
    <w:rsid w:val="00792A81"/>
    <w:rsid w:val="007A647D"/>
    <w:rsid w:val="0082309D"/>
    <w:rsid w:val="00853FD7"/>
    <w:rsid w:val="00880ED9"/>
    <w:rsid w:val="00886E80"/>
    <w:rsid w:val="008C3540"/>
    <w:rsid w:val="008C58A7"/>
    <w:rsid w:val="008E19E4"/>
    <w:rsid w:val="008E380C"/>
    <w:rsid w:val="00902EBC"/>
    <w:rsid w:val="00923A34"/>
    <w:rsid w:val="0097393A"/>
    <w:rsid w:val="00984843"/>
    <w:rsid w:val="00986179"/>
    <w:rsid w:val="009B0D74"/>
    <w:rsid w:val="009D0CD2"/>
    <w:rsid w:val="009E32E6"/>
    <w:rsid w:val="009E5D78"/>
    <w:rsid w:val="00A51CCA"/>
    <w:rsid w:val="00A820B7"/>
    <w:rsid w:val="00AC7ADC"/>
    <w:rsid w:val="00B0755A"/>
    <w:rsid w:val="00B15E7C"/>
    <w:rsid w:val="00B726F7"/>
    <w:rsid w:val="00B87FF1"/>
    <w:rsid w:val="00BA72BB"/>
    <w:rsid w:val="00C47AE4"/>
    <w:rsid w:val="00C7577F"/>
    <w:rsid w:val="00E630FF"/>
    <w:rsid w:val="00EA2C0B"/>
    <w:rsid w:val="00EA60D9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1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2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2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2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2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1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2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2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2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2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2014.</izvorni_sadrzaj>
    <derivirana_varijabla naziv="DomainObject.Predmet.DatumOsnivanja_1">13.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TIGAR d.o.o. za usluge</izvorni_sadrzaj>
    <derivirana_varijabla naziv="DomainObject.Predmet.StrankaFormated_1">  TIGAR d.o.o. za usluge</derivirana_varijabla>
  </DomainObject.Predmet.StrankaFormated>
  <DomainObject.Predmet.StrankaFormatedOIB>
    <izvorni_sadrzaj>  TIGAR d.o.o. za usluge, OIB 65051360088</izvorni_sadrzaj>
    <derivirana_varijabla naziv="DomainObject.Predmet.StrankaFormatedOIB_1">  TIGAR d.o.o. za usluge, OIB 65051360088</derivirana_varijabla>
  </DomainObject.Predmet.StrankaFormatedOIB>
  <DomainObject.Predmet.StrankaFormatedWithAdress>
    <izvorni_sadrzaj> TIGAR d.o.o. za usluge, Put Supavla 1, Split</izvorni_sadrzaj>
    <derivirana_varijabla naziv="DomainObject.Predmet.StrankaFormatedWithAdress_1"> TIGAR d.o.o. za usluge, Put Supavla 1, Split</derivirana_varijabla>
  </DomainObject.Predmet.StrankaFormatedWithAdress>
  <DomainObject.Predmet.StrankaFormatedWithAdressOIB>
    <izvorni_sadrzaj> TIGAR d.o.o. za usluge, OIB 65051360088, Put Supavla 1, Split</izvorni_sadrzaj>
    <derivirana_varijabla naziv="DomainObject.Predmet.StrankaFormatedWithAdressOIB_1"> TIGAR d.o.o. za usluge, OIB 65051360088, Put Supavla 1, Split</derivirana_varijabla>
  </DomainObject.Predmet.StrankaFormatedWithAdressOIB>
  <DomainObject.Predmet.StrankaWithAdress>
    <izvorni_sadrzaj>TIGAR d.o.o. za usluge Put Supavla 1,Split</izvorni_sadrzaj>
    <derivirana_varijabla naziv="DomainObject.Predmet.StrankaWithAdress_1">TIGAR d.o.o. za usluge Put Supavla 1,Split</derivirana_varijabla>
  </DomainObject.Predmet.StrankaWithAdress>
  <DomainObject.Predmet.StrankaWithAdressOIB>
    <izvorni_sadrzaj>TIGAR d.o.o. za usluge, OIB 65051360088, Put Supavla 1,Split</izvorni_sadrzaj>
    <derivirana_varijabla naziv="DomainObject.Predmet.StrankaWithAdressOIB_1">TIGAR d.o.o. za usluge, OIB 65051360088, Put Supavla 1,Split</derivirana_varijabla>
  </DomainObject.Predmet.StrankaWithAdressOIB>
  <DomainObject.Predmet.StrankaNazivFormated>
    <izvorni_sadrzaj>TIGAR d.o.o. za usluge</izvorni_sadrzaj>
    <derivirana_varijabla naziv="DomainObject.Predmet.StrankaNazivFormated_1">TIGAR d.o.o. za usluge</derivirana_varijabla>
  </DomainObject.Predmet.StrankaNazivFormated>
  <DomainObject.Predmet.StrankaNazivFormatedOIB>
    <izvorni_sadrzaj>TIGAR d.o.o. za usluge, OIB 65051360088</izvorni_sadrzaj>
    <derivirana_varijabla naziv="DomainObject.Predmet.StrankaNazivFormatedOIB_1">TIGAR d.o.o. za usluge, OIB 65051360088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TIGAR d.o.o. za usluge</item>
    </izvorni_sadrzaj>
    <derivirana_varijabla naziv="DomainObject.Predmet.StrankaListFormated_1">
      <item>TIGAR d.o.o. za usluge</item>
    </derivirana_varijabla>
  </DomainObject.Predmet.StrankaListFormated>
  <DomainObject.Predmet.StrankaListFormatedOIB>
    <izvorni_sadrzaj>
      <item>TIGAR d.o.o. za usluge, OIB 65051360088</item>
    </izvorni_sadrzaj>
    <derivirana_varijabla naziv="DomainObject.Predmet.StrankaListFormatedOIB_1">
      <item>TIGAR d.o.o. za usluge, OIB 65051360088</item>
    </derivirana_varijabla>
  </DomainObject.Predmet.StrankaListFormatedOIB>
  <DomainObject.Predmet.StrankaListFormatedWithAdress>
    <izvorni_sadrzaj>
      <item>TIGAR d.o.o. za usluge, Put Supavla 1, Split</item>
    </izvorni_sadrzaj>
    <derivirana_varijabla naziv="DomainObject.Predmet.StrankaListFormatedWithAdress_1">
      <item>TIGAR d.o.o. za usluge, Put Supavla 1, Split</item>
    </derivirana_varijabla>
  </DomainObject.Predmet.StrankaListFormatedWithAdress>
  <DomainObject.Predmet.StrankaListFormatedWithAdressOIB>
    <izvorni_sadrzaj>
      <item>TIGAR d.o.o. za usluge, OIB 65051360088, Put Supavla 1, Split</item>
    </izvorni_sadrzaj>
    <derivirana_varijabla naziv="DomainObject.Predmet.StrankaListFormatedWithAdressOIB_1">
      <item>TIGAR d.o.o. za usluge, OIB 65051360088, Put Supavla 1, Split</item>
    </derivirana_varijabla>
  </DomainObject.Predmet.StrankaListFormatedWithAdressOIB>
  <DomainObject.Predmet.StrankaListNazivFormated>
    <izvorni_sadrzaj>
      <item>TIGAR d.o.o. za usluge</item>
    </izvorni_sadrzaj>
    <derivirana_varijabla naziv="DomainObject.Predmet.StrankaListNazivFormated_1">
      <item>TIGAR d.o.o. za usluge</item>
    </derivirana_varijabla>
  </DomainObject.Predmet.StrankaListNazivFormated>
  <DomainObject.Predmet.StrankaListNazivFormatedOIB>
    <izvorni_sadrzaj>
      <item>TIGAR d.o.o. za usluge, OIB 65051360088</item>
    </izvorni_sadrzaj>
    <derivirana_varijabla naziv="DomainObject.Predmet.StrankaListNazivFormatedOIB_1">
      <item>TIGAR d.o.o. za usluge, OIB 65051360088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izvorni_sadrzaj>
    <derivirana_varijabla naziv="DomainObject.Predmet.OstaliListFormated_1"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u Splitu - Ured predsjednika suda, Sukojišanska 6, 21000 Split</item>
      <item>Trgovački sud Split E-oglasna ploča, Sukoišanska 6, 21000 Split</item>
      <item>Ivo Rizvan, Bilice Ii 12, 21000 Split</item>
      <item>Trgovački sud Split Pisarnica, Sukoišanska 6, 21000 Split</item>
      <item>PODRAVSKA BANKA dioničko društvo, Opatička 3, 48000 Koprivnica</item>
      <item>Trgovački sud Split Ovršni odjel, Sukoišanska 6, 21000 Split</item>
      <item>Zvonimir Bućan, Domovinskog rata 10, 21000 Split</item>
      <item>Financijska agencija, Mažuranićevo šetalište 24 b, 21000 Split</item>
      <item>INA-INDUSTRIJA NAFTE, d.d., Avenija V. Holjevca 10, Zagreb</item>
      <item>NARODNE NOVINE, dioničko društvo za izdavanje i tiskanje Službenog lista Republike Hrvatske, službenih i drugih obrazaca te , Savski Gaj XIII. put 6, 10000 Zagreb</item>
      <item>ODVJETNIČKO DRUŠTVO STANIĆ I PARTNERI društvo s ograničenom odgovornošću, Riva 4, 51000 Rijeka</item>
      <item>Branimir Cikatić, Poljička cesta 20B, 21000 Split</item>
      <item>Grad Split, Branimirova obala 17, 21000 Split</item>
      <item>Tomislav Krka, Starčevićeva 13/I, 21000 Split</item>
      <item>ZAGREBAČKI HOLDING, društvo s ograničenom odgovornošću za javni prijevoz, opskrbu vodom, održavanje čistoće, putnička a, Ulica grada Vukovara 41, Zagreb</item>
      <item>Natalija Mladineo, Viška 24, 21000 Split</item>
      <item>ŠKOLSKA KNJIGA izdavaštvo, trgovina i usluge d.d., Masarykova 28, Zagreb</item>
      <item>Županijsko državno odvjetništvo Split, Gundulićeva 29A, 21000 Split</item>
      <item>Porezna uprava Split, F. Tuđmana 4, 21000 Split</item>
      <item>Općinski sud u Splitu - ZK odjel, Gundulićeva 29, 21000 Split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u Splitu - Ured predsjednika suda, Sukojišanska 6, 21000 Split</item>
      <item>Trgovački sud Split E-oglasna ploča, Sukoišanska 6, 21000 Split</item>
      <item>Ivo Rizvan, Bilice Ii 12, 21000 Split</item>
      <item>Trgovački sud Split Pisarnica, Sukoišanska 6, 21000 Split</item>
      <item>PODRAVSKA BANKA dioničko društvo, Opatička 3, 48000 Koprivnica</item>
      <item>Trgovački sud Split Ovršni odjel, Sukoišanska 6, 21000 Split</item>
      <item>Zvonimir Bućan, Domovinskog rata 10, 21000 Split</item>
      <item>Financijska agencija, Mažuranićevo šetalište 24 b, 21000 Split</item>
      <item>INA-INDUSTRIJA NAFTE, d.d., Avenija V. Holjevca 10, Zagreb</item>
      <item>NARODNE NOVINE, dioničko društvo za izdavanje i tiskanje Službenog lista Republike Hrvatske, službenih i drugih obrazaca te , Savski Gaj XIII. put 6, 10000 Zagreb</item>
      <item>ODVJETNIČKO DRUŠTVO STANIĆ I PARTNERI društvo s ograničenom odgovornošću, Riva 4, 51000 Rijeka</item>
      <item>Branimir Cikatić, Poljička cesta 20B, 21000 Split</item>
      <item>Grad Split, Branimirova obala 17, 21000 Split</item>
      <item>Tomislav Krka, Starčevićeva 13/I, 21000 Split</item>
      <item>ZAGREBAČKI HOLDING, društvo s ograničenom odgovornošću za javni prijevoz, opskrbu vodom, održavanje čistoće, putnička a, Ulica grada Vukovara 41, Zagreb</item>
      <item>Natalija Mladineo, Viška 24, 21000 Split</item>
      <item>ŠKOLSKA KNJIGA izdavaštvo, trgovina i usluge d.d., Masarykova 28, Zagreb</item>
      <item>Županijsko državno odvjetništvo Split, Gundulićeva 29A, 21000 Split</item>
      <item>Porezna uprava Split, F. Tuđmana 4, 21000 Split</item>
      <item>Općinski sud u Splitu - ZK odjel, Gundulićeva 29, 21000 Split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u Splitu - Ured predsjednika suda, Sukojišanska 6, 21000 Split</item>
      <item>Trgovački sud Split E-oglasna ploča, OIB 30842297926, Sukoišanska 6, 21000 Split</item>
      <item>Ivo Rizvan, OIB 85328238536, Bilice Ii 12, 21000 Split</item>
      <item>Trgovački sud Split Pisarnica, OIB 30842297926, Sukoišanska 6, 21000 Split</item>
      <item>PODRAVSKA BANKA dioničko društvo, OIB 97326283154, Opatička 3, 48000 Koprivnica</item>
      <item>Trgovački sud Split Ovršni odjel, OIB 30842297926, Sukoišanska 6, 21000 Split</item>
      <item>Zvonimir Bućan, Domovinskog rata 10, 21000 Split</item>
      <item>Financijska agencija, OIB 85821130368, Mažuranićevo šetalište 24 b, 21000 Split</item>
      <item>INA-INDUSTRIJA NAFTE, d.d., OIB 27759560625, Avenija V. Holjevca 10, Zagreb</item>
      <item>NARODNE NOVINE, dioničko društvo za izdavanje i tiskanje Službenog lista Republike Hrvatske, službenih i drugih obrazaca te , OIB 64546066176, Savski Gaj XIII. put 6, 10000 Zagreb</item>
      <item>ODVJETNIČKO DRUŠTVO STANIĆ I PARTNERI društvo s ograničenom odgovornošću, OIB 96146860628, Riva 4, 51000 Rijeka</item>
      <item>Branimir Cikatić, OIB 82491594999, Poljička cesta 20B, 21000 Split</item>
      <item>Grad Split, OIB 78755598868, Branimirova obala 17, 21000 Split</item>
      <item>Tomislav Krka, Starčevićeva 13/I, 21000 Split</item>
      <item>ZAGREBAČKI HOLDING, društvo s ograničenom odgovornošću za javni prijevoz, opskrbu vodom, održavanje čistoće, putnička a, OIB 85584865987, Ulica grada Vukovara 41, Zagreb</item>
      <item>Natalija Mladineo, OIB 62875698528, Viška 24, 21000 Split</item>
      <item>ŠKOLSKA KNJIGA izdavaštvo, trgovina i usluge d.d., OIB 38967655335, Masarykova 28, Zagreb</item>
      <item>Županijsko državno odvjetništvo Split, Gundulićeva 29A, 21000 Split</item>
      <item>Porezna uprava Split, F. Tuđmana 4, 21000 Split</item>
      <item>Općinski sud u Splitu - ZK odjel, Gundulićeva 29, 21000 Split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u Splitu - Ured predsjednika suda, Sukojišanska 6, 21000 Split</item>
      <item>Trgovački sud Split E-oglasna ploča, OIB 30842297926, Sukoišanska 6, 21000 Split</item>
      <item>Ivo Rizvan, OIB 85328238536, Bilice Ii 12, 21000 Split</item>
      <item>Trgovački sud Split Pisarnica, OIB 30842297926, Sukoišanska 6, 21000 Split</item>
      <item>PODRAVSKA BANKA dioničko društvo, OIB 97326283154, Opatička 3, 48000 Koprivnica</item>
      <item>Trgovački sud Split Ovršni odjel, OIB 30842297926, Sukoišanska 6, 21000 Split</item>
      <item>Zvonimir Bućan, Domovinskog rata 10, 21000 Split</item>
      <item>Financijska agencija, OIB 85821130368, Mažuranićevo šetalište 24 b, 21000 Split</item>
      <item>INA-INDUSTRIJA NAFTE, d.d., OIB 27759560625, Avenija V. Holjevca 10, Zagreb</item>
      <item>NARODNE NOVINE, dioničko društvo za izdavanje i tiskanje Službenog lista Republike Hrvatske, službenih i drugih obrazaca te , OIB 64546066176, Savski Gaj XIII. put 6, 10000 Zagreb</item>
      <item>ODVJETNIČKO DRUŠTVO STANIĆ I PARTNERI društvo s ograničenom odgovornošću, OIB 96146860628, Riva 4, 51000 Rijeka</item>
      <item>Branimir Cikatić, OIB 82491594999, Poljička cesta 20B, 21000 Split</item>
      <item>Grad Split, OIB 78755598868, Branimirova obala 17, 21000 Split</item>
      <item>Tomislav Krka, Starčevićeva 13/I, 21000 Split</item>
      <item>ZAGREBAČKI HOLDING, društvo s ograničenom odgovornošću za javni prijevoz, opskrbu vodom, održavanje čistoće, putnička a, OIB 85584865987, Ulica grada Vukovara 41, Zagreb</item>
      <item>Natalija Mladineo, OIB 62875698528, Viška 24, 21000 Split</item>
      <item>ŠKOLSKA KNJIGA izdavaštvo, trgovina i usluge d.d., OIB 38967655335, Masarykova 28, Zagreb</item>
      <item>Županijsko državno odvjetništvo Split, Gundulićeva 29A, 21000 Split</item>
      <item>Porezna uprava Split, F. Tuđmana 4, 21000 Split</item>
      <item>Općinski sud u Splitu - ZK odjel, Gundulićeva 29, 21000 Split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izvorni_sadrzaj>
    <derivirana_varijabla naziv="DomainObject.Predmet.OstaliListNazivFormated_1"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u Splitu - Ured predsjednika suda</item>
      <item>Trgovački sud Split E-oglasna ploča, OIB 30842297926</item>
      <item>Ivo Rizvan, OIB 85328238536</item>
      <item>Trgovački sud Split Pisarnica, OIB 30842297926</item>
      <item>PODRAVSKA BANKA dioničko društvo, OIB 97326283154</item>
      <item>Trgovački sud Split Ovršni odjel, OIB 30842297926</item>
      <item>Zvonimir Bućan</item>
      <item>Financijska agencija, OIB 85821130368</item>
      <item>INA-INDUSTRIJA NAFTE, d.d., OIB 27759560625</item>
      <item>NARODNE NOVINE, dioničko društvo za izdavanje i tiskanje Službenog lista Republike Hrvatske, službenih i drugih obrazaca te , OIB 64546066176</item>
      <item>ODVJETNIČKO DRUŠTVO STANIĆ I PARTNERI društvo s ograničenom odgovornošću, OIB 96146860628</item>
      <item>Branimir Cikatić, OIB 82491594999</item>
      <item>Grad Split, OIB 78755598868</item>
      <item>Tomislav Krka</item>
      <item>ZAGREBAČKI HOLDING, društvo s ograničenom odgovornošću za javni prijevoz, opskrbu vodom, održavanje čistoće, putnička a, OIB 85584865987</item>
      <item>Natalija Mladineo, OIB 62875698528</item>
      <item>ŠKOLSKA KNJIGA izdavaštvo, trgovina i usluge d.d., OIB 38967655335</item>
      <item>Županijsko državno odvjetništvo Split</item>
      <item>Porezna uprava Split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TIGAR d.o.o. za usluge</izvorni_sadrzaj>
    <derivirana_varijabla naziv="DomainObject.Predmet.StrankaIDrugi_1">TIGAR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TIGAR d.o.o. za usluge, OIB 65051360088, Put Supavla 1, Split</izvorni_sadrzaj>
    <derivirana_varijabla naziv="DomainObject.Predmet.StrankaIDrugiAdressOIB_1">TIGAR d.o.o. za usluge, OIB 65051360088, Put Supavla 1,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TIGAR d.o.o. za usluge</item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izvorni_sadrzaj>
    <derivirana_varijabla naziv="DomainObject.Predmet.SudioniciListNaziv_1">
      <item>TIGAR d.o.o. za usluge</item>
      <item>Trgovački sud Split Registarski odjel</item>
      <item>Trgovački sud Split Računovodstvo</item>
      <item>Trgovački sud u Splitu - Ured predsjednika suda</item>
      <item>Trgovački sud Split E-oglasna ploča</item>
      <item>Ivo Rizvan</item>
      <item>Trgovački sud Split Pisarnica</item>
      <item>PODRAVSKA BANKA dioničko društvo</item>
      <item>Trgovački sud Split Ovršni odjel</item>
      <item>Zvonimir Bućan</item>
      <item>Financijska agencija</item>
      <item>INA-INDUSTRIJA NAFTE, d.d.</item>
      <item>NARODNE NOVINE, dioničko društvo za izdavanje i tiskanje Službenog lista Republike Hrvatske, službenih i drugih obrazaca te </item>
      <item>ODVJETNIČKO DRUŠTVO STANIĆ I PARTNERI društvo s ograničenom odgovornošću</item>
      <item>Branimir Cikatić</item>
      <item>Grad Split</item>
      <item>Tomislav Krka</item>
      <item>ZAGREBAČKI HOLDING, društvo s ograničenom odgovornošću za javni prijevoz, opskrbu vodom, održavanje čistoće, putnička a</item>
      <item>Natalija Mladineo</item>
      <item>ŠKOLSKA KNJIGA izdavaštvo, trgovina i usluge d.d.</item>
      <item>Županijsko državno odvjetništvo Split</item>
      <item>Porezna uprava Split</item>
      <item>Općinski sud u Splitu - ZK odjel</item>
    </derivirana_varijabla>
  </DomainObject.Predmet.SudioniciListNaziv>
  <DomainObject.Predmet.SudioniciListAdressOIB>
    <izvorni_sadrzaj>
      <item>TIGAR d.o.o. za usluge, OIB 65051360088, Put Supavla 1,Split</item>
      <item>Trgovački sud Split Registarski odjel, OIB 30842297926, Sukoišanska 6,21000 Split</item>
      <item>Trgovački sud Split Računovodstvo, OIB 30842297926, Sukoišanska 6,21000 Split</item>
      <item>Trgovački sud u Splitu - Ured predsjednika suda, Sukojišanska 6,21000 Split</item>
      <item>Trgovački sud Split E-oglasna ploča, OIB 30842297926, Sukoišanska 6,21000 Split</item>
      <item>Ivo Rizvan, OIB 85328238536, Bilice Ii 12,21000 Split</item>
      <item>Trgovački sud Split Pisarnica, OIB 30842297926, Sukoišanska 6,21000 Split</item>
      <item>PODRAVSKA BANKA dioničko društvo, OIB 97326283154, Opatička 3,48000 Koprivnica</item>
      <item>Trgovački sud Split Ovršni odjel, OIB 30842297926, Sukoišanska 6,21000 Split</item>
      <item>Zvonimir Bućan, Domovinskog rata 10,21000 Split</item>
      <item>Financijska agencija, OIB 85821130368, Mažuranićevo šetalište 24 b,21000 Split</item>
      <item>INA-INDUSTRIJA NAFTE, d.d., OIB 27759560625, Avenija V. Holjevca 10,Zagreb</item>
      <item>NARODNE NOVINE, dioničko društvo za izdavanje i tiskanje Službenog lista Republike Hrvatske, službenih i drugih obrazaca te , OIB 64546066176, Savski Gaj XIII. put 6,10000 Zagreb</item>
      <item>ODVJETNIČKO DRUŠTVO STANIĆ I PARTNERI društvo s ograničenom odgovornošću, OIB 96146860628, Riva 4,51000 Rijeka</item>
      <item>Branimir Cikatić, OIB 82491594999, Poljička cesta 20B,21000 Split</item>
      <item>Grad Split, OIB 78755598868, Branimirova obala 17,21000 Split</item>
      <item>Tomislav Krka, Starčevićeva 13/I,21000 Split</item>
      <item>ZAGREBAČKI HOLDING, društvo s ograničenom odgovornošću za javni prijevoz, opskrbu vodom, održavanje čistoće, putnička a, OIB 85584865987, Ulica grada Vukovara 41,Zagreb</item>
      <item>Natalija Mladineo, OIB 62875698528, Viška 24,21000 Split</item>
      <item>ŠKOLSKA KNJIGA izdavaštvo, trgovina i usluge d.d., OIB 38967655335, Masarykova 28,Zagreb</item>
      <item>Županijsko državno odvjetništvo Split, Gundulićeva 29A,21000 Split</item>
      <item>Porezna uprava Split, F. Tuđmana 4,21000 Split</item>
      <item>Općinski sud u Splitu - ZK odjel, Gundulićeva 29,21000 Split</item>
    </izvorni_sadrzaj>
    <derivirana_varijabla naziv="DomainObject.Predmet.SudioniciListAdressOIB_1">
      <item>TIGAR d.o.o. za usluge, OIB 65051360088, Put Supavla 1,Split</item>
      <item>Trgovački sud Split Registarski odjel, OIB 30842297926, Sukoišanska 6,21000 Split</item>
      <item>Trgovački sud Split Računovodstvo, OIB 30842297926, Sukoišanska 6,21000 Split</item>
      <item>Trgovački sud u Splitu - Ured predsjednika suda, Sukojišanska 6,21000 Split</item>
      <item>Trgovački sud Split E-oglasna ploča, OIB 30842297926, Sukoišanska 6,21000 Split</item>
      <item>Ivo Rizvan, OIB 85328238536, Bilice Ii 12,21000 Split</item>
      <item>Trgovački sud Split Pisarnica, OIB 30842297926, Sukoišanska 6,21000 Split</item>
      <item>PODRAVSKA BANKA dioničko društvo, OIB 97326283154, Opatička 3,48000 Koprivnica</item>
      <item>Trgovački sud Split Ovršni odjel, OIB 30842297926, Sukoišanska 6,21000 Split</item>
      <item>Zvonimir Bućan, Domovinskog rata 10,21000 Split</item>
      <item>Financijska agencija, OIB 85821130368, Mažuranićevo šetalište 24 b,21000 Split</item>
      <item>INA-INDUSTRIJA NAFTE, d.d., OIB 27759560625, Avenija V. Holjevca 10,Zagreb</item>
      <item>NARODNE NOVINE, dioničko društvo za izdavanje i tiskanje Službenog lista Republike Hrvatske, službenih i drugih obrazaca te , OIB 64546066176, Savski Gaj XIII. put 6,10000 Zagreb</item>
      <item>ODVJETNIČKO DRUŠTVO STANIĆ I PARTNERI društvo s ograničenom odgovornošću, OIB 96146860628, Riva 4,51000 Rijeka</item>
      <item>Branimir Cikatić, OIB 82491594999, Poljička cesta 20B,21000 Split</item>
      <item>Grad Split, OIB 78755598868, Branimirova obala 17,21000 Split</item>
      <item>Tomislav Krka, Starčevićeva 13/I,21000 Split</item>
      <item>ZAGREBAČKI HOLDING, društvo s ograničenom odgovornošću za javni prijevoz, opskrbu vodom, održavanje čistoće, putnička a, OIB 85584865987, Ulica grada Vukovara 41,Zagreb</item>
      <item>Natalija Mladineo, OIB 62875698528, Viška 24,21000 Split</item>
      <item>ŠKOLSKA KNJIGA izdavaštvo, trgovina i usluge d.d., OIB 38967655335, Masarykova 28,Zagreb</item>
      <item>Županijsko državno odvjetništvo Split, Gundulićeva 29A,21000 Split</item>
      <item>Porezna uprava Split, F. Tuđmana 4,21000 Split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65051360088</item>
      <item>, OIB 30842297926</item>
      <item>, OIB 30842297926</item>
      <item>, OIB null</item>
      <item>, OIB 30842297926</item>
      <item>, OIB 85328238536</item>
      <item>, OIB 30842297926</item>
      <item>, OIB 97326283154</item>
      <item>, OIB 30842297926</item>
      <item>, OIB null</item>
      <item>, OIB 85821130368</item>
      <item>, OIB 27759560625</item>
      <item>, OIB 64546066176</item>
      <item>, OIB 96146860628</item>
      <item>, OIB 82491594999</item>
      <item>, OIB 78755598868</item>
      <item>, OIB null</item>
      <item>, OIB 85584865987</item>
      <item>, OIB 62875698528</item>
      <item>, OIB 38967655335</item>
      <item>, OIB null</item>
      <item>, OIB null</item>
      <item>, OIB null</item>
    </izvorni_sadrzaj>
    <derivirana_varijabla naziv="DomainObject.Predmet.SudioniciListNazivOIB_1">
      <item>, OIB 65051360088</item>
      <item>, OIB 30842297926</item>
      <item>, OIB 30842297926</item>
      <item>, OIB null</item>
      <item>, OIB 30842297926</item>
      <item>, OIB 85328238536</item>
      <item>, OIB 30842297926</item>
      <item>, OIB 97326283154</item>
      <item>, OIB 30842297926</item>
      <item>, OIB null</item>
      <item>, OIB 85821130368</item>
      <item>, OIB 27759560625</item>
      <item>, OIB 64546066176</item>
      <item>, OIB 96146860628</item>
      <item>, OIB 82491594999</item>
      <item>, OIB 78755598868</item>
      <item>, OIB null</item>
      <item>, OIB 85584865987</item>
      <item>, OIB 62875698528</item>
      <item>, OIB 38967655335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B2E3C-BAEC-48D3-8194-1A3410702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282</properties:Words>
  <properties:Characters>1546</properties:Characters>
  <properties:Lines>39</properties:Lines>
  <properties:Paragraphs>23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2015-11-26T09:18:00Z</cp:lastPrinted>
  <dcterms:modified xmlns:xsi="http://www.w3.org/2001/XMLSchema-instance" xsi:type="dcterms:W3CDTF">2015-11-26T09:24:00Z</dcterms:modified>
  <cp:revision>57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