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f838" w14:paraId="3f5f83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E770CD" w:rsidR="00345E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30157" w:rsidP="00E30157" w:rsidR="00E30157" w:rsidRPr="00E770CD">
      <w:pPr>
        <w:ind w:hanging="720" w:left="360"/>
        <w:jc w:val="right"/>
      </w:pPr>
      <w:r w:rsidRPr="00E770CD">
        <w:t>7 St-</w:t>
      </w:r>
      <w:r w:rsidR="00881D23">
        <w:t>2553/16-5</w:t>
      </w:r>
      <w:r w:rsidRPr="00E770CD">
        <w:t xml:space="preserve">             </w:t>
      </w:r>
      <w:r w:rsidRPr="00E770CD">
        <w:rPr>
          <w:b/>
        </w:rPr>
        <w:t xml:space="preserve">     </w:t>
      </w:r>
    </w:p>
    <w:p w:rsidRDefault="00E30157" w:rsidP="00E30157" w:rsidR="00E30157">
      <w:pPr>
        <w:pStyle w:val="Naslov1"/>
        <w:rPr>
          <w:lang w:val="hr-HR"/>
        </w:rPr>
      </w:pPr>
    </w:p>
    <w:p w:rsidRDefault="00E30157" w:rsidP="00E30157" w:rsidR="00E30157">
      <w:pPr>
        <w:pStyle w:val="Naslov1"/>
        <w:jc w:val="left"/>
        <w:rPr>
          <w:lang w:val="hr-HR"/>
        </w:rPr>
      </w:pPr>
    </w:p>
    <w:p w:rsidRDefault="00E30157" w:rsidP="00E30157" w:rsidR="00E3015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E30157" w:rsidP="00E30157" w:rsidR="00E30157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E30157" w:rsidP="00E30157" w:rsidR="00E30157">
      <w:pPr>
        <w:jc w:val="center"/>
        <w:rPr>
          <w:b/>
          <w:bCs/>
        </w:rPr>
      </w:pPr>
    </w:p>
    <w:p w:rsidRDefault="00E30157" w:rsidP="00E30157" w:rsidR="00E30157">
      <w:pPr>
        <w:jc w:val="center"/>
        <w:rPr>
          <w:b/>
          <w:bCs/>
        </w:rPr>
      </w:pPr>
    </w:p>
    <w:p w:rsidRDefault="00E30157" w:rsidP="00E30157" w:rsidR="00E30157">
      <w:pPr>
        <w:ind w:firstLine="708"/>
        <w:jc w:val="both"/>
      </w:pPr>
      <w:r>
        <w:t xml:space="preserve">TRGOVAČKI SUD U OSIJEKU, po sucu pojedincu mr.sc. Borisu Vukoviću, u stečajnom predmetu u povodu zahtjeva Financijske agencije Regionalni centar Zagreb, Podružnica Zagreb, Trg svibanjskih žrtava 1995, l, OIB 85821130368, radi provedbe skraćenog stečajnog postupka nad dužnikom </w:t>
      </w:r>
      <w:r w:rsidR="00881D23">
        <w:t>BRUNO-HAL društvo s ograničenom odgovornošću za trgovinu i usluge, Sveta Nedjelja, Obrtnička 26,  MBS: 080291265, OIB: 38678318802</w:t>
      </w:r>
      <w:r w:rsidRPr="001E1365">
        <w:t>,</w:t>
      </w:r>
      <w:r>
        <w:t xml:space="preserve"> dana </w:t>
      </w:r>
      <w:r w:rsidR="00DD22D2">
        <w:t>3. siječnja  2017</w:t>
      </w:r>
      <w:r>
        <w:t xml:space="preserve">. </w:t>
      </w:r>
    </w:p>
    <w:p w:rsidRDefault="00E30157" w:rsidP="00E30157" w:rsidR="00E30157">
      <w:pPr>
        <w:jc w:val="both"/>
      </w:pPr>
    </w:p>
    <w:p w:rsidRDefault="00E30157" w:rsidP="00E30157" w:rsidR="00E30157">
      <w:pPr>
        <w:jc w:val="both"/>
      </w:pPr>
    </w:p>
    <w:p w:rsidRDefault="00E30157" w:rsidP="00E30157" w:rsidR="00E30157">
      <w:pPr>
        <w:jc w:val="center"/>
        <w:rPr>
          <w:bCs/>
        </w:rPr>
      </w:pPr>
      <w:r>
        <w:t xml:space="preserve">    r i j e š i o   j e</w:t>
      </w:r>
    </w:p>
    <w:p w:rsidRDefault="00E30157" w:rsidP="00E30157" w:rsidR="00E30157">
      <w:pPr>
        <w:jc w:val="both"/>
      </w:pPr>
    </w:p>
    <w:p w:rsidRDefault="00E370AE" w:rsidP="00E30157" w:rsidR="00E370AE">
      <w:pPr>
        <w:jc w:val="both"/>
      </w:pPr>
    </w:p>
    <w:p w:rsidRDefault="00E30157" w:rsidP="00E30157" w:rsidR="00E30157">
      <w:pPr>
        <w:jc w:val="both"/>
      </w:pPr>
      <w:r>
        <w:tab/>
        <w:t xml:space="preserve">I. Obustavlja se skraćeni stečajni postupak nad dužnikom </w:t>
      </w:r>
      <w:r w:rsidR="00881D23">
        <w:t>BRUNO-HAL društvo s ograničenom odgovornošću za trgovinu i usluge, Sveta Nedjelja, Obrtnička 26,  MBS: 080291265, OIB: 38678318802</w:t>
      </w:r>
      <w:r w:rsidR="00DD22D2">
        <w:t>.</w:t>
      </w:r>
    </w:p>
    <w:p w:rsidRDefault="00E30157" w:rsidP="00E30157" w:rsidR="00E30157">
      <w:pPr>
        <w:jc w:val="both"/>
        <w:rPr>
          <w:sz w:val="22"/>
          <w:szCs w:val="22"/>
        </w:rPr>
      </w:pPr>
    </w:p>
    <w:p w:rsidRDefault="00E30157" w:rsidP="00E30157" w:rsidR="00E30157">
      <w:pPr>
        <w:ind w:left="360"/>
      </w:pPr>
      <w:r>
        <w:rPr>
          <w:sz w:val="22"/>
          <w:szCs w:val="22"/>
        </w:rPr>
        <w:t xml:space="preserve">      </w:t>
      </w:r>
      <w:r>
        <w:t>II.  Postupak će se nastaviti prema općim odredbama Stečajnog zakona.</w:t>
      </w:r>
    </w:p>
    <w:p w:rsidRDefault="00E30157" w:rsidP="00E30157" w:rsidR="00E30157">
      <w:pPr>
        <w:pStyle w:val="Naslov1"/>
        <w:jc w:val="left"/>
        <w:rPr>
          <w:lang w:val="hr-HR"/>
        </w:rPr>
      </w:pPr>
    </w:p>
    <w:p w:rsidRDefault="00E30157" w:rsidP="00E30157" w:rsidR="00E3015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ind w:firstLine="720"/>
        <w:jc w:val="both"/>
      </w:pPr>
      <w:r>
        <w:t xml:space="preserve"> FINA Regionalni centar Zagreb je dana </w:t>
      </w:r>
      <w:r w:rsidR="00DD22D2">
        <w:t>19. kolovoza</w:t>
      </w:r>
      <w:r w:rsidR="00E770CD">
        <w:t xml:space="preserve"> 2016.</w:t>
      </w:r>
      <w:r>
        <w:t xml:space="preserve"> dostavila Trgovačkom sudu u Zagrebu zahtjev za provedbu skraćenog stečajnog postupka nad dužnikom</w:t>
      </w:r>
      <w:r w:rsidR="00881D23">
        <w:t xml:space="preserve"> BRUNO-HAL društvo s ograničenom odgovornošću za trgovinu i usluge, Sveta Nedjelja, Obrtnička 26,  MBS: 080291265, OIB: 38678318802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E30157" w:rsidP="00E30157" w:rsidR="00E30157">
      <w:pPr>
        <w:ind w:firstLine="720"/>
        <w:jc w:val="both"/>
      </w:pPr>
    </w:p>
    <w:p w:rsidRDefault="00E30157" w:rsidP="00E30157" w:rsidR="00E30157">
      <w:pPr>
        <w:ind w:firstLine="720"/>
        <w:jc w:val="both"/>
        <w:rPr>
          <w:b/>
          <w:bCs/>
        </w:rPr>
      </w:pPr>
      <w:r>
        <w:t>Temeljem rješenja Visokog trgovačkog suda RH u Zagrebu broj 31-Su-958/16-3 od 20 rujna 2016. 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E30157" w:rsidP="00E30157" w:rsidR="00E30157">
      <w:pPr>
        <w:ind w:firstLine="720"/>
        <w:jc w:val="both"/>
      </w:pPr>
    </w:p>
    <w:p w:rsidRDefault="00E30157" w:rsidP="00E30157" w:rsidR="00E30157">
      <w:pPr>
        <w:ind w:firstLine="720"/>
        <w:jc w:val="both"/>
      </w:pPr>
    </w:p>
    <w:p w:rsidRDefault="00E30157" w:rsidP="00DD22D2" w:rsidR="00E770CD">
      <w:pPr>
        <w:ind w:firstLine="720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>
        <w:rPr>
          <w:bCs/>
        </w:rPr>
        <w:t xml:space="preserve"> dana 18. listopada 2016. </w:t>
      </w:r>
      <w:r>
        <w:t>objavio oglas na mrežnoj stranici e-oglasna ploča sudova pod poslovnim brojem St-</w:t>
      </w:r>
      <w:r w:rsidR="00881D23">
        <w:t>2553</w:t>
      </w:r>
      <w:r w:rsidR="00E770CD">
        <w:t>/16-3</w:t>
      </w:r>
      <w: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</w:t>
      </w:r>
    </w:p>
    <w:p w:rsidRDefault="00B413DE" w:rsidP="00B413DE" w:rsidR="00B413DE">
      <w:pPr>
        <w:ind w:firstLine="720"/>
        <w:jc w:val="right"/>
      </w:pPr>
      <w:r w:rsidRPr="00E770CD">
        <w:lastRenderedPageBreak/>
        <w:t>7 St-</w:t>
      </w:r>
      <w:r>
        <w:t>2553/16-5</w:t>
      </w:r>
    </w:p>
    <w:p w:rsidRDefault="00B413DE" w:rsidP="00B413DE" w:rsidR="00B413DE">
      <w:pPr>
        <w:ind w:firstLine="720"/>
        <w:jc w:val="right"/>
      </w:pPr>
    </w:p>
    <w:p w:rsidRDefault="00E30157" w:rsidP="00E770CD" w:rsidR="00E30157">
      <w:pPr>
        <w:jc w:val="both"/>
        <w:rPr>
          <w:sz w:val="22"/>
          <w:szCs w:val="22"/>
        </w:rPr>
      </w:pPr>
      <w:r>
        <w:t xml:space="preserve">postupka, te da uplate predujam u iznosu od 10.000,00 kn za pokriće troškova tog postupka na žiro-račun ovoga suda. </w:t>
      </w:r>
    </w:p>
    <w:p w:rsidRDefault="00E30157" w:rsidP="00E30157" w:rsidR="00E30157">
      <w:pPr>
        <w:ind w:firstLine="720"/>
        <w:jc w:val="both"/>
      </w:pPr>
    </w:p>
    <w:p w:rsidRDefault="00E30157" w:rsidP="00E30157" w:rsidR="00E30157">
      <w:pPr>
        <w:ind w:firstLine="720"/>
        <w:jc w:val="both"/>
        <w:rPr>
          <w:sz w:val="22"/>
          <w:szCs w:val="22"/>
        </w:rPr>
      </w:pPr>
      <w:r>
        <w:t>Podneskom zapriml</w:t>
      </w:r>
      <w:r w:rsidR="00DD22D2">
        <w:t>jenim kod ovog suda 27. listopada</w:t>
      </w:r>
      <w:r>
        <w:t xml:space="preserve">  2016.  vjerovnik </w:t>
      </w:r>
      <w:r w:rsidR="008167D7">
        <w:t>Fond</w:t>
      </w:r>
      <w:r w:rsidR="00DD22D2">
        <w:t xml:space="preserve"> za zaštitu okoliša i energetsku učinkovitost  je podnio</w:t>
      </w:r>
      <w:r>
        <w:t xml:space="preserve"> prijedlog za otvaranje stečajnog postupka nad dužnikom </w:t>
      </w:r>
      <w:r w:rsidR="00881D23">
        <w:t>BRUNO-HAL društvo s ograničenom odgovornošću za trgovinu i usluge, Sveta Nedjelja, Obrtnička 26,  MBS: 080291265, OIB: 38678318802</w:t>
      </w:r>
      <w:r w:rsidRPr="006E3532">
        <w:t>, temeljem članka 430. Stečajnog</w:t>
      </w:r>
      <w:r>
        <w:t xml:space="preserve"> zakona</w:t>
      </w:r>
      <w:r w:rsidRPr="006E3532">
        <w:t>,</w:t>
      </w:r>
      <w:r w:rsidR="00DD22D2">
        <w:t xml:space="preserve">  uz koji je dostavio</w:t>
      </w:r>
      <w:r>
        <w:t xml:space="preserve"> dokaz o postojanju svoje</w:t>
      </w:r>
      <w:r w:rsidR="00DD22D2">
        <w:t xml:space="preserve"> tražbine u iznosu od 1.651,50</w:t>
      </w:r>
      <w:r>
        <w:t xml:space="preserve"> kn </w:t>
      </w:r>
      <w:r w:rsidR="00DD22D2">
        <w:t>uvećano za zakonske zatezne kamate od dospijeća pa do dana otvaranja stečajnog postupka i</w:t>
      </w:r>
      <w:r>
        <w:t xml:space="preserve"> postojanju stečajnog razloga iz čl. 6. st. 2 alineja l. Stečajnog zakona.</w:t>
      </w:r>
    </w:p>
    <w:p w:rsidRDefault="00E30157" w:rsidP="00E30157" w:rsidR="00E30157">
      <w:pPr>
        <w:ind w:firstLine="720"/>
        <w:jc w:val="both"/>
        <w:rPr>
          <w:sz w:val="22"/>
          <w:szCs w:val="22"/>
        </w:rPr>
      </w:pPr>
    </w:p>
    <w:p w:rsidRDefault="00E30157" w:rsidP="00E30157" w:rsidR="00E30157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E30157" w:rsidP="00E30157" w:rsidR="00E30157">
      <w:pPr>
        <w:ind w:hanging="720" w:left="360"/>
        <w:jc w:val="center"/>
        <w:rPr>
          <w:sz w:val="22"/>
          <w:szCs w:val="22"/>
        </w:rPr>
      </w:pPr>
    </w:p>
    <w:p w:rsidRDefault="00E30157" w:rsidP="00E30157" w:rsidR="00E30157">
      <w:pPr>
        <w:ind w:left="360"/>
        <w:jc w:val="center"/>
      </w:pPr>
      <w:r>
        <w:t>Postupak nad dužnikom će se nastaviti primjenom općih odredaba Stečajnog zakona.</w:t>
      </w:r>
    </w:p>
    <w:p w:rsidRDefault="00E30157" w:rsidP="00E30157" w:rsidR="00E30157">
      <w:pPr>
        <w:ind w:hanging="720" w:left="360"/>
        <w:jc w:val="right"/>
        <w:rPr>
          <w:sz w:val="22"/>
          <w:szCs w:val="22"/>
        </w:rPr>
      </w:pPr>
    </w:p>
    <w:p w:rsidRDefault="00E30157" w:rsidP="00E30157" w:rsidR="00E30157">
      <w:pPr>
        <w:jc w:val="both"/>
      </w:pPr>
    </w:p>
    <w:p w:rsidRDefault="00E30157" w:rsidP="00E30157" w:rsidR="00E30157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D22D2">
        <w:rPr>
          <w:bCs/>
        </w:rPr>
        <w:t>3. siječnja 2017</w:t>
      </w:r>
      <w:r>
        <w:rPr>
          <w:bCs/>
        </w:rPr>
        <w:t xml:space="preserve">.                            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jc w:val="both"/>
      </w:pPr>
      <w:r>
        <w:t xml:space="preserve">ZAPISNIČAR                                                                                             S U D A C </w:t>
      </w:r>
    </w:p>
    <w:p w:rsidRDefault="00E30157" w:rsidP="00E30157" w:rsidR="00E30157">
      <w:pPr>
        <w:tabs>
          <w:tab w:pos="7054" w:val="left"/>
        </w:tabs>
        <w:jc w:val="both"/>
      </w:pPr>
      <w:r>
        <w:t>Maja Videnović                                                                                 mr.sc. Boris Vuković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30157" w:rsidP="00E30157" w:rsidR="00E3015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E30157" w:rsidP="00E30157" w:rsidR="00E3015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E30157" w:rsidP="00E30157" w:rsidR="00E3015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30157" w:rsidP="00E30157" w:rsidR="00E30157">
      <w:pPr>
        <w:jc w:val="both"/>
        <w:rPr>
          <w:bCs/>
        </w:rPr>
      </w:pPr>
      <w:r>
        <w:rPr>
          <w:bCs/>
        </w:rPr>
        <w:t>D N A :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Predlagatelju </w:t>
      </w:r>
    </w:p>
    <w:p w:rsidRDefault="00E30157" w:rsidP="00E30157" w:rsidR="00DD22D2">
      <w:pPr>
        <w:numPr>
          <w:ilvl w:val="0"/>
          <w:numId w:val="1"/>
        </w:numPr>
        <w:jc w:val="both"/>
      </w:pPr>
      <w:r>
        <w:t xml:space="preserve">Vjerovniku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Dužniku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Rj. obustavom </w:t>
      </w:r>
    </w:p>
    <w:p w:rsidRDefault="00DD22D2" w:rsidP="00E30157" w:rsidR="00E30157">
      <w:pPr>
        <w:numPr>
          <w:ilvl w:val="0"/>
          <w:numId w:val="1"/>
        </w:numPr>
        <w:jc w:val="both"/>
      </w:pPr>
      <w:r>
        <w:t>Kal 3.2.17</w:t>
      </w:r>
      <w:r w:rsidR="00881D23">
        <w:t>.</w:t>
      </w:r>
    </w:p>
    <w:p w:rsidRDefault="00E30157" w:rsidP="00E30157" w:rsidR="00E30157">
      <w:pPr>
        <w:jc w:val="both"/>
      </w:pPr>
    </w:p>
    <w:p w:rsidRDefault="00BD42BF" w:rsidP="00E30157" w:rsidR="00BD42BF" w:rsidRPr="00B82754">
      <w:pPr>
        <w:pStyle w:val="Naslov1"/>
        <w:jc w:val="right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91D" w:rsidP="00BD42BF" w:rsidR="0005491D">
      <w:r>
        <w:separator/>
      </w:r>
    </w:p>
  </w:endnote>
  <w:endnote w:id="0" w:type="continuationSeparator">
    <w:p w:rsidRDefault="0005491D" w:rsidP="00BD42BF" w:rsidR="00054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91D" w:rsidP="00BD42BF" w:rsidR="0005491D">
      <w:r>
        <w:separator/>
      </w:r>
    </w:p>
  </w:footnote>
  <w:footnote w:id="0" w:type="continuationSeparator">
    <w:p w:rsidRDefault="0005491D" w:rsidP="00BD42BF" w:rsidR="000549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8C3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3369"/>
    <w:rsid w:val="0005491D"/>
    <w:rsid w:val="00090266"/>
    <w:rsid w:val="000A51FD"/>
    <w:rsid w:val="001F413A"/>
    <w:rsid w:val="00333EEE"/>
    <w:rsid w:val="00345E21"/>
    <w:rsid w:val="004333CA"/>
    <w:rsid w:val="004A08C3"/>
    <w:rsid w:val="008167D7"/>
    <w:rsid w:val="00881D23"/>
    <w:rsid w:val="0088254A"/>
    <w:rsid w:val="00976C2C"/>
    <w:rsid w:val="00B413DE"/>
    <w:rsid w:val="00B82754"/>
    <w:rsid w:val="00BD42BF"/>
    <w:rsid w:val="00C80674"/>
    <w:rsid w:val="00D21A2C"/>
    <w:rsid w:val="00DC04A8"/>
    <w:rsid w:val="00DD22D2"/>
    <w:rsid w:val="00DE0702"/>
    <w:rsid w:val="00E30157"/>
    <w:rsid w:val="00E34385"/>
    <w:rsid w:val="00E370AE"/>
    <w:rsid w:val="00E770CD"/>
    <w:rsid w:val="00F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08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08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8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8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08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08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8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8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St-2553/2016</izvorni_sadrzaj>
    <derivirana_varijabla naziv="DomainObject.Predmet.OznakaBroj_1">St-2553/2016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2926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2017-01-03T12:11:00Z</dcterms:created>
  <dc:creator>korisnik</dc:creator>
  <cp:lastModifiedBy>Maja Videnović</cp:lastModifiedBy>
  <cp:lastPrinted>2007-10-05T06:29:00Z</cp:lastPrinted>
  <dcterms:modified xmlns:xsi="http://www.w3.org/2001/XMLSchema-instance" xsi:type="dcterms:W3CDTF">2017-01-03T12:15:00Z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