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0134" w14:paraId="5f00134" w:rsidRDefault="00063B09" w:rsidP="00063B09" w:rsidR="00063B09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599/2018</w:t>
      </w:r>
      <w:r w:rsidR="00282239">
        <w:rPr>
          <w:lang w:val="hr-HR"/>
        </w:rPr>
        <w:t>-7</w:t>
      </w:r>
    </w:p>
    <w:p w:rsidRDefault="00063B09" w:rsidP="00063B09" w:rsidR="00063B09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063B09" w:rsidP="00063B09" w:rsidR="00063B09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063B09" w:rsidP="00063B09" w:rsidR="00063B09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063B09" w:rsidP="00063B09" w:rsidR="00063B09" w:rsidRPr="008B58C8">
      <w:pPr>
        <w:rPr>
          <w:sz w:val="22"/>
          <w:szCs w:val="22"/>
          <w:lang w:val="hr-HR"/>
        </w:rPr>
      </w:pPr>
    </w:p>
    <w:p w:rsidRDefault="00063B09" w:rsidP="00063B09" w:rsidR="00063B09" w:rsidRPr="008B58C8">
      <w:pPr>
        <w:pStyle w:val="Naslov1"/>
        <w:rPr>
          <w:b w:val="false"/>
        </w:rPr>
      </w:pPr>
      <w:r w:rsidRPr="008B58C8">
        <w:rPr>
          <w:b w:val="false"/>
        </w:rPr>
        <w:t>U  I M E  R E P U B L I K E  H R V A T S K E</w:t>
      </w:r>
    </w:p>
    <w:p w:rsidRDefault="00063B09" w:rsidP="00063B09" w:rsidR="00063B09" w:rsidRPr="008B58C8">
      <w:pPr>
        <w:rPr>
          <w:lang w:eastAsia="hr-HR" w:val="hr-HR"/>
        </w:rPr>
      </w:pPr>
    </w:p>
    <w:p w:rsidRDefault="00063B09" w:rsidP="00063B09" w:rsidR="00063B09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26F83" w:rsidRPr="00726F83">
        <w:rPr>
          <w:lang w:val="hr-HR"/>
        </w:rPr>
        <w:t>ROKO &amp; MARIN j.d.o.o. Split, Čuli</w:t>
      </w:r>
      <w:r w:rsidR="00063B09">
        <w:rPr>
          <w:lang w:val="hr-HR"/>
        </w:rPr>
        <w:t>ća dvori bb, OIB: 88237905736</w:t>
      </w:r>
      <w:r w:rsidR="00DF2014">
        <w:rPr>
          <w:lang w:val="hr-HR"/>
        </w:rPr>
        <w:t xml:space="preserve">, </w:t>
      </w:r>
      <w:r w:rsidR="00B55832">
        <w:rPr>
          <w:lang w:val="hr-HR"/>
        </w:rPr>
        <w:t>29</w:t>
      </w:r>
      <w:r w:rsidR="00063B09">
        <w:rPr>
          <w:lang w:val="hr-HR"/>
        </w:rPr>
        <w:t xml:space="preserve">. listopada </w:t>
      </w:r>
      <w:r w:rsidR="00063B09" w:rsidRPr="008C1DFE">
        <w:rPr>
          <w:lang w:val="hr-HR"/>
        </w:rPr>
        <w:t>2018.</w:t>
      </w:r>
    </w:p>
    <w:p w:rsidRDefault="00664952" w:rsidP="00D4027A" w:rsidR="00664952" w:rsidRPr="00B55832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26F83" w:rsidRPr="00726F83">
        <w:rPr>
          <w:lang w:val="hr-HR"/>
        </w:rPr>
        <w:t>ROKO &amp; MARIN j.d.o.o. Split, Čulića dvori bb, OIB: 88237905736, MBS: 060328851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B55832">
        <w:rPr>
          <w:lang w:val="hr-HR"/>
        </w:rPr>
        <w:t>29</w:t>
      </w:r>
      <w:r w:rsidR="00063B09">
        <w:rPr>
          <w:lang w:val="hr-HR"/>
        </w:rPr>
        <w:t xml:space="preserve">. listopada </w:t>
      </w:r>
      <w:r w:rsidR="00063B09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B55832">
        <w:rPr>
          <w:lang w:val="hr-HR"/>
        </w:rPr>
        <w:t>12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282239" w:rsidRPr="00F36278">
        <w:t>Marina Mamić, magistra prava iz Zagreb</w:t>
      </w:r>
      <w:r w:rsidR="00282239">
        <w:t>a</w:t>
      </w:r>
      <w:r w:rsidR="00282239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26F83" w:rsidRPr="00726F83">
        <w:rPr>
          <w:lang w:val="hr-HR"/>
        </w:rPr>
        <w:t>ROKO &amp; MARIN j.d.o.o. Split, Čulića dvori bb, OIB: 88237905736, MBS: 060328851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063B09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063B09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26F83">
        <w:rPr>
          <w:lang w:val="hr-HR"/>
        </w:rPr>
        <w:t>22</w:t>
      </w:r>
      <w:r w:rsidR="000F0B53">
        <w:rPr>
          <w:lang w:val="hr-HR"/>
        </w:rPr>
        <w:t>. kolovoza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26F83">
        <w:rPr>
          <w:lang w:val="hr-HR"/>
        </w:rPr>
        <w:t>ROKO &amp; MARIN j.d.o.o. Split</w:t>
      </w:r>
      <w:r w:rsidR="00280908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726F83">
        <w:rPr>
          <w:lang w:val="hr-HR"/>
        </w:rPr>
        <w:t>20</w:t>
      </w:r>
      <w:r w:rsidR="00280908">
        <w:rPr>
          <w:lang w:val="hr-HR"/>
        </w:rPr>
        <w:t>.08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C0ADD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26F83">
        <w:rPr>
          <w:lang w:val="hr-HR"/>
        </w:rPr>
        <w:t>8.239,75</w:t>
      </w:r>
      <w:r w:rsidR="001C44E7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282239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0F0B53">
        <w:rPr>
          <w:lang w:val="hr-HR"/>
        </w:rPr>
        <w:t>31. kolovoza</w:t>
      </w:r>
      <w:r w:rsidR="009A4477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282239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28223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82239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</w:t>
      </w:r>
      <w:r w:rsidR="00282239">
        <w:rPr>
          <w:lang w:val="hr-HR"/>
        </w:rPr>
        <w:t>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282239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navedenog, a temeljem odredbi čl</w:t>
      </w:r>
      <w:r w:rsidR="00282239">
        <w:rPr>
          <w:lang w:val="hr-HR"/>
        </w:rPr>
        <w:t>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55832">
        <w:rPr>
          <w:lang w:val="hr-HR"/>
        </w:rPr>
        <w:t>29</w:t>
      </w:r>
      <w:r w:rsidR="00063B09">
        <w:rPr>
          <w:lang w:val="hr-HR"/>
        </w:rPr>
        <w:t xml:space="preserve">. listopada </w:t>
      </w:r>
      <w:r w:rsidR="00063B09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526F9" w:rsidP="00F53C8F" w:rsidR="006526F9">
      <w:pPr>
        <w:ind w:left="4956"/>
        <w:jc w:val="center"/>
      </w:pPr>
      <w:r w:rsidRPr="00F049A9">
        <w:t>Sudac</w:t>
      </w:r>
    </w:p>
    <w:p w:rsidRDefault="006526F9" w:rsidP="00F53C8F" w:rsidR="006526F9" w:rsidRPr="00EF31D7">
      <w:pPr>
        <w:ind w:left="4956"/>
        <w:jc w:val="center"/>
        <w:rPr>
          <w:sz w:val="28"/>
          <w:szCs w:val="28"/>
        </w:rPr>
      </w:pPr>
    </w:p>
    <w:p w:rsidRDefault="006526F9" w:rsidP="00F53C8F" w:rsidR="006526F9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6526F9" w:rsidP="00F53C8F" w:rsidR="006526F9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6526F9" w:rsidP="00F53C8F" w:rsidR="006526F9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063B09">
      <w:pPr>
        <w:rPr>
          <w:sz w:val="16"/>
          <w:szCs w:val="16"/>
        </w:rPr>
      </w:pPr>
    </w:p>
    <w:p w:rsidRDefault="00063B09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063B09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526F9" w:rsidRPr="006526F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063B09" w:rsidRPr="00E92500">
      <w:rPr>
        <w:lang w:val="hr-HR"/>
      </w:rPr>
      <w:t>Poslovni broj: 12. St-</w:t>
    </w:r>
    <w:r w:rsidR="00063B09">
      <w:rPr>
        <w:lang w:val="hr-HR"/>
      </w:rPr>
      <w:t>599/2018</w:t>
    </w:r>
    <w:r w:rsidR="00282239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B09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0B53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1D01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44E7"/>
    <w:rsid w:val="001C48FD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0908"/>
    <w:rsid w:val="00282239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526F9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6F8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05D10"/>
    <w:rsid w:val="00910AF3"/>
    <w:rsid w:val="0093043F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0ADD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55832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2F73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6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26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26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26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6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26F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26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26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St-599/2018</izvorni_sadrzaj>
    <derivirana_varijabla naziv="DomainObject.Predmet.OznakaBroj_1">St-599/2018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ROKO &amp; MARIN  j.d.o.o.  za trgovinu i usluge</izvorni_sadrzaj>
    <derivirana_varijabla naziv="DomainObject.Predmet.ProtustrankaFormated_1">  ROKO &amp; MARIN  j.d.o.o.  za trgovinu i usluge</derivirana_varijabla>
  </DomainObject.Predmet.ProtustrankaFormated>
  <DomainObject.Predmet.ProtustrankaFormatedOIB>
    <izvorni_sadrzaj>  ROKO &amp; MARIN  j.d.o.o.  za trgovinu i usluge, OIB 88237905736</izvorni_sadrzaj>
    <derivirana_varijabla naziv="DomainObject.Predmet.ProtustrankaFormatedOIB_1">  ROKO &amp; MARIN  j.d.o.o.  za trgovinu i usluge, OIB 88237905736</derivirana_varijabla>
  </DomainObject.Predmet.ProtustrankaFormatedOIB>
  <DomainObject.Predmet.ProtustrankaFormatedWithAdress>
    <izvorni_sadrzaj> ROKO &amp; MARIN  j.d.o.o.  za trgovinu i usluge, Čulića dvori/bb, 21000 Split</izvorni_sadrzaj>
    <derivirana_varijabla naziv="DomainObject.Predmet.ProtustrankaFormatedWithAdress_1"> ROKO &amp; MARIN  j.d.o.o.  za trgovinu i usluge, Čulića dvori/bb, 21000 Split</derivirana_varijabla>
  </DomainObject.Predmet.ProtustrankaFormatedWithAdress>
  <DomainObject.Predmet.ProtustrankaFormatedWithAdressOIB>
    <izvorni_sadrzaj> ROKO &amp; MARIN  j.d.o.o.  za trgovinu i usluge, OIB 88237905736, Čulića dvori/bb, 21000 Split</izvorni_sadrzaj>
    <derivirana_varijabla naziv="DomainObject.Predmet.ProtustrankaFormatedWithAdressOIB_1"> ROKO &amp; MARIN  j.d.o.o.  za trgovinu i usluge, OIB 88237905736, Čulića dvori/bb, 21000 Split</derivirana_varijabla>
  </DomainObject.Predmet.ProtustrankaFormatedWithAdressOIB>
  <DomainObject.Predmet.ProtustrankaWithAdress>
    <izvorni_sadrzaj>ROKO &amp; MARIN  j.d.o.o.  za trgovinu i usluge Čulića dvori/bb, 21000 Split</izvorni_sadrzaj>
    <derivirana_varijabla naziv="DomainObject.Predmet.ProtustrankaWithAdress_1">ROKO &amp; MARIN  j.d.o.o.  za trgovinu i usluge Čulića dvori/bb, 21000 Split</derivirana_varijabla>
  </DomainObject.Predmet.ProtustrankaWithAdress>
  <DomainObject.Predmet.ProtustrankaWithAdressOIB>
    <izvorni_sadrzaj>ROKO &amp; MARIN  j.d.o.o.  za trgovinu i usluge, OIB 88237905736, Čulića dvori/bb, 21000 Split</izvorni_sadrzaj>
    <derivirana_varijabla naziv="DomainObject.Predmet.ProtustrankaWithAdressOIB_1">ROKO &amp; MARIN  j.d.o.o.  za trgovinu i usluge, OIB 88237905736, Čulića dvori/bb, 21000 Split</derivirana_varijabla>
  </DomainObject.Predmet.ProtustrankaWithAdressOIB>
  <DomainObject.Predmet.ProtustrankaNazivFormated>
    <izvorni_sadrzaj>ROKO &amp; MARIN  j.d.o.o.  za trgovinu i usluge</izvorni_sadrzaj>
    <derivirana_varijabla naziv="DomainObject.Predmet.ProtustrankaNazivFormated_1">ROKO &amp; MARIN  j.d.o.o.  za trgovinu i usluge</derivirana_varijabla>
  </DomainObject.Predmet.ProtustrankaNazivFormated>
  <DomainObject.Predmet.ProtustrankaNazivFormatedOIB>
    <izvorni_sadrzaj>ROKO &amp; MARIN  j.d.o.o.  za trgovinu i usluge, OIB 88237905736</izvorni_sadrzaj>
    <derivirana_varijabla naziv="DomainObject.Predmet.ProtustrankaNazivFormatedOIB_1">ROKO &amp; MARIN  j.d.o.o.  za trgovinu i usluge, OIB 88237905736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8239.75</izvorni_sadrzaj>
    <derivirana_varijabla naziv="DomainObject.Predmet.TrenutnaVrijednost_1">8239.75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ROKO &amp; MARIN  j.d.o.o.  za trgovinu i usluge</item>
    </izvorni_sadrzaj>
    <derivirana_varijabla naziv="DomainObject.Predmet.ProtuStrankaListFormated_1">
      <item>ROKO &amp; MARIN  j.d.o.o.  za trgovinu i usluge</item>
    </derivirana_varijabla>
  </DomainObject.Predmet.ProtuStrankaListFormated>
  <DomainObject.Predmet.ProtuStrankaListFormatedOIB>
    <izvorni_sadrzaj>
      <item>ROKO &amp; MARIN  j.d.o.o.  za trgovinu i usluge, OIB 88237905736</item>
    </izvorni_sadrzaj>
    <derivirana_varijabla naziv="DomainObject.Predmet.ProtuStrankaListFormatedOIB_1">
      <item>ROKO &amp; MARIN  j.d.o.o.  za trgovinu i usluge, OIB 88237905736</item>
    </derivirana_varijabla>
  </DomainObject.Predmet.ProtuStrankaListFormatedOIB>
  <DomainObject.Predmet.ProtuStrankaListFormatedWithAdress>
    <izvorni_sadrzaj>
      <item>ROKO &amp; MARIN  j.d.o.o.  za trgovinu i usluge, Čulića dvori/bb, 21000 Split</item>
    </izvorni_sadrzaj>
    <derivirana_varijabla naziv="DomainObject.Predmet.ProtuStrankaListFormatedWithAdress_1">
      <item>ROKO &amp; MARIN  j.d.o.o.  za trgovinu i usluge, Čulića dvori/bb, 21000 Split</item>
    </derivirana_varijabla>
  </DomainObject.Predmet.ProtuStrankaListFormatedWithAdress>
  <DomainObject.Predmet.ProtuStrankaListFormatedWithAdressOIB>
    <izvorni_sadrzaj>
      <item>ROKO &amp; MARIN  j.d.o.o.  za trgovinu i usluge, OIB 88237905736, Čulića dvori/bb, 21000 Split</item>
    </izvorni_sadrzaj>
    <derivirana_varijabla naziv="DomainObject.Predmet.ProtuStrankaListFormatedWithAdressOIB_1">
      <item>ROKO &amp; MARIN  j.d.o.o.  za trgovinu i usluge, OIB 88237905736, Čulića dvori/bb, 21000 Split</item>
    </derivirana_varijabla>
  </DomainObject.Predmet.ProtuStrankaListFormatedWithAdressOIB>
  <DomainObject.Predmet.ProtuStrankaListNazivFormated>
    <izvorni_sadrzaj>
      <item>ROKO &amp; MARIN  j.d.o.o.  za trgovinu i usluge</item>
    </izvorni_sadrzaj>
    <derivirana_varijabla naziv="DomainObject.Predmet.ProtuStrankaListNazivFormated_1">
      <item>ROKO &amp; MARIN  j.d.o.o.  za trgovinu i usluge</item>
    </derivirana_varijabla>
  </DomainObject.Predmet.ProtuStrankaListNazivFormated>
  <DomainObject.Predmet.ProtuStrankaListNazivFormatedOIB>
    <izvorni_sadrzaj>
      <item>ROKO &amp; MARIN  j.d.o.o.  za trgovinu i usluge, OIB 88237905736</item>
    </izvorni_sadrzaj>
    <derivirana_varijabla naziv="DomainObject.Predmet.ProtuStrankaListNazivFormatedOIB_1">
      <item>ROKO &amp; MARIN  j.d.o.o.  za trgovinu i usluge, OIB 88237905736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ROKO &amp; MARIN  j.d.o.o.  za trgovinu i usluge</izvorni_sadrzaj>
    <derivirana_varijabla naziv="DomainObject.Predmet.ProtustrankaIDrugi_1">ROKO &amp; MARIN  j.d.o.o.  za trgovinu i usluge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ROKO &amp; MARIN  j.d.o.o.  za trgovinu i usluge, OIB 88237905736, Čulića dvori/bb, 21000 Split</izvorni_sadrzaj>
    <derivirana_varijabla naziv="DomainObject.Predmet.ProtustrankaIDrugiAdressOIB_1">ROKO &amp; MARIN  j.d.o.o.  za trgovinu i usluge, OIB 88237905736, Čulića dvori/bb,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&amp; MARIN  j.d.o.o.  za trgovinu i usluge</item>
      <item>FINA, RC SPLIT</item>
    </izvorni_sadrzaj>
    <derivirana_varijabla naziv="DomainObject.Predmet.SudioniciListNaziv_1">
      <item>ROKO &amp; MARIN  j.d.o.o.  za trgovinu i usluge</item>
      <item>FINA, RC SPLIT</item>
    </derivirana_varijabla>
  </DomainObject.Predmet.SudioniciListNaziv>
  <DomainObject.Predmet.SudioniciListAdressOIB>
    <izvorni_sadrzaj>
      <item>ROKO &amp; MARIN  j.d.o.o.  za trgovinu i usluge, OIB 88237905736, Čulića dvori/bb,21000 Split</item>
      <item>FINA, RC SPLIT, OIB 85821130368, Mažuranićevo šetalište 24b,21000 Split</item>
    </izvorni_sadrzaj>
    <derivirana_varijabla naziv="DomainObject.Predmet.SudioniciListAdressOIB_1">
      <item>ROKO &amp; MARIN  j.d.o.o.  za trgovinu i usluge, OIB 88237905736, Čulića dvori/bb,21000 Split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88237905736</item>
      <item>, OIB 85821130368</item>
    </izvorni_sadrzaj>
    <derivirana_varijabla naziv="DomainObject.Predmet.SudioniciListNazivOIB_1">
      <item>, OIB 88237905736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E382C-8D3C-4B84-83C9-C70FB3097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4006</properties:Characters>
  <properties:Lines>97</properties:Lines>
  <properties:Paragraphs>28</properties:Paragraphs>
  <properties:TotalTime>496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2018-10-29T09:56:00Z</cp:lastPrinted>
  <dcterms:modified xmlns:xsi="http://www.w3.org/2001/XMLSchema-instance" xsi:type="dcterms:W3CDTF">2018-10-29T10:43:00Z</dcterms:modified>
  <cp:revision>397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