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6bad6" w14:paraId="5a6bad6" w:rsidRDefault="00014568" w:rsidP="00397526" w:rsidR="00695AD9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95AD9" w:rsidR="00695AD9"/>
    <w:p w:rsidRDefault="00A41B5C" w:rsidP="00A41B5C" w:rsidR="00A41B5C">
      <w:r>
        <w:rPr>
          <w:rStyle w:val="Naglaeno"/>
        </w:rPr>
        <w:t xml:space="preserve">             </w:t>
      </w:r>
      <w:r w:rsidR="0020712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1B5C" w:rsidP="00A41B5C" w:rsidR="00A41B5C" w:rsidRPr="00D21A2C"/>
    <w:p w:rsidRDefault="00A41B5C" w:rsidP="00A41B5C" w:rsidR="00A41B5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t>14 St-2</w:t>
      </w:r>
      <w:r w:rsidR="0006626D">
        <w:t>39</w:t>
      </w:r>
      <w:r w:rsidR="004F4133">
        <w:t>/1</w:t>
      </w:r>
      <w:r w:rsidR="0006626D">
        <w:t>4</w:t>
      </w:r>
      <w:r w:rsidR="004F4133">
        <w:t>-</w:t>
      </w:r>
      <w:r w:rsidR="0006626D">
        <w:t>3</w:t>
      </w:r>
      <w:r w:rsidR="00C41B90">
        <w:t>3</w:t>
      </w:r>
      <w:r w:rsidR="0006626D">
        <w:t>0</w:t>
      </w:r>
    </w:p>
    <w:p w:rsidRDefault="00A41B5C" w:rsidP="00A41B5C" w:rsidR="00A41B5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95AD9" w:rsidR="00695AD9"/>
    <w:p w:rsidRDefault="004572F5" w:rsidR="004572F5">
      <w:pPr>
        <w:jc w:val="center"/>
        <w:rPr>
          <w:b/>
          <w:bCs/>
        </w:rPr>
      </w:pPr>
    </w:p>
    <w:p w:rsidRDefault="004572F5" w:rsidR="004572F5">
      <w:pPr>
        <w:jc w:val="center"/>
        <w:rPr>
          <w:b/>
          <w:bCs/>
        </w:rPr>
      </w:pPr>
    </w:p>
    <w:p w:rsidRDefault="002B5439" w:rsidR="002B543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REPUBLIKA HRVATSKA</w:t>
      </w:r>
    </w:p>
    <w:p w:rsidRDefault="00695AD9" w:rsidR="00695AD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4572F5" w:rsidP="00397526" w:rsidR="00111E95">
      <w:pPr>
        <w:jc w:val="both"/>
      </w:pPr>
      <w:r>
        <w:tab/>
      </w:r>
      <w:r w:rsidR="00111E95">
        <w:t xml:space="preserve">Trgovački sud u Osijeku, po sucu </w:t>
      </w:r>
      <w:r w:rsidR="00333655">
        <w:t xml:space="preserve">mr. sc. </w:t>
      </w:r>
      <w:r w:rsidR="00111E95">
        <w:t xml:space="preserve">Tihomiru Kovačeviću, kao stečajnom sucu, u stečajnom postupku nad  dužnikom: </w:t>
      </w:r>
      <w:r w:rsidR="0006626D" w:rsidRPr="0006626D">
        <w:rPr>
          <w:bCs/>
        </w:rPr>
        <w:t>M.D.-PROFIL d.o.o. za graditeljstvo, trgovinu i usluge u stečaju, Đakovo, Industrijska Zona bb, MBS 030032243, OIB 55786870275</w:t>
      </w:r>
      <w:r w:rsidR="00111E95" w:rsidRPr="002B5439">
        <w:rPr>
          <w:bCs/>
        </w:rPr>
        <w:t>,</w:t>
      </w:r>
      <w:r w:rsidR="00111E95">
        <w:t xml:space="preserve"> dana </w:t>
      </w:r>
      <w:r w:rsidR="0006626D">
        <w:t>11</w:t>
      </w:r>
      <w:r w:rsidR="00111E95">
        <w:t xml:space="preserve">. </w:t>
      </w:r>
      <w:r w:rsidR="0006626D">
        <w:t>listopad</w:t>
      </w:r>
      <w:r w:rsidR="00C41B90">
        <w:t>a</w:t>
      </w:r>
      <w:r w:rsidR="00801C75">
        <w:t xml:space="preserve"> </w:t>
      </w:r>
      <w:r w:rsidR="00111E95">
        <w:t>20</w:t>
      </w:r>
      <w:r w:rsidR="002E6AA0">
        <w:t>1</w:t>
      </w:r>
      <w:r w:rsidR="00195E09">
        <w:t>6</w:t>
      </w:r>
      <w:r w:rsidR="00111E95">
        <w:t xml:space="preserve">. </w:t>
      </w:r>
    </w:p>
    <w:p w:rsidRDefault="004572F5" w:rsidP="004572F5" w:rsidR="004572F5">
      <w:pPr>
        <w:jc w:val="both"/>
      </w:pPr>
    </w:p>
    <w:p w:rsidRDefault="00695AD9" w:rsidR="00695AD9">
      <w:pPr>
        <w:jc w:val="both"/>
      </w:pPr>
    </w:p>
    <w:p w:rsidRDefault="00695AD9" w:rsidR="00695AD9" w:rsidRPr="002B5439">
      <w:pPr>
        <w:jc w:val="center"/>
      </w:pPr>
      <w:r w:rsidRPr="002B5439">
        <w:t>r i j e š i o  j e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8D33C3" w:rsidP="00A84E4F" w:rsidR="0033729B">
      <w:pPr>
        <w:numPr>
          <w:ilvl w:val="0"/>
          <w:numId w:val="3"/>
        </w:numPr>
        <w:jc w:val="both"/>
        <w:rPr>
          <w:bCs/>
          <w:kern w:val="1"/>
          <w:lang w:eastAsia="ar-SA"/>
        </w:rPr>
      </w:pPr>
      <w:r>
        <w:t xml:space="preserve">Prihvaća se ponuda ponuditelja </w:t>
      </w:r>
      <w:r w:rsidR="00A84E4F" w:rsidRPr="00A84E4F">
        <w:rPr>
          <w:bCs/>
        </w:rPr>
        <w:t>KTL-PROMET d.o.o. Zagreb, Resnički put 65B, OIB 46825721842</w:t>
      </w:r>
      <w:r w:rsidR="00A84E4F">
        <w:rPr>
          <w:bCs/>
        </w:rPr>
        <w:t xml:space="preserve"> </w:t>
      </w:r>
      <w:r w:rsidR="002E2E94">
        <w:t xml:space="preserve">za </w:t>
      </w:r>
      <w:r w:rsidR="002E2E94" w:rsidRPr="00331B5C">
        <w:t>nekretnin</w:t>
      </w:r>
      <w:r w:rsidR="002E2E94">
        <w:t>e</w:t>
      </w:r>
      <w:r w:rsidR="002E2E94" w:rsidRPr="00331B5C">
        <w:t xml:space="preserve"> upisan</w:t>
      </w:r>
      <w:r w:rsidR="002E2E94">
        <w:t>e</w:t>
      </w:r>
      <w:r w:rsidR="002E2E94" w:rsidRPr="00331B5C">
        <w:t xml:space="preserve"> </w:t>
      </w:r>
      <w:r w:rsidR="002E2E94" w:rsidRPr="002E2E94">
        <w:rPr>
          <w:kern w:val="1"/>
          <w:lang w:eastAsia="ar-SA"/>
        </w:rPr>
        <w:t xml:space="preserve">u  </w:t>
      </w:r>
      <w:r w:rsidR="00A84E4F" w:rsidRPr="00A84E4F">
        <w:rPr>
          <w:kern w:val="1"/>
          <w:lang w:eastAsia="ar-SA"/>
        </w:rPr>
        <w:t>zk.ul.br. 5566, k.o. Resnik, kč.br. 1308/1, u naravi zgrada Slavonska avenija br. 17 i dvorište, ukupne površine 16406 m</w:t>
      </w:r>
      <w:r w:rsidR="00A84E4F" w:rsidRPr="00A84E4F">
        <w:rPr>
          <w:kern w:val="1"/>
          <w:vertAlign w:val="superscript"/>
          <w:lang w:eastAsia="ar-SA"/>
        </w:rPr>
        <w:t>2</w:t>
      </w:r>
      <w:r w:rsidR="002E2E94" w:rsidRPr="00CE110A">
        <w:rPr>
          <w:kern w:val="1"/>
          <w:lang w:eastAsia="ar-SA"/>
        </w:rPr>
        <w:t xml:space="preserve">, </w:t>
      </w:r>
      <w:r w:rsidR="002E2E94">
        <w:rPr>
          <w:bCs/>
          <w:kern w:val="1"/>
          <w:lang w:eastAsia="ar-SA"/>
        </w:rPr>
        <w:t xml:space="preserve">za iznos od </w:t>
      </w:r>
      <w:r w:rsidR="00A84E4F" w:rsidRPr="00A84E4F">
        <w:rPr>
          <w:bCs/>
        </w:rPr>
        <w:t xml:space="preserve">20.420.474,46 </w:t>
      </w:r>
      <w:r w:rsidR="0033729B">
        <w:rPr>
          <w:bCs/>
        </w:rPr>
        <w:t xml:space="preserve"> </w:t>
      </w:r>
      <w:r w:rsidR="002E2E94" w:rsidRPr="00CE110A">
        <w:rPr>
          <w:bCs/>
          <w:kern w:val="1"/>
          <w:lang w:eastAsia="ar-SA"/>
        </w:rPr>
        <w:t>k</w:t>
      </w:r>
      <w:r w:rsidR="002E2E94">
        <w:rPr>
          <w:bCs/>
          <w:kern w:val="1"/>
          <w:lang w:eastAsia="ar-SA"/>
        </w:rPr>
        <w:t>n</w:t>
      </w:r>
      <w:r w:rsidR="0033729B">
        <w:rPr>
          <w:bCs/>
          <w:kern w:val="1"/>
          <w:lang w:eastAsia="ar-SA"/>
        </w:rPr>
        <w:t>,</w:t>
      </w:r>
    </w:p>
    <w:p w:rsidRDefault="008D33C3" w:rsidP="0033729B" w:rsidR="008D33C3" w:rsidRPr="0033729B">
      <w:pPr>
        <w:ind w:left="1425"/>
        <w:jc w:val="both"/>
        <w:rPr>
          <w:bCs/>
          <w:kern w:val="1"/>
          <w:lang w:eastAsia="ar-SA"/>
        </w:rPr>
      </w:pPr>
      <w:r w:rsidRPr="00744C8E">
        <w:t>te mu se ujedno i dosuđuj</w:t>
      </w:r>
      <w:r w:rsidR="0033729B">
        <w:t>e</w:t>
      </w:r>
      <w:r w:rsidRPr="00744C8E">
        <w:t xml:space="preserve"> ov</w:t>
      </w:r>
      <w:r w:rsidR="0033729B">
        <w:t>a</w:t>
      </w:r>
      <w:r w:rsidRPr="00744C8E">
        <w:t xml:space="preserve">  nekretnin</w:t>
      </w:r>
      <w:r w:rsidR="0033729B">
        <w:t>a</w:t>
      </w:r>
      <w:r>
        <w:t>.</w:t>
      </w:r>
    </w:p>
    <w:p w:rsidRDefault="008D33C3" w:rsidP="008D33C3" w:rsidR="008D33C3">
      <w:pPr>
        <w:jc w:val="both"/>
      </w:pPr>
    </w:p>
    <w:p w:rsidRDefault="008D33C3" w:rsidP="008D33C3" w:rsidR="008D33C3">
      <w:pPr>
        <w:numPr>
          <w:ilvl w:val="0"/>
          <w:numId w:val="3"/>
        </w:numPr>
        <w:jc w:val="both"/>
      </w:pPr>
      <w:r>
        <w:t>Nalaže se ponuditelju uplata kupovnine, umanjene za iznos položene jamčevine, u roku 30 dana od dana pravomoćnosti rješenja o dosudi na žiro-račun Trgo</w:t>
      </w:r>
      <w:r w:rsidR="002B5439">
        <w:t>vačkog suda u Osijeku broj HR312390001130000020</w:t>
      </w:r>
      <w:r>
        <w:t>0 kod Hrvatske poštanske banke s pozivom na broj HR 05 272-</w:t>
      </w:r>
      <w:r w:rsidR="00A84E4F">
        <w:t>239</w:t>
      </w:r>
      <w:r>
        <w:t>-1</w:t>
      </w:r>
      <w:r w:rsidR="00A84E4F">
        <w:t>4</w:t>
      </w:r>
      <w:r>
        <w:t>.</w:t>
      </w:r>
    </w:p>
    <w:p w:rsidRDefault="008D33C3" w:rsidP="008D33C3" w:rsidR="008D33C3">
      <w:pPr>
        <w:ind w:left="1065"/>
        <w:jc w:val="both"/>
      </w:pPr>
    </w:p>
    <w:p w:rsidRDefault="008D33C3" w:rsidP="008D33C3" w:rsidR="008D33C3">
      <w:pPr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nekretnine iz točke 1. izreke ovoga rješenja na kupca.</w:t>
      </w:r>
    </w:p>
    <w:p w:rsidRDefault="008D33C3" w:rsidP="008D33C3" w:rsidR="008D33C3">
      <w:pPr>
        <w:jc w:val="both"/>
      </w:pPr>
    </w:p>
    <w:p w:rsidRDefault="008D33C3" w:rsidP="00745A9A" w:rsidR="008D33C3">
      <w:pPr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745A9A">
        <w:t>oj</w:t>
      </w:r>
      <w:r>
        <w:t xml:space="preserve"> nekretnin</w:t>
      </w:r>
      <w:r w:rsidR="00745A9A">
        <w:t>i</w:t>
      </w:r>
      <w:r>
        <w:t>, brisati će se prava i tereti upisani na nekretnin</w:t>
      </w:r>
      <w:r w:rsidR="00745A9A">
        <w:t>i</w:t>
      </w:r>
      <w:r>
        <w:t>.</w:t>
      </w:r>
    </w:p>
    <w:p w:rsidRDefault="008D33C3" w:rsidP="008D33C3" w:rsidR="008D33C3">
      <w:pPr>
        <w:ind w:left="1065"/>
        <w:jc w:val="both"/>
      </w:pPr>
    </w:p>
    <w:p w:rsidRDefault="008D33C3" w:rsidP="00745A9A" w:rsidR="008D33C3">
      <w:pPr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745A9A">
        <w:t>a</w:t>
      </w:r>
      <w:r>
        <w:t xml:space="preserve"> će se predati kupcu, a temeljem posebnog zaključka.</w:t>
      </w:r>
    </w:p>
    <w:p w:rsidRDefault="00745A9A" w:rsidP="008D33C3" w:rsidR="00745A9A">
      <w:pPr>
        <w:jc w:val="both"/>
      </w:pPr>
    </w:p>
    <w:p w:rsidRDefault="00745A9A" w:rsidP="008D33C3" w:rsidR="00745A9A">
      <w:pPr>
        <w:jc w:val="both"/>
      </w:pPr>
    </w:p>
    <w:p w:rsidRDefault="008D33C3" w:rsidP="008D33C3" w:rsidR="008D33C3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lastRenderedPageBreak/>
        <w:t>Obrazloženje</w:t>
      </w:r>
    </w:p>
    <w:p w:rsidRDefault="00537B89" w:rsidP="008D33C3" w:rsidR="00537B89">
      <w:pPr>
        <w:pStyle w:val="Tijeloteksta"/>
      </w:pPr>
    </w:p>
    <w:p w:rsidRDefault="00537B89" w:rsidP="008D33C3" w:rsidR="00537B89">
      <w:pPr>
        <w:pStyle w:val="Tijeloteksta"/>
      </w:pPr>
    </w:p>
    <w:p w:rsidRDefault="008D33C3" w:rsidP="00397526" w:rsidR="008D33C3">
      <w:pPr>
        <w:pStyle w:val="Tijeloteksta"/>
        <w:ind w:firstLine="708"/>
      </w:pPr>
      <w:r>
        <w:t xml:space="preserve">Na održanoj javnoj dražbi dana </w:t>
      </w:r>
      <w:r w:rsidR="00433496">
        <w:t>11</w:t>
      </w:r>
      <w:r>
        <w:t>.</w:t>
      </w:r>
      <w:r w:rsidR="00433496">
        <w:t>10</w:t>
      </w:r>
      <w:r>
        <w:t>.201</w:t>
      </w:r>
      <w:r w:rsidR="002D0D1B">
        <w:t>6</w:t>
      </w:r>
      <w:r>
        <w:t>. godine za predmetn</w:t>
      </w:r>
      <w:r w:rsidR="0033729B">
        <w:t>u</w:t>
      </w:r>
      <w:r>
        <w:t xml:space="preserve"> nekretnin</w:t>
      </w:r>
      <w:r w:rsidR="0033729B">
        <w:t>u</w:t>
      </w:r>
      <w:r>
        <w:t xml:space="preserve"> najvišu ponudu istakao je ponuđač kao u t. 1. izreke ovoga rješenja.</w:t>
      </w:r>
    </w:p>
    <w:p w:rsidRDefault="008D33C3" w:rsidP="008D33C3" w:rsidR="008D33C3">
      <w:pPr>
        <w:pStyle w:val="Tijeloteksta"/>
      </w:pPr>
    </w:p>
    <w:p w:rsidRDefault="008D33C3" w:rsidP="008D33C3" w:rsidR="008D33C3">
      <w:pPr>
        <w:pStyle w:val="Tijeloteksta"/>
      </w:pPr>
      <w:r>
        <w:tab/>
        <w:t>Pošto nakon proteka 10 minuta neposredno poslije stavljanja najpovoljnije ponude nije bilo drugih ponuda, dražba je zaključena.</w:t>
      </w:r>
    </w:p>
    <w:p w:rsidRDefault="008D33C3" w:rsidP="008D33C3" w:rsidR="008D33C3">
      <w:pPr>
        <w:pStyle w:val="Tijeloteksta"/>
      </w:pPr>
    </w:p>
    <w:p w:rsidRDefault="008D33C3" w:rsidP="00397526" w:rsidR="00537B89">
      <w:pPr>
        <w:pStyle w:val="Tijeloteksta"/>
      </w:pPr>
      <w:r>
        <w:tab/>
        <w:t xml:space="preserve">Kako su ispunjeni uvjeti iz zaključka o određivanju prodaje od </w:t>
      </w:r>
      <w:r w:rsidR="00433496">
        <w:rPr>
          <w:bCs/>
        </w:rPr>
        <w:t>7</w:t>
      </w:r>
      <w:r>
        <w:rPr>
          <w:bCs/>
        </w:rPr>
        <w:t>.</w:t>
      </w:r>
      <w:r w:rsidR="00356D72">
        <w:rPr>
          <w:bCs/>
        </w:rPr>
        <w:t>0</w:t>
      </w:r>
      <w:r w:rsidR="00433496">
        <w:rPr>
          <w:bCs/>
        </w:rPr>
        <w:t>9</w:t>
      </w:r>
      <w:r>
        <w:rPr>
          <w:bCs/>
        </w:rPr>
        <w:t>.201</w:t>
      </w:r>
      <w:r w:rsidR="00356D72">
        <w:rPr>
          <w:bCs/>
        </w:rPr>
        <w:t>6</w:t>
      </w:r>
      <w:r>
        <w:rPr>
          <w:bCs/>
        </w:rPr>
        <w:t xml:space="preserve">. godine </w:t>
      </w:r>
      <w:r>
        <w:t>i oglasa za usmenu javnu dražbu, sud je prihvatio ovu ponudu, te nekretnin</w:t>
      </w:r>
      <w:r w:rsidR="00745A9A">
        <w:t>u</w:t>
      </w:r>
      <w:r>
        <w:t xml:space="preserve"> dosudio ka</w:t>
      </w:r>
      <w:r w:rsidR="00537B89">
        <w:t>o u t. 1. izreke ovoga rješenja.</w:t>
      </w:r>
    </w:p>
    <w:p w:rsidRDefault="00537B89" w:rsidP="00537B89" w:rsidR="00537B89">
      <w:pPr>
        <w:pStyle w:val="Tijeloteksta"/>
      </w:pPr>
    </w:p>
    <w:p w:rsidRDefault="008D33C3" w:rsidP="008D33C3" w:rsidR="008D33C3">
      <w:pPr>
        <w:pStyle w:val="Tijeloteksta"/>
      </w:pPr>
      <w:r>
        <w:tab/>
        <w:t>Slijedom navedenoga sud je odlučio kao u izreci rješenja sukladno čl. 103. i 108. Ovršnog zakona (NN 112/12</w:t>
      </w:r>
      <w:r w:rsidR="00A3230D">
        <w:t>, 25/13, 93/14 i 55/16</w:t>
      </w:r>
      <w:r>
        <w:t>), a sve u skladu s čl. 164. Stečajnog zakona („Narodne novine“ broj 44/96, 29/99, 129/00, 123/03, 197/03, 187/04, 82/06, 116/10, 25/12 i 133/12)</w:t>
      </w:r>
      <w:r w:rsidR="00CF4569">
        <w:t>, a u vezi s čl. 441. Stečajnog zakona (NN 71/15)</w:t>
      </w:r>
      <w:r>
        <w:t xml:space="preserve">. </w:t>
      </w:r>
    </w:p>
    <w:p w:rsidRDefault="006B17D9" w:rsidR="006B17D9">
      <w:pPr>
        <w:pStyle w:val="Tijeloteksta"/>
      </w:pPr>
    </w:p>
    <w:p w:rsidRDefault="00415FE8" w:rsidR="00415FE8">
      <w:pPr>
        <w:pStyle w:val="Tijeloteksta"/>
      </w:pPr>
    </w:p>
    <w:p w:rsidRDefault="00695AD9" w:rsidP="00397526" w:rsidR="00695AD9" w:rsidRPr="002B5439">
      <w:pPr>
        <w:pStyle w:val="Tijeloteksta"/>
        <w:jc w:val="center"/>
      </w:pPr>
      <w:r w:rsidRPr="002B5439">
        <w:t>U Osijeku</w:t>
      </w:r>
      <w:r w:rsidR="002E6AA0" w:rsidRPr="002B5439">
        <w:t xml:space="preserve"> </w:t>
      </w:r>
      <w:r w:rsidRPr="002B5439">
        <w:t xml:space="preserve"> </w:t>
      </w:r>
      <w:r w:rsidR="00433496">
        <w:t>11</w:t>
      </w:r>
      <w:r w:rsidR="00793E00" w:rsidRPr="002B5439">
        <w:t>.</w:t>
      </w:r>
      <w:r w:rsidRPr="002B5439">
        <w:t xml:space="preserve"> </w:t>
      </w:r>
      <w:r w:rsidR="00433496">
        <w:t>listopad</w:t>
      </w:r>
      <w:r w:rsidR="00FA7BE7">
        <w:t xml:space="preserve">a </w:t>
      </w:r>
      <w:r w:rsidRPr="002B5439">
        <w:t xml:space="preserve"> 20</w:t>
      </w:r>
      <w:r w:rsidR="002E6AA0" w:rsidRPr="002B5439">
        <w:t>1</w:t>
      </w:r>
      <w:r w:rsidR="00FA7BE7">
        <w:t>6</w:t>
      </w:r>
      <w:r w:rsidRPr="002B5439">
        <w:t xml:space="preserve">. </w:t>
      </w:r>
    </w:p>
    <w:p w:rsidRDefault="006B17D9" w:rsidR="00695AD9" w:rsidRPr="002B5439">
      <w:pPr>
        <w:pStyle w:val="Tijeloteksta"/>
      </w:pPr>
      <w:r w:rsidRPr="002B5439">
        <w:tab/>
      </w:r>
      <w:r w:rsidRPr="002B5439">
        <w:tab/>
      </w:r>
      <w:r w:rsidRPr="002B5439">
        <w:tab/>
      </w:r>
      <w:r w:rsidRPr="002B5439">
        <w:tab/>
      </w:r>
    </w:p>
    <w:p w:rsidRDefault="00695AD9" w:rsidR="00695AD9" w:rsidRPr="002B5439">
      <w:pPr>
        <w:pStyle w:val="Tijeloteksta"/>
      </w:pPr>
      <w:r w:rsidRPr="002B5439">
        <w:t>Zapisničar:</w:t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="000B573E" w:rsidRPr="002B5439">
        <w:tab/>
        <w:t>STEČAJNI SUDAC:</w:t>
      </w:r>
    </w:p>
    <w:p w:rsidRDefault="00356D72" w:rsidP="00793E00" w:rsidR="00767088" w:rsidRPr="002B5439">
      <w:pPr>
        <w:pStyle w:val="Tijeloteksta"/>
      </w:pPr>
      <w:r>
        <w:t>Elizabeta Đeke</w:t>
      </w:r>
      <w:r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FA7BE7">
        <w:t xml:space="preserve">  </w:t>
      </w:r>
      <w:r w:rsidR="00333655" w:rsidRPr="002B5439">
        <w:t xml:space="preserve">      mr. sc. </w:t>
      </w:r>
      <w:r w:rsidR="000B573E" w:rsidRPr="002B5439">
        <w:t>Tihomir Kovačević</w:t>
      </w:r>
    </w:p>
    <w:p w:rsidRDefault="00793E00" w:rsidP="00793E00" w:rsidR="00793E00">
      <w:pPr>
        <w:pStyle w:val="Tijeloteksta"/>
        <w:rPr>
          <w:b/>
          <w:bCs/>
        </w:rPr>
      </w:pPr>
    </w:p>
    <w:p w:rsidRDefault="00415FE8" w:rsidP="00793E00" w:rsidR="00415FE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 w:rsidRPr="002B5439">
      <w:pPr>
        <w:pStyle w:val="Tijeloteksta"/>
      </w:pPr>
      <w:r w:rsidRPr="002B5439">
        <w:t>D N A :</w:t>
      </w:r>
    </w:p>
    <w:p w:rsidRDefault="00695AD9" w:rsidP="006626CD" w:rsidR="00695AD9">
      <w:pPr>
        <w:pStyle w:val="Tijeloteksta"/>
        <w:numPr>
          <w:ilvl w:val="0"/>
          <w:numId w:val="5"/>
        </w:numPr>
      </w:pPr>
      <w:r>
        <w:t>Stečajn upravitelj</w:t>
      </w:r>
    </w:p>
    <w:p w:rsidRDefault="00433496" w:rsidP="00433496" w:rsidR="00433496" w:rsidRPr="004F1FC9">
      <w:pPr>
        <w:pStyle w:val="Tijeloteksta"/>
        <w:numPr>
          <w:ilvl w:val="0"/>
          <w:numId w:val="5"/>
        </w:numPr>
      </w:pPr>
      <w:r w:rsidRPr="00433496">
        <w:rPr>
          <w:bCs/>
        </w:rPr>
        <w:t xml:space="preserve">KTL-PROMET d.o.o. Zagreb </w:t>
      </w:r>
      <w:r w:rsidR="004F1FC9">
        <w:rPr>
          <w:bCs/>
        </w:rPr>
        <w:t>po OD Anić i partneri, Zagreb</w:t>
      </w:r>
    </w:p>
    <w:p w:rsidRDefault="004F1FC9" w:rsidP="00433496" w:rsidR="004F1FC9" w:rsidRPr="004F1FC9">
      <w:pPr>
        <w:pStyle w:val="Tijeloteksta"/>
        <w:numPr>
          <w:ilvl w:val="0"/>
          <w:numId w:val="5"/>
        </w:numPr>
      </w:pPr>
      <w:r>
        <w:rPr>
          <w:bCs/>
        </w:rPr>
        <w:t>B2 KAPITAL d.o.o. Zagreb</w:t>
      </w:r>
    </w:p>
    <w:p w:rsidRDefault="004F1FC9" w:rsidP="00433496" w:rsidR="004F1FC9" w:rsidRPr="00154353">
      <w:pPr>
        <w:pStyle w:val="Tijeloteksta"/>
        <w:numPr>
          <w:ilvl w:val="0"/>
          <w:numId w:val="5"/>
        </w:numPr>
      </w:pPr>
      <w:r>
        <w:rPr>
          <w:bCs/>
        </w:rPr>
        <w:t>PRIVREDNA BANKA ZAGREB d.d. Zagreb</w:t>
      </w:r>
      <w:r w:rsidR="00154353">
        <w:rPr>
          <w:bCs/>
        </w:rPr>
        <w:t xml:space="preserve"> po Josipu Jelić odvjetniku u Slavonskom Brodu</w:t>
      </w:r>
    </w:p>
    <w:p w:rsidRDefault="00154353" w:rsidP="00433496" w:rsidR="00154353" w:rsidRPr="00433496">
      <w:pPr>
        <w:pStyle w:val="Tijeloteksta"/>
        <w:numPr>
          <w:ilvl w:val="0"/>
          <w:numId w:val="5"/>
        </w:numPr>
      </w:pPr>
      <w:r>
        <w:rPr>
          <w:bCs/>
        </w:rPr>
        <w:t>ŽDO GUO Osijek</w:t>
      </w:r>
    </w:p>
    <w:p w:rsidRDefault="0055370E" w:rsidP="00433496" w:rsidR="007B4D38">
      <w:pPr>
        <w:pStyle w:val="Tijeloteksta"/>
        <w:numPr>
          <w:ilvl w:val="0"/>
          <w:numId w:val="5"/>
        </w:numPr>
      </w:pPr>
      <w:r>
        <w:t xml:space="preserve">Općinski </w:t>
      </w:r>
      <w:r w:rsidR="00154353">
        <w:t xml:space="preserve">Građanski </w:t>
      </w:r>
      <w:r>
        <w:t xml:space="preserve">sud u </w:t>
      </w:r>
      <w:r w:rsidR="00154353">
        <w:t>Zagrebu</w:t>
      </w:r>
      <w:r w:rsidR="00A465CD">
        <w:t xml:space="preserve"> </w:t>
      </w:r>
      <w:r w:rsidR="007B4D38">
        <w:t>po pravomoćnosti</w:t>
      </w:r>
    </w:p>
    <w:p w:rsidRDefault="00695AD9" w:rsidP="00397526" w:rsidR="007B4D38">
      <w:pPr>
        <w:pStyle w:val="Tijeloteksta"/>
        <w:numPr>
          <w:ilvl w:val="0"/>
          <w:numId w:val="5"/>
        </w:numPr>
      </w:pPr>
      <w:r>
        <w:t xml:space="preserve">Ministarstvo financija Porezna uprava </w:t>
      </w:r>
      <w:r w:rsidR="00154353">
        <w:t>Zagreb</w:t>
      </w:r>
      <w:r w:rsidR="004B3D9B">
        <w:t xml:space="preserve"> po pravomoćnosti</w:t>
      </w:r>
    </w:p>
    <w:p w:rsidRDefault="005773C9" w:rsidR="00695AD9" w:rsidRPr="007E4DD9">
      <w:pPr>
        <w:pStyle w:val="Tijeloteksta"/>
        <w:numPr>
          <w:ilvl w:val="0"/>
          <w:numId w:val="5"/>
        </w:numPr>
      </w:pPr>
      <w:r>
        <w:t>mrežna stranica e-</w:t>
      </w:r>
      <w:r w:rsidR="007E4DD9">
        <w:t>Oglasna ploča</w:t>
      </w:r>
      <w:r>
        <w:t xml:space="preserve"> sudova</w:t>
      </w:r>
    </w:p>
    <w:sectPr w:rsidR="00695AD9" w:rsidRPr="007E4DD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388" w:rsidR="00F06388">
      <w:r>
        <w:separator/>
      </w:r>
    </w:p>
  </w:endnote>
  <w:endnote w:id="0" w:type="continuationSeparator">
    <w:p w:rsidRDefault="00F06388" w:rsidR="00F06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388" w:rsidR="00F06388">
      <w:r>
        <w:separator/>
      </w:r>
    </w:p>
  </w:footnote>
  <w:footnote w:id="0" w:type="continuationSeparator">
    <w:p w:rsidRDefault="00F06388" w:rsidR="00F06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41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397526" w:rsidR="00F50565">
    <w:pPr>
      <w:pStyle w:val="Zaglavlje"/>
    </w:pPr>
    <w:r>
      <w:tab/>
    </w:r>
    <w:r>
      <w:tab/>
    </w:r>
    <w:r w:rsidR="0006626D" w:rsidRPr="0006626D">
      <w:t>14 St-239/14-330</w:t>
    </w: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170F4"/>
    <w:multiLevelType w:val="hybridMultilevel"/>
    <w:tmpl w:val="298EAFA8"/>
    <w:lvl w:tplc="07709EB6" w:ilvl="0">
      <w:start w:val="1"/>
      <w:numFmt w:val="ordinal"/>
      <w:lvlText w:val="%1"/>
      <w:lvlJc w:val="left"/>
      <w:pPr>
        <w:tabs>
          <w:tab w:pos="-360" w:val="num"/>
        </w:tabs>
        <w:ind w:hanging="360" w:left="14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C115D6"/>
    <w:multiLevelType w:val="hybridMultilevel"/>
    <w:tmpl w:val="6AD4DF4A"/>
    <w:lvl w:tplc="CE88D120" w:ilvl="0">
      <w:start w:val="19"/>
      <w:numFmt w:val="bullet"/>
      <w:lvlText w:val="-"/>
      <w:lvlJc w:val="left"/>
      <w:pPr>
        <w:ind w:hanging="360" w:left="2061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0568B7"/>
    <w:multiLevelType w:val="hybridMultilevel"/>
    <w:tmpl w:val="4CEC9174"/>
    <w:lvl w:tplc="8E34DE50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8047DB2"/>
    <w:multiLevelType w:val="hybridMultilevel"/>
    <w:tmpl w:val="44E696DE"/>
    <w:lvl w:tplc="CB3A1C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6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7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9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4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6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10"/>
  </w:num>
  <w:num w:numId="3">
    <w:abstractNumId w:val="12"/>
  </w:num>
  <w:num w:numId="4">
    <w:abstractNumId w:val="7"/>
  </w:num>
  <w:num w:numId="5">
    <w:abstractNumId w:val="11"/>
  </w:num>
  <w:num w:numId="6">
    <w:abstractNumId w:val="13"/>
  </w:num>
  <w:num w:numId="7">
    <w:abstractNumId w:val="14"/>
  </w:num>
  <w:num w:numId="8">
    <w:abstractNumId w:val="8"/>
  </w:num>
  <w:num w:numId="9">
    <w:abstractNumId w:val="15"/>
  </w:num>
  <w:num w:numId="10">
    <w:abstractNumId w:val="4"/>
  </w:num>
  <w:num w:numId="11">
    <w:abstractNumId w:val="6"/>
  </w:num>
  <w:num w:numId="12">
    <w:abstractNumId w:val="16"/>
  </w:num>
  <w:num w:numId="13">
    <w:abstractNumId w:val="2"/>
  </w:num>
  <w:num w:numId="14">
    <w:abstractNumId w:val="3"/>
  </w:num>
  <w:num w:numId="15">
    <w:abstractNumId w:val="5"/>
  </w:num>
  <w:num w:numId="16">
    <w:abstractNumId w:val="1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14568"/>
    <w:rsid w:val="00015C57"/>
    <w:rsid w:val="00020F00"/>
    <w:rsid w:val="00026386"/>
    <w:rsid w:val="00037F02"/>
    <w:rsid w:val="0005668D"/>
    <w:rsid w:val="0006626D"/>
    <w:rsid w:val="00070955"/>
    <w:rsid w:val="000716DB"/>
    <w:rsid w:val="00072104"/>
    <w:rsid w:val="0009218E"/>
    <w:rsid w:val="000B573E"/>
    <w:rsid w:val="000C75FF"/>
    <w:rsid w:val="000C7FF1"/>
    <w:rsid w:val="000D4086"/>
    <w:rsid w:val="000F4A51"/>
    <w:rsid w:val="001022F2"/>
    <w:rsid w:val="001038AB"/>
    <w:rsid w:val="00111E95"/>
    <w:rsid w:val="0012580D"/>
    <w:rsid w:val="00135140"/>
    <w:rsid w:val="00154353"/>
    <w:rsid w:val="00155B53"/>
    <w:rsid w:val="00165DD6"/>
    <w:rsid w:val="0017765E"/>
    <w:rsid w:val="0018745E"/>
    <w:rsid w:val="00194C65"/>
    <w:rsid w:val="00195E09"/>
    <w:rsid w:val="001E06D7"/>
    <w:rsid w:val="001F3933"/>
    <w:rsid w:val="00206C38"/>
    <w:rsid w:val="00207123"/>
    <w:rsid w:val="0020760B"/>
    <w:rsid w:val="00230D6F"/>
    <w:rsid w:val="00242171"/>
    <w:rsid w:val="002531DC"/>
    <w:rsid w:val="00261DD7"/>
    <w:rsid w:val="0029177B"/>
    <w:rsid w:val="002A0808"/>
    <w:rsid w:val="002B5439"/>
    <w:rsid w:val="002C7BB6"/>
    <w:rsid w:val="002D0D1B"/>
    <w:rsid w:val="002D3C4E"/>
    <w:rsid w:val="002E2E94"/>
    <w:rsid w:val="002E6AA0"/>
    <w:rsid w:val="002F78B9"/>
    <w:rsid w:val="00324182"/>
    <w:rsid w:val="00333655"/>
    <w:rsid w:val="0033729B"/>
    <w:rsid w:val="00356785"/>
    <w:rsid w:val="00356D72"/>
    <w:rsid w:val="0035718F"/>
    <w:rsid w:val="00365EB5"/>
    <w:rsid w:val="003741B5"/>
    <w:rsid w:val="0037525A"/>
    <w:rsid w:val="003962B3"/>
    <w:rsid w:val="00397526"/>
    <w:rsid w:val="003B0218"/>
    <w:rsid w:val="003B2EDC"/>
    <w:rsid w:val="003C1D60"/>
    <w:rsid w:val="003E5EEC"/>
    <w:rsid w:val="003F16D3"/>
    <w:rsid w:val="00405CDB"/>
    <w:rsid w:val="00415FE8"/>
    <w:rsid w:val="00416A3B"/>
    <w:rsid w:val="00433496"/>
    <w:rsid w:val="00437703"/>
    <w:rsid w:val="004572F5"/>
    <w:rsid w:val="00470300"/>
    <w:rsid w:val="004729F3"/>
    <w:rsid w:val="004B3AE7"/>
    <w:rsid w:val="004B3D9B"/>
    <w:rsid w:val="004E03C2"/>
    <w:rsid w:val="004F1FC9"/>
    <w:rsid w:val="004F4133"/>
    <w:rsid w:val="0052368D"/>
    <w:rsid w:val="00537B89"/>
    <w:rsid w:val="00551F22"/>
    <w:rsid w:val="0055370E"/>
    <w:rsid w:val="00575B4B"/>
    <w:rsid w:val="005773C9"/>
    <w:rsid w:val="005A094E"/>
    <w:rsid w:val="005A6222"/>
    <w:rsid w:val="005B609C"/>
    <w:rsid w:val="005B6CBA"/>
    <w:rsid w:val="005C4314"/>
    <w:rsid w:val="005D2CAF"/>
    <w:rsid w:val="005D76EF"/>
    <w:rsid w:val="00627479"/>
    <w:rsid w:val="006315D8"/>
    <w:rsid w:val="00645914"/>
    <w:rsid w:val="006626CD"/>
    <w:rsid w:val="00666DFD"/>
    <w:rsid w:val="00672D37"/>
    <w:rsid w:val="006927D7"/>
    <w:rsid w:val="00695AD9"/>
    <w:rsid w:val="006976A3"/>
    <w:rsid w:val="006B17D9"/>
    <w:rsid w:val="006B2DB5"/>
    <w:rsid w:val="006B79A3"/>
    <w:rsid w:val="006C1EE3"/>
    <w:rsid w:val="006C20F1"/>
    <w:rsid w:val="006C49BE"/>
    <w:rsid w:val="006D6978"/>
    <w:rsid w:val="006F3607"/>
    <w:rsid w:val="00734462"/>
    <w:rsid w:val="00744C8E"/>
    <w:rsid w:val="00745A9A"/>
    <w:rsid w:val="00746283"/>
    <w:rsid w:val="00747905"/>
    <w:rsid w:val="00757B05"/>
    <w:rsid w:val="0076065C"/>
    <w:rsid w:val="00764C83"/>
    <w:rsid w:val="00767088"/>
    <w:rsid w:val="00775AA3"/>
    <w:rsid w:val="00792EE8"/>
    <w:rsid w:val="00793E00"/>
    <w:rsid w:val="00796313"/>
    <w:rsid w:val="007972ED"/>
    <w:rsid w:val="007A2A11"/>
    <w:rsid w:val="007B4D38"/>
    <w:rsid w:val="007D508F"/>
    <w:rsid w:val="007E4DD9"/>
    <w:rsid w:val="00801C75"/>
    <w:rsid w:val="008053E7"/>
    <w:rsid w:val="008107FA"/>
    <w:rsid w:val="00830B2E"/>
    <w:rsid w:val="008326A9"/>
    <w:rsid w:val="008419B9"/>
    <w:rsid w:val="00847615"/>
    <w:rsid w:val="008573ED"/>
    <w:rsid w:val="00864CDA"/>
    <w:rsid w:val="008A300F"/>
    <w:rsid w:val="008A3350"/>
    <w:rsid w:val="008D1629"/>
    <w:rsid w:val="008D33C3"/>
    <w:rsid w:val="008E41A9"/>
    <w:rsid w:val="008E41C0"/>
    <w:rsid w:val="008F202C"/>
    <w:rsid w:val="00902607"/>
    <w:rsid w:val="00911A6F"/>
    <w:rsid w:val="00913C9A"/>
    <w:rsid w:val="00925E5F"/>
    <w:rsid w:val="009323E4"/>
    <w:rsid w:val="0094128C"/>
    <w:rsid w:val="009516A0"/>
    <w:rsid w:val="00973133"/>
    <w:rsid w:val="009B72A4"/>
    <w:rsid w:val="009C4F61"/>
    <w:rsid w:val="009D3725"/>
    <w:rsid w:val="009E299F"/>
    <w:rsid w:val="00A3230D"/>
    <w:rsid w:val="00A41B5C"/>
    <w:rsid w:val="00A4515B"/>
    <w:rsid w:val="00A465CD"/>
    <w:rsid w:val="00A652E1"/>
    <w:rsid w:val="00A84E4F"/>
    <w:rsid w:val="00A86977"/>
    <w:rsid w:val="00AA02FE"/>
    <w:rsid w:val="00AA14B0"/>
    <w:rsid w:val="00AA7BA7"/>
    <w:rsid w:val="00AB1A1A"/>
    <w:rsid w:val="00AB71FE"/>
    <w:rsid w:val="00AC1B4B"/>
    <w:rsid w:val="00AD4DD2"/>
    <w:rsid w:val="00B02996"/>
    <w:rsid w:val="00B0704F"/>
    <w:rsid w:val="00B11FDD"/>
    <w:rsid w:val="00B23C70"/>
    <w:rsid w:val="00B2515B"/>
    <w:rsid w:val="00B2798C"/>
    <w:rsid w:val="00B30D12"/>
    <w:rsid w:val="00B342EF"/>
    <w:rsid w:val="00B43F5E"/>
    <w:rsid w:val="00B47CF8"/>
    <w:rsid w:val="00B56C02"/>
    <w:rsid w:val="00B90A39"/>
    <w:rsid w:val="00BA2CF6"/>
    <w:rsid w:val="00BA388C"/>
    <w:rsid w:val="00BC4F3E"/>
    <w:rsid w:val="00BC5C48"/>
    <w:rsid w:val="00BD702F"/>
    <w:rsid w:val="00BF42B7"/>
    <w:rsid w:val="00BF79EC"/>
    <w:rsid w:val="00C000BF"/>
    <w:rsid w:val="00C26D1C"/>
    <w:rsid w:val="00C3127D"/>
    <w:rsid w:val="00C41B90"/>
    <w:rsid w:val="00C55338"/>
    <w:rsid w:val="00C5562A"/>
    <w:rsid w:val="00C6027D"/>
    <w:rsid w:val="00C6437F"/>
    <w:rsid w:val="00C70563"/>
    <w:rsid w:val="00C96ADA"/>
    <w:rsid w:val="00CA0E6D"/>
    <w:rsid w:val="00CB37D0"/>
    <w:rsid w:val="00CB3C82"/>
    <w:rsid w:val="00CC321F"/>
    <w:rsid w:val="00CD05EA"/>
    <w:rsid w:val="00CD5482"/>
    <w:rsid w:val="00CE1675"/>
    <w:rsid w:val="00CE6704"/>
    <w:rsid w:val="00CE6749"/>
    <w:rsid w:val="00CE7A91"/>
    <w:rsid w:val="00CF14CE"/>
    <w:rsid w:val="00CF4569"/>
    <w:rsid w:val="00D16D3E"/>
    <w:rsid w:val="00D25326"/>
    <w:rsid w:val="00D26304"/>
    <w:rsid w:val="00D42D3E"/>
    <w:rsid w:val="00D57538"/>
    <w:rsid w:val="00D6245A"/>
    <w:rsid w:val="00D716F0"/>
    <w:rsid w:val="00DA30BE"/>
    <w:rsid w:val="00DD3B58"/>
    <w:rsid w:val="00E1328E"/>
    <w:rsid w:val="00E14F81"/>
    <w:rsid w:val="00E20D25"/>
    <w:rsid w:val="00E43313"/>
    <w:rsid w:val="00E65A93"/>
    <w:rsid w:val="00E6711D"/>
    <w:rsid w:val="00E7394B"/>
    <w:rsid w:val="00EB0C30"/>
    <w:rsid w:val="00ED1853"/>
    <w:rsid w:val="00EF2B4D"/>
    <w:rsid w:val="00F06388"/>
    <w:rsid w:val="00F30377"/>
    <w:rsid w:val="00F30FED"/>
    <w:rsid w:val="00F50235"/>
    <w:rsid w:val="00F50565"/>
    <w:rsid w:val="00F528FD"/>
    <w:rsid w:val="00F63D27"/>
    <w:rsid w:val="00F70CCD"/>
    <w:rsid w:val="00F8328B"/>
    <w:rsid w:val="00F94D67"/>
    <w:rsid w:val="00FA7BE7"/>
    <w:rsid w:val="00FB1482"/>
    <w:rsid w:val="00FD38F4"/>
    <w:rsid w:val="00FD6601"/>
    <w:rsid w:val="00FF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D33C3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E41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1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41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1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1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D33C3"/>
    <w:rPr>
      <w:sz w:val="24"/>
      <w:szCs w:val="24"/>
    </w:rPr>
  </w:style>
  <w:style w:customStyle="1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E41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1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41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1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1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2014.</izvorni_sadrzaj>
    <derivirana_varijabla naziv="DomainObject.Predmet.DatumOsnivanja_1">14.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St-239/2014</izvorni_sadrzaj>
    <derivirana_varijabla naziv="DomainObject.Predmet.OznakaBroj_1">St-239/2014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MD PROFIL d.o.o. graditeljstvo, trgovina, usluge</izvorni_sadrzaj>
    <derivirana_varijabla naziv="DomainObject.Predmet.StrankaFormated_1">  MD PROFIL d.o.o. graditeljstvo, trgovina, usluge</derivirana_varijabla>
  </DomainObject.Predmet.StrankaFormated>
  <DomainObject.Predmet.StrankaFormatedOIB>
    <izvorni_sadrzaj>  MD PROFIL d.o.o. graditeljstvo, trgovina, usluge, OIB 55786870275</izvorni_sadrzaj>
    <derivirana_varijabla naziv="DomainObject.Predmet.StrankaFormatedOIB_1">  MD PROFIL d.o.o. graditeljstvo, trgovina, usluge, OIB 55786870275</derivirana_varijabla>
  </DomainObject.Predmet.StrankaFormatedOIB>
  <DomainObject.Predmet.StrankaFormatedWithAdress>
    <izvorni_sadrzaj> MD PROFIL d.o.o. graditeljstvo, trgovina, usluge, Industrijska Zona/bb, 31400 Đakovo</izvorni_sadrzaj>
    <derivirana_varijabla naziv="DomainObject.Predmet.StrankaFormatedWithAdress_1"> MD PROFIL d.o.o. graditeljstvo, trgovina, usluge, Industrijska Zona/bb, 31400 Đakovo</derivirana_varijabla>
  </DomainObject.Predmet.StrankaFormatedWithAdress>
  <DomainObject.Predmet.StrankaFormatedWithAdressOIB>
    <izvorni_sadrzaj> MD PROFIL d.o.o. graditeljstvo, trgovina, usluge, OIB 55786870275, Industrijska Zona/bb, 31400 Đakovo</izvorni_sadrzaj>
    <derivirana_varijabla naziv="DomainObject.Predmet.StrankaFormatedWithAdressOIB_1"> MD PROFIL d.o.o. graditeljstvo, trgovina, usluge, OIB 55786870275, Industrijska Zona/bb, 31400 Đakovo</derivirana_varijabla>
  </DomainObject.Predmet.StrankaFormatedWithAdressOIB>
  <DomainObject.Predmet.StrankaWithAdress>
    <izvorni_sadrzaj>MD PROFIL d.o.o. graditeljstvo, trgovina, usluge Industrijska Zona/bb,31400 Đakovo</izvorni_sadrzaj>
    <derivirana_varijabla naziv="DomainObject.Predmet.StrankaWithAdress_1">MD PROFIL d.o.o. graditeljstvo, trgovina, usluge Industrijska Zona/bb,31400 Đakovo</derivirana_varijabla>
  </DomainObject.Predmet.StrankaWithAdress>
  <DomainObject.Predmet.StrankaWithAdressOIB>
    <izvorni_sadrzaj>MD PROFIL d.o.o. graditeljstvo, trgovina, usluge, OIB 55786870275, Industrijska Zona/bb,31400 Đakovo</izvorni_sadrzaj>
    <derivirana_varijabla naziv="DomainObject.Predmet.StrankaWithAdressOIB_1">MD PROFIL d.o.o. graditeljstvo, trgovina, usluge, OIB 55786870275, Industrijska Zona/bb,31400 Đakovo</derivirana_varijabla>
  </DomainObject.Predmet.StrankaWithAdressOIB>
  <DomainObject.Predmet.StrankaNazivFormated>
    <izvorni_sadrzaj>MD PROFIL d.o.o. graditeljstvo, trgovina, usluge</izvorni_sadrzaj>
    <derivirana_varijabla naziv="DomainObject.Predmet.StrankaNazivFormated_1">MD PROFIL d.o.o. graditeljstvo, trgovina, usluge</derivirana_varijabla>
  </DomainObject.Predmet.StrankaNazivFormated>
  <DomainObject.Predmet.StrankaNazivFormatedOIB>
    <izvorni_sadrzaj>MD PROFIL d.o.o. graditeljstvo, trgovina, usluge, OIB 55786870275</izvorni_sadrzaj>
    <derivirana_varijabla naziv="DomainObject.Predmet.StrankaNazivFormatedOIB_1">MD PROFIL d.o.o. graditeljstvo, trgovina, usluge, OIB 55786870275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MD PROFIL d.o.o. graditeljstvo, trgovina, usluge</item>
    </izvorni_sadrzaj>
    <derivirana_varijabla naziv="DomainObject.Predmet.StrankaListFormated_1">
      <item>MD PROFIL d.o.o. graditeljstvo, trgovina, usluge</item>
    </derivirana_varijabla>
  </DomainObject.Predmet.StrankaListFormated>
  <DomainObject.Predmet.StrankaListFormatedOIB>
    <izvorni_sadrzaj>
      <item>MD PROFIL d.o.o. graditeljstvo, trgovina, usluge, OIB 55786870275</item>
    </izvorni_sadrzaj>
    <derivirana_varijabla naziv="DomainObject.Predmet.StrankaListFormatedOIB_1">
      <item>MD PROFIL d.o.o. graditeljstvo, trgovina, usluge, OIB 55786870275</item>
    </derivirana_varijabla>
  </DomainObject.Predmet.StrankaListFormatedOIB>
  <DomainObject.Predmet.StrankaListFormatedWithAdress>
    <izvorni_sadrzaj>
      <item>MD PROFIL d.o.o. graditeljstvo, trgovina, usluge, Industrijska Zona/bb, 31400 Đakovo</item>
    </izvorni_sadrzaj>
    <derivirana_varijabla naziv="DomainObject.Predmet.StrankaListFormatedWithAdress_1">
      <item>MD PROFIL d.o.o. graditeljstvo, trgovina, usluge, Industrijska Zona/bb, 31400 Đakovo</item>
    </derivirana_varijabla>
  </DomainObject.Predmet.StrankaListFormatedWithAdress>
  <DomainObject.Predmet.StrankaListFormatedWithAdressOIB>
    <izvorni_sadrzaj>
      <item>MD PROFIL d.o.o. graditeljstvo, trgovina, usluge, OIB 55786870275, Industrijska Zona/bb, 31400 Đakovo</item>
    </izvorni_sadrzaj>
    <derivirana_varijabla naziv="DomainObject.Predmet.StrankaListFormatedWithAdressOIB_1">
      <item>MD PROFIL d.o.o. graditeljstvo, trgovina, usluge, OIB 55786870275, Industrijska Zona/bb, 31400 Đakovo</item>
    </derivirana_varijabla>
  </DomainObject.Predmet.StrankaListFormatedWithAdressOIB>
  <DomainObject.Predmet.StrankaListNazivFormated>
    <izvorni_sadrzaj>
      <item>MD PROFIL d.o.o. graditeljstvo, trgovina, usluge</item>
    </izvorni_sadrzaj>
    <derivirana_varijabla naziv="DomainObject.Predmet.StrankaListNazivFormated_1">
      <item>MD PROFIL d.o.o. graditeljstvo, trgovina, usluge</item>
    </derivirana_varijabla>
  </DomainObject.Predmet.StrankaListNazivFormated>
  <DomainObject.Predmet.StrankaListNazivFormatedOIB>
    <izvorni_sadrzaj>
      <item>MD PROFIL d.o.o. graditeljstvo, trgovina, usluge, OIB 55786870275</item>
    </izvorni_sadrzaj>
    <derivirana_varijabla naziv="DomainObject.Predmet.StrankaListNazivFormatedOIB_1">
      <item>MD PROFIL d.o.o. graditeljstvo, trgovina, usluge, OIB 55786870275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PRIVREDNA BANKA ZAGREB d.d. Zagreb</item>
      <item>Darko Mandarić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</item>
      <item>B2 KAPITAL d.o.o.</item>
    </izvorni_sadrzaj>
    <derivirana_varijabla naziv="DomainObject.Predmet.OstaliListFormated_1">
      <item>PRIVREDNA BANKA ZAGREB d.d. Zagreb</item>
      <item>Darko Mandarić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</item>
      <item>B2 KAPITAL d.o.o.</item>
    </derivirana_varijabla>
  </DomainObject.Predmet.OstaliListFormated>
  <DomainObject.Predmet.OstaliListFormatedOIB>
    <izvorni_sadrzaj>
      <item>PRIVREDNA BANKA ZAGREB d.d. Zagreb</item>
      <item>Darko Mandarić, OIB 05264635616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Zec, OIB 80723087237</item>
      <item>B2 KAPITAL d.o.o., OIB 57509775367</item>
    </izvorni_sadrzaj>
    <derivirana_varijabla naziv="DomainObject.Predmet.OstaliListFormatedOIB_1">
      <item>PRIVREDNA BANKA ZAGREB d.d. Zagreb</item>
      <item>Darko Mandarić, OIB 05264635616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Zec, OIB 80723087237</item>
      <item>B2 KAPITAL d.o.o., OIB 57509775367</item>
    </derivirana_varijabla>
  </DomainObject.Predmet.OstaliListFormatedOIB>
  <DomainObject.Predmet.OstaliListFormatedWithAdress>
    <izvorni_sadrzaj>
      <item>PRIVREDNA BANKA ZAGREB d.d. Zagreb</item>
      <item>Darko Mandarić, Biskupa A. Mandarića 81, 31400 Đakovo</item>
      <item>Oglasna ploča - M.D. PROFIL d.o.o. u stečaju, Đakovo</item>
      <item>Josip Jelić, A. Cesarca 28, 35000 Slavonski Brod</item>
      <item>ZK odjel Općinski sud u Đakovu, bb, 31400 Đakovo</item>
      <item>Porezna uprava Osijek, bb, 31000 Osijek</item>
      <item>Županijsko drž. odvjetništvo Osijek, bb, 31000 Osijek</item>
      <item>Belizar Tomaić, bb, 31000 Osijek</item>
      <item>Tihomir Zec, K.A. Stepinca 4, 31000 Osijek</item>
      <item>B2 KAPITAL d.o.o., Radnička cesta 41, 10000 Zagreb</item>
    </izvorni_sadrzaj>
    <derivirana_varijabla naziv="DomainObject.Predmet.OstaliListFormatedWithAdress_1">
      <item>PRIVREDNA BANKA ZAGREB d.d. Zagreb</item>
      <item>Darko Mandarić, Biskupa A. Mandarića 81, 31400 Đakovo</item>
      <item>Oglasna ploča - M.D. PROFIL d.o.o. u stečaju, Đakovo</item>
      <item>Josip Jelić, A. Cesarca 28, 35000 Slavonski Brod</item>
      <item>ZK odjel Općinski sud u Đakovu, bb, 31400 Đakovo</item>
      <item>Porezna uprava Osijek, bb, 31000 Osijek</item>
      <item>Županijsko drž. odvjetništvo Osijek, bb, 31000 Osijek</item>
      <item>Belizar Tomaić, bb, 31000 Osijek</item>
      <item>Tihomir Zec, K.A. Stepinca 4, 31000 Osijek</item>
      <item>B2 KAPITAL d.o.o., Radnička cesta 41, 10000 Zagreb</item>
    </derivirana_varijabla>
  </DomainObject.Predmet.OstaliListFormatedWithAdress>
  <DomainObject.Predmet.OstaliListFormatedWithAdressOIB>
    <izvorni_sadrzaj>
      <item>PRIVREDNA BANKA ZAGREB d.d. Zagreb</item>
      <item>Darko Mandarić, OIB 05264635616, Biskupa A. Mandarića 81, 31400 Đakovo</item>
      <item>Oglasna ploča - M.D. PROFIL d.o.o. u stečaju, Đakovo</item>
      <item>Josip Jelić, A. Cesarca 28, 35000 Slavonski Brod</item>
      <item>ZK odjel Općinski sud u Đakovu, bb, 31400 Đakovo</item>
      <item>Porezna uprava Osijek, bb, 31000 Osijek</item>
      <item>Županijsko drž. odvjetništvo Osijek, bb, 31000 Osijek</item>
      <item>Belizar Tomaić, bb, 31000 Osijek</item>
      <item>Tihomir Zec, OIB 80723087237, K.A. Stepinca 4, 31000 Osijek</item>
      <item>B2 KAPITAL d.o.o., OIB 57509775367, Radnička cesta 41, 10000 Zagreb</item>
    </izvorni_sadrzaj>
    <derivirana_varijabla naziv="DomainObject.Predmet.OstaliListFormatedWithAdressOIB_1">
      <item>PRIVREDNA BANKA ZAGREB d.d. Zagreb</item>
      <item>Darko Mandarić, OIB 05264635616, Biskupa A. Mandarića 81, 31400 Đakovo</item>
      <item>Oglasna ploča - M.D. PROFIL d.o.o. u stečaju, Đakovo</item>
      <item>Josip Jelić, A. Cesarca 28, 35000 Slavonski Brod</item>
      <item>ZK odjel Općinski sud u Đakovu, bb, 31400 Đakovo</item>
      <item>Porezna uprava Osijek, bb, 31000 Osijek</item>
      <item>Županijsko drž. odvjetništvo Osijek, bb, 31000 Osijek</item>
      <item>Belizar Tomaić, bb, 31000 Osijek</item>
      <item>Tihomir Zec, OIB 80723087237, K.A. Stepinca 4, 31000 Osijek</item>
      <item>B2 KAPITAL d.o.o., OIB 57509775367, Radnička cesta 41, 10000 Zagreb</item>
    </derivirana_varijabla>
  </DomainObject.Predmet.OstaliListFormatedWithAdressOIB>
  <DomainObject.Predmet.OstaliListNazivFormated>
    <izvorni_sadrzaj>
      <item>PRIVREDNA BANKA ZAGREB d.d. Zagreb</item>
      <item>Darko Mandarić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</item>
      <item>B2 KAPITAL d.o.o.</item>
    </izvorni_sadrzaj>
    <derivirana_varijabla naziv="DomainObject.Predmet.OstaliListNazivFormated_1">
      <item>PRIVREDNA BANKA ZAGREB d.d. Zagreb</item>
      <item>Darko Mandarić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</item>
      <item>B2 KAPITAL d.o.o.</item>
    </derivirana_varijabla>
  </DomainObject.Predmet.OstaliListNazivFormated>
  <DomainObject.Predmet.OstaliListNazivFormatedOIB>
    <izvorni_sadrzaj>
      <item>PRIVREDNA BANKA ZAGREB d.d. Zagreb</item>
      <item>Darko Mandarić, OIB 05264635616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Zec, OIB 80723087237</item>
      <item>B2 KAPITAL d.o.o., OIB 57509775367</item>
    </izvorni_sadrzaj>
    <derivirana_varijabla naziv="DomainObject.Predmet.OstaliListNazivFormatedOIB_1">
      <item>PRIVREDNA BANKA ZAGREB d.d. Zagreb</item>
      <item>Darko Mandarić, OIB 05264635616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Zec, OIB 80723087237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MD PROFIL d.o.o. graditeljstvo, trgovina, usluge</izvorni_sadrzaj>
    <derivirana_varijabla naziv="DomainObject.Predmet.StrankaIDrugi_1">MD PROFIL d.o.o. graditeljstvo, trgovina,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MD PROFIL d.o.o. graditeljstvo, trgovina, usluge, OIB 55786870275, Industrijska Zona/bb, 31400 Đakovo</izvorni_sadrzaj>
    <derivirana_varijabla naziv="DomainObject.Predmet.StrankaIDrugiAdressOIB_1">MD PROFIL d.o.o. graditeljstvo, trgovina, usluge, OIB 55786870275, Industrijska Zona/bb, 31400 Đakovo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MD PROFIL d.o.o. graditeljstvo, trgovina, usluge</item>
      <item>PRIVREDNA BANKA ZAGREB d.d. Zagreb</item>
      <item>Darko Mandarić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</item>
      <item>B2 KAPITAL d.o.o.</item>
    </izvorni_sadrzaj>
    <derivirana_varijabla naziv="DomainObject.Predmet.SudioniciListNaziv_1">
      <item>MD PROFIL d.o.o. graditeljstvo, trgovina, usluge</item>
      <item>PRIVREDNA BANKA ZAGREB d.d. Zagreb</item>
      <item>Darko Mandarić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</item>
      <item>B2 KAPITAL d.o.o.</item>
    </derivirana_varijabla>
  </DomainObject.Predmet.SudioniciListNaziv>
  <DomainObject.Predmet.SudioniciListAdressOIB>
    <izvorni_sadrzaj>
      <item>MD PROFIL d.o.o. graditeljstvo, trgovina, usluge, OIB 55786870275, Industrijska Zona/bb,31400 Đakovo</item>
      <item>PRIVREDNA BANKA ZAGREB d.d. Zagreb</item>
      <item>Darko Mandarić, OIB 05264635616, Biskupa A. Mandarića 81,31400 Đakovo</item>
      <item>Oglasna ploča - M.D. PROFIL d.o.o. u stečaju, Đakovo</item>
      <item>Josip Jelić, A. Cesarca 28,35000 Slavonski Brod</item>
      <item>ZK odjel Općinski sud u Đakovu, bb,31400 Đakovo</item>
      <item>Porezna uprava Osijek, bb,31000 Osijek</item>
      <item>Županijsko drž. odvjetništvo Osijek, bb,31000 Osijek</item>
      <item>Belizar Tomaić, bb,31000 Osijek</item>
      <item>Tihomir Zec, OIB 80723087237, K.A. Stepinca 4,31000 Osijek</item>
      <item>B2 KAPITAL d.o.o., OIB 57509775367, Radnička cesta 41,10000 Zagreb</item>
    </izvorni_sadrzaj>
    <derivirana_varijabla naziv="DomainObject.Predmet.SudioniciListAdressOIB_1">
      <item>MD PROFIL d.o.o. graditeljstvo, trgovina, usluge, OIB 55786870275, Industrijska Zona/bb,31400 Đakovo</item>
      <item>PRIVREDNA BANKA ZAGREB d.d. Zagreb</item>
      <item>Darko Mandarić, OIB 05264635616, Biskupa A. Mandarića 81,31400 Đakovo</item>
      <item>Oglasna ploča - M.D. PROFIL d.o.o. u stečaju, Đakovo</item>
      <item>Josip Jelić, A. Cesarca 28,35000 Slavonski Brod</item>
      <item>ZK odjel Općinski sud u Đakovu, bb,31400 Đakovo</item>
      <item>Porezna uprava Osijek, bb,31000 Osijek</item>
      <item>Županijsko drž. odvjetništvo Osijek, bb,31000 Osijek</item>
      <item>Belizar Tomaić, bb,31000 Osijek</item>
      <item>Tihomir Zec, OIB 80723087237, K.A. Stepinca 4,31000 Osijek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55786870275</item>
      <item>, OIB null</item>
      <item>, OIB 05264635616</item>
      <item>, OIB null</item>
      <item>, OIB null</item>
      <item>, OIB null</item>
      <item>, OIB null</item>
      <item>, OIB null</item>
      <item>, OIB null</item>
      <item>, OIB 80723087237</item>
      <item>, OIB 57509775367</item>
    </izvorni_sadrzaj>
    <derivirana_varijabla naziv="DomainObject.Predmet.SudioniciListNazivOIB_1">
      <item>, OIB 55786870275</item>
      <item>, OIB null</item>
      <item>, OIB 05264635616</item>
      <item>, OIB null</item>
      <item>, OIB null</item>
      <item>, OIB null</item>
      <item>, OIB null</item>
      <item>, OIB null</item>
      <item>, OIB null</item>
      <item>, OIB 80723087237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471</properties:Words>
  <properties:Characters>2508</properties:Characters>
  <properties:Lines>85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2016-10-11T09:36:00Z</dcterms:created>
  <dc:creator>banka</dc:creator>
  <cp:lastModifiedBy>Elizabeta Đeke</cp:lastModifiedBy>
  <cp:lastPrinted>2016-10-11T09:36:00Z</cp:lastPrinted>
  <dcterms:modified xmlns:xsi="http://www.w3.org/2001/XMLSchema-instance" xsi:type="dcterms:W3CDTF">2016-10-11T11:28:00Z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