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bf66" w14:paraId="2f3bf66" w:rsidRDefault="00C97E82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1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5E1A2C">
        <w:rPr>
          <w:rFonts w:cs="Times New Roman" w:eastAsia="Times New Roman" w:hAnsi="Times New Roman" w:ascii="Times New Roman"/>
          <w:sz w:val="24"/>
          <w:szCs w:val="24"/>
          <w:lang w:eastAsia="hr-HR"/>
        </w:rPr>
        <w:t>495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5E1A2C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 xml:space="preserve">po sutkinji </w:t>
      </w:r>
      <w:r w:rsidR="00C97E82">
        <w:rPr>
          <w:szCs w:val="24"/>
        </w:rPr>
        <w:t>Ardeni Bajlo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5E1A2C">
        <w:rPr>
          <w:szCs w:val="24"/>
        </w:rPr>
        <w:t>5. travnja</w:t>
      </w:r>
      <w:r w:rsidR="00AC3186">
        <w:rPr>
          <w:szCs w:val="24"/>
        </w:rPr>
        <w:t xml:space="preserve"> </w:t>
      </w:r>
      <w:r w:rsidR="00C97E82">
        <w:rPr>
          <w:szCs w:val="24"/>
        </w:rPr>
        <w:t>2016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5E1A2C">
        <w:t>DVOGLED d.o.o., Zadar, Viktora Vide 28, Zadar, OIB: 58070862651</w:t>
      </w:r>
      <w:r w:rsidR="00350578">
        <w:rPr>
          <w:szCs w:val="24"/>
        </w:rPr>
        <w:t xml:space="preserve">, </w:t>
      </w:r>
      <w:r w:rsidR="00030709">
        <w:rPr>
          <w:szCs w:val="24"/>
        </w:rPr>
        <w:t>14</w:t>
      </w:r>
      <w:r w:rsidR="00C97E82">
        <w:rPr>
          <w:szCs w:val="24"/>
        </w:rPr>
        <w:t>. lipnja 2017</w:t>
      </w:r>
      <w:r>
        <w:rPr>
          <w:szCs w:val="24"/>
        </w:rPr>
        <w:t xml:space="preserve">. </w:t>
      </w:r>
    </w:p>
    <w:p w:rsidRDefault="00C545E4" w:rsidP="00842CED" w:rsidR="00C545E4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C545E4" w:rsidP="00842CED" w:rsidR="00C545E4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30709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="00C97E82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C545E4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5249F4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49F4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30709"/>
    <w:rsid w:val="0006674B"/>
    <w:rsid w:val="000C6149"/>
    <w:rsid w:val="00167BE7"/>
    <w:rsid w:val="001A29CC"/>
    <w:rsid w:val="001C6462"/>
    <w:rsid w:val="001D3ABE"/>
    <w:rsid w:val="00245B56"/>
    <w:rsid w:val="002B529A"/>
    <w:rsid w:val="00305496"/>
    <w:rsid w:val="00350578"/>
    <w:rsid w:val="0039761F"/>
    <w:rsid w:val="005249F4"/>
    <w:rsid w:val="00550F6A"/>
    <w:rsid w:val="00597FEB"/>
    <w:rsid w:val="005E1A2C"/>
    <w:rsid w:val="006077EA"/>
    <w:rsid w:val="00626C11"/>
    <w:rsid w:val="00717ABC"/>
    <w:rsid w:val="00726CB3"/>
    <w:rsid w:val="007A6989"/>
    <w:rsid w:val="008032B7"/>
    <w:rsid w:val="008216F8"/>
    <w:rsid w:val="00842CED"/>
    <w:rsid w:val="00887A36"/>
    <w:rsid w:val="008F38A4"/>
    <w:rsid w:val="00902CC7"/>
    <w:rsid w:val="00A156FF"/>
    <w:rsid w:val="00AC3186"/>
    <w:rsid w:val="00C545E4"/>
    <w:rsid w:val="00C70662"/>
    <w:rsid w:val="00C97E82"/>
    <w:rsid w:val="00CE175F"/>
    <w:rsid w:val="00D137BD"/>
    <w:rsid w:val="00DB6371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524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9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49F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49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49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524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4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4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49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St-495/2016</izvorni_sadrzaj>
    <derivirana_varijabla naziv="DomainObject.Predmet.OznakaBroj_1">St-495/2016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DVOGLED d.o.o. za savjetovanje, trgovinu i usluge</izvorni_sadrzaj>
    <derivirana_varijabla naziv="DomainObject.Predmet.ProtustrankaFormated_1">  DVOGLED d.o.o. za savjetovanje, trgovinu i usluge</derivirana_varijabla>
  </DomainObject.Predmet.ProtustrankaFormated>
  <DomainObject.Predmet.ProtustrankaFormatedOIB>
    <izvorni_sadrzaj>  DVOGLED d.o.o. za savjetovanje, trgovinu i usluge, OIB 58070862651</izvorni_sadrzaj>
    <derivirana_varijabla naziv="DomainObject.Predmet.ProtustrankaFormatedOIB_1">  DVOGLED d.o.o. za savjetovanje, trgovinu i usluge, OIB 58070862651</derivirana_varijabla>
  </DomainObject.Predmet.ProtustrankaFormatedOIB>
  <DomainObject.Predmet.ProtustrankaFormatedWithAdress>
    <izvorni_sadrzaj> DVOGLED d.o.o. za savjetovanje, trgovinu i usluge, Viktora Vide 28, 23000 Zadar</izvorni_sadrzaj>
    <derivirana_varijabla naziv="DomainObject.Predmet.ProtustrankaFormatedWithAdress_1"> DVOGLED d.o.o. za savjetovanje, trgovinu i usluge, Viktora Vide 28, 23000 Zadar</derivirana_varijabla>
  </DomainObject.Predmet.ProtustrankaFormatedWithAdress>
  <DomainObject.Predmet.ProtustrankaFormatedWithAdressOIB>
    <izvorni_sadrzaj> DVOGLED d.o.o. za savjetovanje, trgovinu i usluge, OIB 58070862651, Viktora Vide 28, 23000 Zadar</izvorni_sadrzaj>
    <derivirana_varijabla naziv="DomainObject.Predmet.ProtustrankaFormatedWithAdressOIB_1"> DVOGLED d.o.o. za savjetovanje, trgovinu i usluge, OIB 58070862651, Viktora Vide 28, 23000 Zadar</derivirana_varijabla>
  </DomainObject.Predmet.ProtustrankaFormatedWithAdressOIB>
  <DomainObject.Predmet.ProtustrankaWithAdress>
    <izvorni_sadrzaj>DVOGLED d.o.o. za savjetovanje, trgovinu i usluge Viktora Vide 28, 23000 Zadar</izvorni_sadrzaj>
    <derivirana_varijabla naziv="DomainObject.Predmet.ProtustrankaWithAdress_1">DVOGLED d.o.o. za savjetovanje, trgovinu i usluge Viktora Vide 28, 23000 Zadar</derivirana_varijabla>
  </DomainObject.Predmet.ProtustrankaWithAdress>
  <DomainObject.Predmet.ProtustrankaWithAdressOIB>
    <izvorni_sadrzaj>DVOGLED d.o.o. za savjetovanje, trgovinu i usluge, OIB 58070862651, Viktora Vide 28, 23000 Zadar</izvorni_sadrzaj>
    <derivirana_varijabla naziv="DomainObject.Predmet.ProtustrankaWithAdressOIB_1">DVOGLED d.o.o. za savjetovanje, trgovinu i usluge, OIB 58070862651, Viktora Vide 28, 23000 Zadar</derivirana_varijabla>
  </DomainObject.Predmet.ProtustrankaWithAdressOIB>
  <DomainObject.Predmet.ProtustrankaNazivFormated>
    <izvorni_sadrzaj>DVOGLED d.o.o. za savjetovanje, trgovinu i usluge</izvorni_sadrzaj>
    <derivirana_varijabla naziv="DomainObject.Predmet.ProtustrankaNazivFormated_1">DVOGLED d.o.o. za savjetovanje, trgovinu i usluge</derivirana_varijabla>
  </DomainObject.Predmet.ProtustrankaNazivFormated>
  <DomainObject.Predmet.ProtustrankaNazivFormatedOIB>
    <izvorni_sadrzaj>DVOGLED d.o.o. za savjetovanje, trgovinu i usluge, OIB 58070862651</izvorni_sadrzaj>
    <derivirana_varijabla naziv="DomainObject.Predmet.ProtustrankaNazivFormatedOIB_1">DVOGLED d.o.o. za savjetovanje, trgovinu i usluge, OIB 58070862651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34522.37</izvorni_sadrzaj>
    <derivirana_varijabla naziv="DomainObject.Predmet.TrenutnaVrijednost_1">34522.37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DVOGLED d.o.o. za savjetovanje, trgovinu i usluge</item>
    </izvorni_sadrzaj>
    <derivirana_varijabla naziv="DomainObject.Predmet.ProtuStrankaListFormated_1">
      <item>DVOGLED d.o.o. za savjetovanje, trgovinu i usluge</item>
    </derivirana_varijabla>
  </DomainObject.Predmet.ProtuStrankaListFormated>
  <DomainObject.Predmet.ProtuStrankaListFormatedOIB>
    <izvorni_sadrzaj>
      <item>DVOGLED d.o.o. za savjetovanje, trgovinu i usluge, OIB 58070862651</item>
    </izvorni_sadrzaj>
    <derivirana_varijabla naziv="DomainObject.Predmet.ProtuStrankaListFormatedOIB_1">
      <item>DVOGLED d.o.o. za savjetovanje, trgovinu i usluge, OIB 58070862651</item>
    </derivirana_varijabla>
  </DomainObject.Predmet.ProtuStrankaListFormatedOIB>
  <DomainObject.Predmet.ProtuStrankaListFormatedWithAdress>
    <izvorni_sadrzaj>
      <item>DVOGLED d.o.o. za savjetovanje, trgovinu i usluge, Viktora Vide 28, 23000 Zadar</item>
    </izvorni_sadrzaj>
    <derivirana_varijabla naziv="DomainObject.Predmet.ProtuStrankaListFormatedWithAdress_1">
      <item>DVOGLED d.o.o. za savjetovanje, trgovinu i usluge, Viktora Vide 28, 23000 Zadar</item>
    </derivirana_varijabla>
  </DomainObject.Predmet.ProtuStrankaListFormatedWithAdress>
  <DomainObject.Predmet.ProtuStrankaListFormatedWithAdressOIB>
    <izvorni_sadrzaj>
      <item>DVOGLED d.o.o. za savjetovanje, trgovinu i usluge, OIB 58070862651, Viktora Vide 28, 23000 Zadar</item>
    </izvorni_sadrzaj>
    <derivirana_varijabla naziv="DomainObject.Predmet.ProtuStrankaListFormatedWithAdressOIB_1">
      <item>DVOGLED d.o.o. za savjetovanje, trgovinu i usluge, OIB 58070862651, Viktora Vide 28, 23000 Zadar</item>
    </derivirana_varijabla>
  </DomainObject.Predmet.ProtuStrankaListFormatedWithAdressOIB>
  <DomainObject.Predmet.ProtuStrankaListNazivFormated>
    <izvorni_sadrzaj>
      <item>DVOGLED d.o.o. za savjetovanje, trgovinu i usluge</item>
    </izvorni_sadrzaj>
    <derivirana_varijabla naziv="DomainObject.Predmet.ProtuStrankaListNazivFormated_1">
      <item>DVOGLED d.o.o. za savjetovanje, trgovinu i usluge</item>
    </derivirana_varijabla>
  </DomainObject.Predmet.ProtuStrankaListNazivFormated>
  <DomainObject.Predmet.ProtuStrankaListNazivFormatedOIB>
    <izvorni_sadrzaj>
      <item>DVOGLED d.o.o. za savjetovanje, trgovinu i usluge, OIB 58070862651</item>
    </izvorni_sadrzaj>
    <derivirana_varijabla naziv="DomainObject.Predmet.ProtuStrankaListNazivFormatedOIB_1">
      <item>DVOGLED d.o.o. za savjetovanje, trgovinu i usluge, OIB 58070862651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DVOGLED d.o.o. za savjetovanje, trgovinu i usluge</izvorni_sadrzaj>
    <derivirana_varijabla naziv="DomainObject.Predmet.ProtustrankaIDrugi_1">DVOGLED d.o.o. za savjetovanje,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DVOGLED d.o.o. za savjetovanje, trgovinu i usluge, OIB 58070862651, Viktora Vide 28, 23000 Zadar</izvorni_sadrzaj>
    <derivirana_varijabla naziv="DomainObject.Predmet.ProtustrankaIDrugiAdressOIB_1">DVOGLED d.o.o. za savjetovanje, trgovinu i usluge, OIB 58070862651, Viktora Vide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DVOGLED d.o.o. za savjetovanje, trgovinu i usluge</item>
    </izvorni_sadrzaj>
    <derivirana_varijabla naziv="DomainObject.Predmet.SudioniciListNaziv_1">
      <item>FINA</item>
      <item>DVOGLED d.o.o. za savjetovanje, trgovinu i usluge</item>
    </derivirana_varijabla>
  </DomainObject.Predmet.SudioniciListNaziv>
  <DomainObject.Predmet.SudioniciListAdressOIB>
    <izvorni_sadrzaj>
      <item>FINA, OIB 85821130368</item>
      <item>DVOGLED d.o.o. za savjetovanje, trgovinu i usluge, OIB 58070862651, Viktora Vide 28,23000 Zadar</item>
    </izvorni_sadrzaj>
    <derivirana_varijabla naziv="DomainObject.Predmet.SudioniciListAdressOIB_1">
      <item>FINA, OIB 85821130368</item>
      <item>DVOGLED d.o.o. za savjetovanje, trgovinu i usluge, OIB 58070862651, Viktora Vide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58070862651</item>
    </izvorni_sadrzaj>
    <derivirana_varijabla naziv="DomainObject.Predmet.SudioniciListNazivOIB_1">
      <item>, OIB 85821130368</item>
      <item>, OIB 58070862651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1003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2017-06-14T08:36:00Z</dcterms:created>
  <dc:creator>Tina Grgas</dc:creator>
  <cp:lastModifiedBy>Martina Kalmeta</cp:lastModifiedBy>
  <cp:lastPrinted>2017-06-14T08:35:00Z</cp:lastPrinted>
  <dcterms:modified xmlns:xsi="http://www.w3.org/2001/XMLSchema-instance" xsi:type="dcterms:W3CDTF">2017-06-14T08:53:00Z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