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5a5f" w14:paraId="08b5a5f" w:rsidRDefault="00E46B98" w:rsidP="00392D1F" w:rsidR="00392D1F" w:rsidRPr="004B4424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3D60" w:rsidRPr="00453D60">
        <w:rPr>
          <w:b/>
        </w:rPr>
        <w:t xml:space="preserve"> </w:t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  <w:t xml:space="preserve">  </w:t>
      </w:r>
      <w:r w:rsidR="00453D60" w:rsidRPr="00453D60">
        <w:rPr>
          <w:b/>
        </w:rPr>
        <w:t>Broj: 7/St-</w:t>
      </w:r>
      <w:r w:rsidR="00E835F2">
        <w:rPr>
          <w:b/>
        </w:rPr>
        <w:t>2780</w:t>
      </w:r>
      <w:r w:rsidR="00261495">
        <w:rPr>
          <w:b/>
        </w:rPr>
        <w:t>/2016</w:t>
      </w:r>
      <w:r w:rsidR="00453D60" w:rsidRPr="00453D60">
        <w:rPr>
          <w:b/>
        </w:rPr>
        <w:t>-</w:t>
      </w:r>
      <w:r w:rsidR="005350AA">
        <w:rPr>
          <w:b/>
        </w:rPr>
        <w:t>8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REPUBLIKA HRVATSKA</w:t>
      </w:r>
      <w:r w:rsidR="004B4424" w:rsidRPr="004B4424">
        <w:rPr>
          <w:b/>
        </w:rPr>
        <w:t xml:space="preserve"> </w:t>
      </w:r>
      <w:r w:rsidR="004B4424" w:rsidRPr="004B4424">
        <w:rPr>
          <w:b/>
        </w:rPr>
        <w:tab/>
      </w:r>
      <w:r w:rsidR="004B4424" w:rsidRPr="004B4424">
        <w:rPr>
          <w:b/>
        </w:rPr>
        <w:tab/>
      </w:r>
      <w:r w:rsidR="004B4424" w:rsidRPr="004B4424">
        <w:rPr>
          <w:b/>
        </w:rPr>
        <w:tab/>
      </w:r>
      <w:r w:rsidR="004B4424">
        <w:rPr>
          <w:b/>
        </w:rPr>
        <w:tab/>
        <w:t xml:space="preserve">                  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TRGOVAČKI SUD U OSIJEKU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 xml:space="preserve">STALNA SLUŽBA U SLAVONSKOM BRODU                             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Trg pobjede 13</w:t>
      </w:r>
    </w:p>
    <w:p w:rsidRDefault="004B4424" w:rsidP="00392D1F" w:rsidR="00392D1F" w:rsidRPr="004B4424">
      <w:pPr>
        <w:rPr>
          <w:b/>
        </w:rPr>
      </w:pPr>
      <w:r>
        <w:rPr>
          <w:b/>
        </w:rPr>
        <w:t>Slavonski Brod</w:t>
      </w:r>
    </w:p>
    <w:p w:rsidRDefault="00392D1F" w:rsidP="00392D1F" w:rsidR="00392D1F"/>
    <w:p w:rsidRDefault="00392D1F" w:rsidP="004B4424" w:rsidR="004B4424">
      <w:pPr>
        <w:jc w:val="center"/>
        <w:rPr>
          <w:b/>
        </w:rPr>
      </w:pPr>
      <w:r w:rsidRPr="004B4424">
        <w:rPr>
          <w:b/>
        </w:rPr>
        <w:t>R</w:t>
      </w:r>
      <w:r w:rsidR="00504B05">
        <w:rPr>
          <w:b/>
        </w:rPr>
        <w:t xml:space="preserve"> E P U B L I K </w:t>
      </w:r>
      <w:r w:rsidR="00453D60">
        <w:rPr>
          <w:b/>
        </w:rPr>
        <w:t xml:space="preserve">A </w:t>
      </w:r>
      <w:r w:rsidR="004B4424">
        <w:rPr>
          <w:b/>
        </w:rPr>
        <w:t xml:space="preserve"> </w:t>
      </w:r>
      <w:r w:rsidR="00453D60">
        <w:rPr>
          <w:b/>
        </w:rPr>
        <w:t xml:space="preserve"> </w:t>
      </w:r>
      <w:r w:rsidR="004B4424">
        <w:rPr>
          <w:b/>
        </w:rPr>
        <w:t xml:space="preserve"> H R V A T S K </w:t>
      </w:r>
      <w:r w:rsidR="00453D60">
        <w:rPr>
          <w:b/>
        </w:rPr>
        <w:t>A</w:t>
      </w:r>
    </w:p>
    <w:p w:rsidRDefault="004B4424" w:rsidP="004B4424" w:rsidR="004B4424">
      <w:pPr>
        <w:jc w:val="center"/>
        <w:rPr>
          <w:b/>
        </w:rPr>
      </w:pPr>
      <w:r>
        <w:rPr>
          <w:b/>
        </w:rPr>
        <w:t xml:space="preserve"> </w:t>
      </w:r>
    </w:p>
    <w:p w:rsidRDefault="004B4424" w:rsidP="004B4424" w:rsidR="00392D1F" w:rsidRPr="004B4424">
      <w:pPr>
        <w:jc w:val="center"/>
        <w:rPr>
          <w:b/>
        </w:rPr>
      </w:pPr>
      <w:r>
        <w:rPr>
          <w:b/>
        </w:rPr>
        <w:t xml:space="preserve">R </w:t>
      </w:r>
      <w:r w:rsidR="00392D1F" w:rsidRPr="004B4424">
        <w:rPr>
          <w:b/>
        </w:rPr>
        <w:t>J</w:t>
      </w:r>
      <w:r>
        <w:rPr>
          <w:b/>
        </w:rPr>
        <w:t xml:space="preserve"> </w:t>
      </w:r>
      <w:r w:rsidR="00392D1F" w:rsidRPr="004B4424">
        <w:rPr>
          <w:b/>
        </w:rPr>
        <w:t>E</w:t>
      </w:r>
      <w:r>
        <w:rPr>
          <w:b/>
        </w:rPr>
        <w:t xml:space="preserve"> </w:t>
      </w:r>
      <w:r w:rsidR="00392D1F" w:rsidRPr="004B4424">
        <w:rPr>
          <w:b/>
        </w:rPr>
        <w:t>Š</w:t>
      </w:r>
      <w:r>
        <w:rPr>
          <w:b/>
        </w:rPr>
        <w:t xml:space="preserve"> </w:t>
      </w:r>
      <w:r w:rsidR="00392D1F" w:rsidRPr="004B4424">
        <w:rPr>
          <w:b/>
        </w:rPr>
        <w:t>E</w:t>
      </w:r>
      <w:r>
        <w:rPr>
          <w:b/>
        </w:rPr>
        <w:t xml:space="preserve"> </w:t>
      </w:r>
      <w:r w:rsidR="00392D1F" w:rsidRPr="004B4424">
        <w:rPr>
          <w:b/>
        </w:rPr>
        <w:t>N</w:t>
      </w:r>
      <w:r>
        <w:rPr>
          <w:b/>
        </w:rPr>
        <w:t xml:space="preserve"> </w:t>
      </w:r>
      <w:r w:rsidR="00392D1F" w:rsidRPr="004B4424">
        <w:rPr>
          <w:b/>
        </w:rPr>
        <w:t>J</w:t>
      </w:r>
      <w:r>
        <w:rPr>
          <w:b/>
        </w:rPr>
        <w:t xml:space="preserve"> </w:t>
      </w:r>
      <w:r w:rsidR="00392D1F" w:rsidRPr="004B4424">
        <w:rPr>
          <w:b/>
        </w:rPr>
        <w:t>E</w:t>
      </w:r>
    </w:p>
    <w:p w:rsidRDefault="00392D1F" w:rsidP="00392D1F" w:rsidR="00392D1F"/>
    <w:p w:rsidRDefault="004B4424" w:rsidP="004B4424" w:rsidR="00392D1F">
      <w:pPr>
        <w:jc w:val="both"/>
      </w:pPr>
      <w:r>
        <w:t xml:space="preserve">                        </w:t>
      </w:r>
      <w:r w:rsidR="00392D1F">
        <w:t>TRGOVAČKI SUD U OSIJEKU, ST</w:t>
      </w:r>
      <w:r w:rsidR="003A1848">
        <w:t>ALNA SLUŽBA U SLAVONSKOM BRODU</w:t>
      </w:r>
      <w:r w:rsidR="00392D1F">
        <w:t xml:space="preserve">, </w:t>
      </w:r>
      <w:r w:rsidR="003A1848" w:rsidRPr="003A1848">
        <w:t>po stečajnoj sutkinji Mirni Vujčić</w:t>
      </w:r>
      <w:r w:rsidR="00AC1CA9">
        <w:t>,</w:t>
      </w:r>
      <w:r w:rsidR="00E835F2">
        <w:t xml:space="preserve"> odlučujući o</w:t>
      </w:r>
      <w:r w:rsidR="00A179DE">
        <w:t xml:space="preserve"> prijedlogu osobe ovlaštene za zastupanje</w:t>
      </w:r>
      <w:r w:rsidR="00E835F2">
        <w:t xml:space="preserve"> dužnika do</w:t>
      </w:r>
      <w:r w:rsidR="00A179DE">
        <w:t xml:space="preserve"> nastupanja pravnih posljedica otvaranja </w:t>
      </w:r>
      <w:r w:rsidR="00E835F2">
        <w:t xml:space="preserve"> </w:t>
      </w:r>
      <w:r w:rsidR="00931232">
        <w:t xml:space="preserve">skraćenog </w:t>
      </w:r>
      <w:r w:rsidR="00E835F2">
        <w:t>stečajnog postupka</w:t>
      </w:r>
      <w:r w:rsidR="00AC1CA9">
        <w:t xml:space="preserve"> MISLAVA BJAŽIĆ</w:t>
      </w:r>
      <w:r w:rsidR="003A1848" w:rsidRPr="003A1848">
        <w:t xml:space="preserve"> nad stečajnim dužnikom </w:t>
      </w:r>
      <w:r w:rsidR="00E835F2" w:rsidRPr="00E835F2">
        <w:t>ŠPORTSKO DRUŠTVO PANTERA – ZAGREB, skraćena tvrtka: ŠD PANTERA – ZAGREB, Zagreb, Šubićeva 55 II, OIB: 94401449932</w:t>
      </w:r>
      <w:r w:rsidR="00AC1CA9">
        <w:t>,</w:t>
      </w:r>
      <w:r w:rsidR="003A1848" w:rsidRPr="003A1848">
        <w:t xml:space="preserve"> dana </w:t>
      </w:r>
      <w:r w:rsidR="00E835F2">
        <w:t>2</w:t>
      </w:r>
      <w:r w:rsidR="005350AA">
        <w:t>2</w:t>
      </w:r>
      <w:r w:rsidR="00952B15">
        <w:t xml:space="preserve">. </w:t>
      </w:r>
      <w:r w:rsidR="00E835F2">
        <w:t>svibnja</w:t>
      </w:r>
      <w:r w:rsidR="003A1848" w:rsidRPr="003A1848">
        <w:t xml:space="preserve"> 201</w:t>
      </w:r>
      <w:r w:rsidR="00952B15">
        <w:t>7</w:t>
      </w:r>
      <w:r w:rsidR="003A1848" w:rsidRPr="003A1848">
        <w:t>. godine</w:t>
      </w:r>
    </w:p>
    <w:p w:rsidRDefault="00C71DF7" w:rsidP="004B4424" w:rsidR="00C71DF7">
      <w:pPr>
        <w:jc w:val="center"/>
      </w:pPr>
    </w:p>
    <w:p w:rsidRDefault="00392D1F" w:rsidP="004B4424" w:rsidR="00392D1F">
      <w:pPr>
        <w:jc w:val="center"/>
      </w:pPr>
      <w:r>
        <w:t>r i j e š i o  j e</w:t>
      </w:r>
    </w:p>
    <w:p w:rsidRDefault="00392D1F" w:rsidP="00392D1F" w:rsidR="00392D1F"/>
    <w:p w:rsidRDefault="004B4424" w:rsidP="005350AA" w:rsidR="00312D70">
      <w:pPr>
        <w:jc w:val="both"/>
      </w:pPr>
      <w:r>
        <w:t xml:space="preserve">                        </w:t>
      </w:r>
      <w:r w:rsidR="003A1848">
        <w:t xml:space="preserve">Prijedlog </w:t>
      </w:r>
      <w:r w:rsidR="00312D70">
        <w:t xml:space="preserve">za povrat u prijašnje stanje </w:t>
      </w:r>
      <w:r w:rsidR="006B637C">
        <w:t xml:space="preserve">zbog propusta roka za ulaganje žalbe protiv rješenja St-2780/16-5 od 6. travnja 2017. godine  </w:t>
      </w:r>
      <w:r w:rsidR="00E835F2">
        <w:t xml:space="preserve">u ovoj pravnoj stvari </w:t>
      </w:r>
      <w:r w:rsidR="00312D70">
        <w:t>odbacuje se kao nedopušten.</w:t>
      </w:r>
    </w:p>
    <w:p w:rsidRDefault="00392D1F" w:rsidP="00053C36" w:rsidR="00392D1F">
      <w:pPr>
        <w:jc w:val="center"/>
      </w:pPr>
      <w:r>
        <w:t>Obrazloženje</w:t>
      </w:r>
    </w:p>
    <w:p w:rsidRDefault="00261495" w:rsidP="00053C36" w:rsidR="00261495">
      <w:pPr>
        <w:jc w:val="center"/>
      </w:pPr>
    </w:p>
    <w:p w:rsidRDefault="00E835F2" w:rsidP="00E835F2" w:rsidR="00E835F2">
      <w:pPr>
        <w:jc w:val="both"/>
      </w:pPr>
      <w:r>
        <w:t xml:space="preserve"> </w:t>
      </w:r>
      <w:r>
        <w:tab/>
      </w:r>
      <w:r w:rsidR="00A179DE">
        <w:t xml:space="preserve">               Osoba ovlaštena za zastupanje</w:t>
      </w:r>
      <w:r w:rsidR="00931232">
        <w:t xml:space="preserve"> stečajnog </w:t>
      </w:r>
      <w:r>
        <w:t>dužnika</w:t>
      </w:r>
      <w:r w:rsidR="00931232">
        <w:t xml:space="preserve"> </w:t>
      </w:r>
      <w:r w:rsidRPr="00E835F2">
        <w:t>ŠPORTSKO DRUŠTVO PANTERA – ZAGREB, skraćena tvrtka: ŠD PANTERA – ZAGREB, Zagreb, Šubićeva 55 II, OIB: 94401449932</w:t>
      </w:r>
      <w:r>
        <w:t xml:space="preserve"> do </w:t>
      </w:r>
      <w:r w:rsidR="00A179DE">
        <w:t xml:space="preserve">nastupanja pranih posljedica otvaranja skraćenog stečajnog postupka </w:t>
      </w:r>
      <w:r>
        <w:t xml:space="preserve"> Mislav B</w:t>
      </w:r>
      <w:r w:rsidR="00931232">
        <w:t>jažić</w:t>
      </w:r>
      <w:r>
        <w:t xml:space="preserve"> dana 09. svibnja 2017. </w:t>
      </w:r>
      <w:r w:rsidR="006B637C">
        <w:t>godine</w:t>
      </w:r>
      <w:r>
        <w:t xml:space="preserve"> podnio je prijedlog za povrat u prijašnje stanje u ovoj pravnoj stvari </w:t>
      </w:r>
      <w:r w:rsidR="006B637C">
        <w:t xml:space="preserve">zbog propusta roka za žalbu </w:t>
      </w:r>
      <w:r>
        <w:t>te je istovremeno s podnošenjem prijedloga podnio i žalbu protiv rješenja posl.br. 7/St-2780/2016-5 od 06. travnja 2017.godine iz svih žalbenih razloga.</w:t>
      </w:r>
    </w:p>
    <w:p w:rsidRDefault="00E835F2" w:rsidP="00261495" w:rsidR="00E835F2">
      <w:pPr>
        <w:jc w:val="both"/>
      </w:pPr>
      <w:r>
        <w:t xml:space="preserve"> </w:t>
      </w:r>
      <w:r>
        <w:tab/>
      </w:r>
      <w:r>
        <w:tab/>
        <w:t>U prijedlogu u bitnome navodi da mu rješenje nije dostavljeno</w:t>
      </w:r>
      <w:r w:rsidR="00D906CB">
        <w:t xml:space="preserve"> jer je bio na pri</w:t>
      </w:r>
      <w:r>
        <w:t xml:space="preserve">premama s </w:t>
      </w:r>
      <w:r w:rsidR="006B637C">
        <w:t>h</w:t>
      </w:r>
      <w:r>
        <w:t>rvatskom mini golf reprezentacijom i nije uspio u roku podignuti rješenje na pošti, a po povratku sa priprema našao je u poštanskom sandučiću obavijest o primitku pošiljke kojoj je istekao rok za preuzimanje i nije znao o čemu se radi</w:t>
      </w:r>
      <w:r w:rsidR="006B637C">
        <w:t>, da j</w:t>
      </w:r>
      <w:r>
        <w:t>e primio poziv iz Zagrebačkog holdinga da je proveden stečajni postupka nad ŠORTSKIM DRUŠTVOM PANTERA – ZAGREB, da je protiv roga rješenja mislio uložiti žalbu</w:t>
      </w:r>
      <w:r w:rsidR="006B637C">
        <w:t>,</w:t>
      </w:r>
      <w:r>
        <w:t xml:space="preserve"> ali nije uspio zbog odsutnosti radi sportskih priprema Hrvatske reprezentacije od 07. travnja 2017. godine do</w:t>
      </w:r>
      <w:r w:rsidR="006B637C">
        <w:t xml:space="preserve"> 28. travnja 2017. godine</w:t>
      </w:r>
      <w:r>
        <w:t>, pa predlaže da mu sud dopusti povrat u prijašnje stanje zbog propusta roka za podnošenje žalbe.</w:t>
      </w:r>
    </w:p>
    <w:p w:rsidRDefault="00312D70" w:rsidP="00E835F2" w:rsidR="006B637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536" w:val="center"/>
        </w:tabs>
        <w:jc w:val="both"/>
      </w:pPr>
      <w:r>
        <w:t xml:space="preserve"> </w:t>
      </w:r>
      <w:r>
        <w:tab/>
        <w:t xml:space="preserve"> </w:t>
      </w:r>
      <w:r>
        <w:tab/>
        <w:t>Prijedlog nije dopušten.</w:t>
      </w:r>
    </w:p>
    <w:p w:rsidRDefault="00312D70" w:rsidP="00774C0C" w:rsidR="00D906CB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536" w:val="center"/>
        </w:tabs>
        <w:jc w:val="both"/>
      </w:pPr>
      <w:r>
        <w:t xml:space="preserve"> </w:t>
      </w:r>
      <w:r w:rsidR="00E835F2">
        <w:tab/>
      </w:r>
      <w:r w:rsidR="006B637C">
        <w:t xml:space="preserve">             </w:t>
      </w:r>
      <w:r>
        <w:t>Odredbom čl. 11. st. 6 Stečajnog zakona (</w:t>
      </w:r>
      <w:r w:rsidR="00FA5EE7">
        <w:t xml:space="preserve"> </w:t>
      </w:r>
      <w:r>
        <w:t xml:space="preserve">NN 71/15 ) između ostalog je propisano da </w:t>
      </w:r>
      <w:r w:rsidR="00AF6165">
        <w:t xml:space="preserve">se </w:t>
      </w:r>
      <w:r>
        <w:t>u predstečajnom i stečajnom postupku ne može tr</w:t>
      </w:r>
      <w:r w:rsidR="006B637C">
        <w:t xml:space="preserve">ažiti povrat u prijašnje stanje. </w:t>
      </w:r>
    </w:p>
    <w:p w:rsidRDefault="006B637C" w:rsidP="00312D70" w:rsidR="005350AA">
      <w:pPr>
        <w:ind w:firstLine="708"/>
        <w:jc w:val="both"/>
      </w:pPr>
      <w:r>
        <w:t xml:space="preserve"> </w:t>
      </w:r>
      <w:r>
        <w:tab/>
        <w:t xml:space="preserve">Stoga je prijedlog za povrat u prijašnje stanje zbog propusta roka za ulaganje žalbe protiv rješenja o otvaranju i istovremenom  zaključenju skraćenog  stečajnog postupka </w:t>
      </w:r>
    </w:p>
    <w:p w:rsidRDefault="005350AA" w:rsidP="005350AA" w:rsidR="005350AA">
      <w:pPr>
        <w:ind w:firstLine="708"/>
        <w:jc w:val="right"/>
        <w:rPr>
          <w:b/>
        </w:rPr>
      </w:pPr>
      <w:r w:rsidRPr="005350AA">
        <w:rPr>
          <w:b/>
        </w:rPr>
        <w:lastRenderedPageBreak/>
        <w:t>Broj: 7/St-2780/2016-8</w:t>
      </w:r>
    </w:p>
    <w:p w:rsidRDefault="005350AA" w:rsidP="005350AA" w:rsidR="005350AA">
      <w:pPr>
        <w:jc w:val="both"/>
      </w:pPr>
    </w:p>
    <w:p w:rsidRDefault="006B637C" w:rsidP="005350AA" w:rsidR="00FA5EE7" w:rsidRPr="00FA6A11">
      <w:pPr>
        <w:jc w:val="both"/>
      </w:pPr>
      <w:r>
        <w:t xml:space="preserve">valjalo dobaciti kao nedopušten uz </w:t>
      </w:r>
      <w:r w:rsidR="00FA5EE7">
        <w:t xml:space="preserve"> poziv na odredbu čl. 11. st. 6 SZ-a</w:t>
      </w:r>
      <w:r w:rsidR="00F921E5">
        <w:t xml:space="preserve"> i</w:t>
      </w:r>
      <w:r w:rsidR="00FA5EE7">
        <w:t xml:space="preserve"> odlučeno kao u izreci rješenja. </w:t>
      </w:r>
    </w:p>
    <w:p w:rsidRDefault="00AF6165" w:rsidP="00206237" w:rsidR="00AF6165">
      <w:pPr>
        <w:jc w:val="both"/>
      </w:pPr>
    </w:p>
    <w:p w:rsidRDefault="00590D85" w:rsidP="00206237" w:rsidR="00FF5FE3">
      <w:pPr>
        <w:jc w:val="both"/>
      </w:pPr>
      <w:r>
        <w:tab/>
      </w:r>
      <w:r>
        <w:tab/>
      </w:r>
    </w:p>
    <w:p w:rsidRDefault="00392D1F" w:rsidP="00660C89" w:rsidR="00392D1F">
      <w:pPr>
        <w:jc w:val="center"/>
      </w:pPr>
      <w:r>
        <w:t>U Slavonskom Brodu</w:t>
      </w:r>
      <w:r w:rsidR="006D7D59">
        <w:t xml:space="preserve">, </w:t>
      </w:r>
      <w:r w:rsidR="00E835F2">
        <w:t>2</w:t>
      </w:r>
      <w:r w:rsidR="00186546">
        <w:t>2</w:t>
      </w:r>
      <w:r w:rsidR="00590D85">
        <w:t xml:space="preserve">. </w:t>
      </w:r>
      <w:r w:rsidR="00E835F2">
        <w:t>svibnja</w:t>
      </w:r>
      <w:r w:rsidR="006D7D59">
        <w:t xml:space="preserve"> 201</w:t>
      </w:r>
      <w:r w:rsidR="00590D85">
        <w:t>7</w:t>
      </w:r>
      <w:r w:rsidR="006D7D59">
        <w:t>. godine</w:t>
      </w:r>
    </w:p>
    <w:p w:rsidRDefault="00392D1F" w:rsidP="00392D1F" w:rsidR="00392D1F"/>
    <w:p w:rsidRDefault="00392D1F" w:rsidP="004B4424" w:rsidR="00392D1F">
      <w:pPr>
        <w:ind w:left="6372"/>
      </w:pPr>
    </w:p>
    <w:p w:rsidRDefault="00B820F1" w:rsidP="00B820F1" w:rsidR="00B820F1">
      <w:pPr>
        <w:ind w:firstLine="708" w:left="5664"/>
        <w:jc w:val="both"/>
      </w:pPr>
      <w:r>
        <w:t>Stečajna sutkinja</w:t>
      </w:r>
    </w:p>
    <w:p w:rsidRDefault="00186546" w:rsidP="00261495" w:rsidR="00B820F1">
      <w:pPr>
        <w:ind w:firstLine="708" w:left="5664"/>
        <w:jc w:val="both"/>
      </w:pPr>
      <w:r>
        <w:t xml:space="preserve">    </w:t>
      </w:r>
      <w:r w:rsidR="00B820F1">
        <w:t>Mirna Vujčić</w:t>
      </w:r>
    </w:p>
    <w:p w:rsidRDefault="00B820F1" w:rsidP="00B820F1" w:rsidR="00B820F1">
      <w:pPr>
        <w:ind w:firstLine="708" w:left="5664"/>
        <w:jc w:val="both"/>
      </w:pPr>
    </w:p>
    <w:p w:rsidRDefault="00392D1F" w:rsidP="00392D1F" w:rsidR="00392D1F"/>
    <w:p w:rsidRDefault="00392D1F" w:rsidP="00392D1F" w:rsidR="00392D1F" w:rsidRPr="00660C89">
      <w:pPr>
        <w:rPr>
          <w:sz w:val="18"/>
          <w:szCs w:val="18"/>
        </w:rPr>
      </w:pPr>
    </w:p>
    <w:p w:rsidRDefault="006D7D59" w:rsidP="006D7D59" w:rsidR="006D7D59" w:rsidRPr="00660C89">
      <w:pPr>
        <w:rPr>
          <w:b/>
          <w:sz w:val="18"/>
          <w:szCs w:val="18"/>
        </w:rPr>
      </w:pPr>
      <w:r w:rsidRPr="00660C89">
        <w:rPr>
          <w:b/>
          <w:sz w:val="18"/>
          <w:szCs w:val="18"/>
        </w:rPr>
        <w:t>NAPUTAK O PRAVNOM LIJEKU</w:t>
      </w:r>
    </w:p>
    <w:p w:rsidRDefault="006D7D59" w:rsidP="006D7D59" w:rsidR="00453D60" w:rsidRPr="00660C89">
      <w:pPr>
        <w:rPr>
          <w:sz w:val="18"/>
          <w:szCs w:val="18"/>
        </w:rPr>
      </w:pPr>
      <w:r w:rsidRPr="00660C89">
        <w:rPr>
          <w:sz w:val="18"/>
          <w:szCs w:val="18"/>
        </w:rPr>
        <w:t xml:space="preserve">Protiv ovog rješenja dopuštena je žalba u roku od osam dana po isteku osmog </w:t>
      </w:r>
    </w:p>
    <w:p w:rsidRDefault="006D7D59" w:rsidP="006D7D59" w:rsidR="00453D60" w:rsidRPr="00660C89">
      <w:pPr>
        <w:rPr>
          <w:sz w:val="18"/>
          <w:szCs w:val="18"/>
        </w:rPr>
      </w:pPr>
      <w:r w:rsidRPr="00660C89">
        <w:rPr>
          <w:sz w:val="18"/>
          <w:szCs w:val="18"/>
        </w:rPr>
        <w:t>dana od dana objave rješenja na mrežnoj stranici</w:t>
      </w:r>
      <w:r w:rsidR="00453D60" w:rsidRPr="00660C89">
        <w:rPr>
          <w:sz w:val="18"/>
          <w:szCs w:val="18"/>
        </w:rPr>
        <w:t xml:space="preserve"> </w:t>
      </w:r>
      <w:r w:rsidRPr="00660C89">
        <w:rPr>
          <w:sz w:val="18"/>
          <w:szCs w:val="18"/>
        </w:rPr>
        <w:t xml:space="preserve">e-Oglasna ploča sudova. Žalba </w:t>
      </w:r>
    </w:p>
    <w:p w:rsidRDefault="006D7D59" w:rsidP="006D7D59" w:rsidR="006D7D59" w:rsidRPr="00660C89">
      <w:pPr>
        <w:rPr>
          <w:sz w:val="18"/>
          <w:szCs w:val="18"/>
        </w:rPr>
      </w:pPr>
      <w:r w:rsidRPr="00660C89">
        <w:rPr>
          <w:sz w:val="18"/>
          <w:szCs w:val="18"/>
        </w:rPr>
        <w:t>se podnosi  Visokom trgovačkom sudu u Zagrebu  putem ovoga suda  u tri  primjerka.</w:t>
      </w:r>
    </w:p>
    <w:p w:rsidRDefault="006D7D59" w:rsidP="006D7D59" w:rsidR="006D7D59"/>
    <w:p w:rsidRDefault="00B820F1" w:rsidP="006D7D59" w:rsidR="00B820F1"/>
    <w:p w:rsidRDefault="00B820F1" w:rsidP="006D7D59" w:rsidR="00B820F1"/>
    <w:p w:rsidRDefault="00B820F1" w:rsidP="006D7D59" w:rsidR="00B820F1"/>
    <w:p w:rsidRDefault="00B820F1" w:rsidP="006D7D59" w:rsidR="00B820F1"/>
    <w:p w:rsidRDefault="00B820F1" w:rsidP="006D7D59" w:rsidR="00B820F1"/>
    <w:p w:rsidRDefault="00392D1F" w:rsidP="00392D1F" w:rsidR="00392D1F"/>
    <w:p w:rsidRDefault="00392D1F" w:rsidP="00392D1F" w:rsidR="00392D1F" w:rsidRPr="00415B3F">
      <w:r w:rsidRPr="00415B3F">
        <w:t>DNA:</w:t>
      </w:r>
    </w:p>
    <w:p w:rsidRDefault="00415B3F" w:rsidP="00415B3F" w:rsidR="00415B3F" w:rsidRPr="00415B3F">
      <w:pPr>
        <w:numPr>
          <w:ilvl w:val="0"/>
          <w:numId w:val="3"/>
        </w:numPr>
      </w:pPr>
      <w:r w:rsidRPr="00415B3F">
        <w:t>Rješenje nepravomoćno</w:t>
      </w:r>
    </w:p>
    <w:p w:rsidRDefault="00415B3F" w:rsidP="00415B3F" w:rsidR="00392D1F" w:rsidRPr="00415B3F">
      <w:pPr>
        <w:numPr>
          <w:ilvl w:val="0"/>
          <w:numId w:val="3"/>
        </w:numPr>
      </w:pPr>
      <w:r w:rsidRPr="00415B3F">
        <w:t>Objaviti na mrežnoj stranici e-Oglasna ploča sudova,</w:t>
      </w:r>
    </w:p>
    <w:p w:rsidRDefault="005350AA" w:rsidP="00415B3F" w:rsidR="00415B3F">
      <w:r>
        <w:t xml:space="preserve">             </w:t>
      </w:r>
      <w:r w:rsidR="00415B3F" w:rsidRPr="00415B3F">
        <w:t>te</w:t>
      </w:r>
      <w:r w:rsidR="00415B3F">
        <w:t xml:space="preserve"> dostaviti</w:t>
      </w:r>
      <w:r w:rsidR="00F13CEE">
        <w:t xml:space="preserve"> podnositelju prijedloga</w:t>
      </w:r>
      <w:r w:rsidR="00415B3F">
        <w:t xml:space="preserve"> </w:t>
      </w:r>
    </w:p>
    <w:p w:rsidRDefault="00FA5EE7" w:rsidP="00FA5EE7" w:rsidR="00392D1F">
      <w:pPr>
        <w:ind w:left="360"/>
      </w:pPr>
      <w:r>
        <w:t xml:space="preserve">3. </w:t>
      </w:r>
      <w:r w:rsidR="00415B3F" w:rsidRPr="00415B3F">
        <w:t>Kalendar 15 dana</w:t>
      </w:r>
    </w:p>
    <w:sectPr w:rsidSect="00623C3B" w:rsidR="00392D1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AA2" w:rsidP="00143905" w:rsidR="000B0AA2">
      <w:r>
        <w:separator/>
      </w:r>
    </w:p>
  </w:endnote>
  <w:endnote w:id="0" w:type="continuationSeparator">
    <w:p w:rsidRDefault="000B0AA2" w:rsidP="00143905" w:rsidR="000B0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AA2" w:rsidP="00143905" w:rsidR="000B0AA2">
      <w:r>
        <w:separator/>
      </w:r>
    </w:p>
  </w:footnote>
  <w:footnote w:id="0" w:type="continuationSeparator">
    <w:p w:rsidRDefault="000B0AA2" w:rsidP="00143905" w:rsidR="000B0A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7248993"/>
      <w:docPartObj>
        <w:docPartGallery w:val="Page Numbers (Top of Page)"/>
        <w:docPartUnique/>
      </w:docPartObj>
    </w:sdtPr>
    <w:sdtEndPr/>
    <w:sdtContent>
      <w:p w:rsidRDefault="00623C3B" w:rsidR="00623C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7CE6">
          <w:rPr>
            <w:noProof/>
          </w:rPr>
          <w:t>2</w:t>
        </w:r>
        <w:r>
          <w:fldChar w:fldCharType="end"/>
        </w:r>
      </w:p>
    </w:sdtContent>
  </w:sdt>
  <w:p w:rsidRDefault="00623C3B" w:rsidR="00623C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B0373"/>
    <w:multiLevelType w:val="hybridMultilevel"/>
    <w:tmpl w:val="469ADE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C14772"/>
    <w:multiLevelType w:val="hybridMultilevel"/>
    <w:tmpl w:val="97984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E93875"/>
    <w:multiLevelType w:val="hybridMultilevel"/>
    <w:tmpl w:val="BAB8C2CE"/>
    <w:lvl w:tplc="F18C43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D00759A"/>
    <w:multiLevelType w:val="hybridMultilevel"/>
    <w:tmpl w:val="D7D6DF22"/>
    <w:lvl w:tplc="7B7221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2D1F"/>
    <w:rsid w:val="00026AA8"/>
    <w:rsid w:val="00053C36"/>
    <w:rsid w:val="0005740F"/>
    <w:rsid w:val="000766C7"/>
    <w:rsid w:val="000B0AA2"/>
    <w:rsid w:val="000B2529"/>
    <w:rsid w:val="000B6729"/>
    <w:rsid w:val="000D4C73"/>
    <w:rsid w:val="0012059F"/>
    <w:rsid w:val="0012109E"/>
    <w:rsid w:val="00143905"/>
    <w:rsid w:val="00180C15"/>
    <w:rsid w:val="00183B84"/>
    <w:rsid w:val="00186546"/>
    <w:rsid w:val="0018692D"/>
    <w:rsid w:val="00197CE6"/>
    <w:rsid w:val="00202725"/>
    <w:rsid w:val="002060E9"/>
    <w:rsid w:val="00206237"/>
    <w:rsid w:val="002136DE"/>
    <w:rsid w:val="00227F3C"/>
    <w:rsid w:val="00237F41"/>
    <w:rsid w:val="00261495"/>
    <w:rsid w:val="002773F5"/>
    <w:rsid w:val="00283F8C"/>
    <w:rsid w:val="002E778D"/>
    <w:rsid w:val="00312D70"/>
    <w:rsid w:val="00337154"/>
    <w:rsid w:val="0034024B"/>
    <w:rsid w:val="00392D1F"/>
    <w:rsid w:val="003A1848"/>
    <w:rsid w:val="003C75D2"/>
    <w:rsid w:val="003E446F"/>
    <w:rsid w:val="00415040"/>
    <w:rsid w:val="00415B3F"/>
    <w:rsid w:val="00453D60"/>
    <w:rsid w:val="00454AB3"/>
    <w:rsid w:val="004A006F"/>
    <w:rsid w:val="004B4424"/>
    <w:rsid w:val="004C44D5"/>
    <w:rsid w:val="00504B05"/>
    <w:rsid w:val="005350AA"/>
    <w:rsid w:val="00554A3F"/>
    <w:rsid w:val="00567C6F"/>
    <w:rsid w:val="00590D85"/>
    <w:rsid w:val="00593278"/>
    <w:rsid w:val="005A76F7"/>
    <w:rsid w:val="00623C3B"/>
    <w:rsid w:val="006271DC"/>
    <w:rsid w:val="006362CE"/>
    <w:rsid w:val="00652227"/>
    <w:rsid w:val="006535EC"/>
    <w:rsid w:val="00660C89"/>
    <w:rsid w:val="00670798"/>
    <w:rsid w:val="00686C02"/>
    <w:rsid w:val="006B637C"/>
    <w:rsid w:val="006C7D69"/>
    <w:rsid w:val="006D7D59"/>
    <w:rsid w:val="006E2883"/>
    <w:rsid w:val="006E67BC"/>
    <w:rsid w:val="006F0E44"/>
    <w:rsid w:val="00723506"/>
    <w:rsid w:val="007518DE"/>
    <w:rsid w:val="00753646"/>
    <w:rsid w:val="007601AB"/>
    <w:rsid w:val="00765261"/>
    <w:rsid w:val="00774C0C"/>
    <w:rsid w:val="007844EC"/>
    <w:rsid w:val="007D20EF"/>
    <w:rsid w:val="007F1A77"/>
    <w:rsid w:val="007F3A19"/>
    <w:rsid w:val="00825144"/>
    <w:rsid w:val="008C5EBB"/>
    <w:rsid w:val="00920F1B"/>
    <w:rsid w:val="009252C5"/>
    <w:rsid w:val="00931232"/>
    <w:rsid w:val="00952B15"/>
    <w:rsid w:val="009912C5"/>
    <w:rsid w:val="00996FBE"/>
    <w:rsid w:val="009C6F11"/>
    <w:rsid w:val="00A179DE"/>
    <w:rsid w:val="00A22250"/>
    <w:rsid w:val="00A23AEC"/>
    <w:rsid w:val="00A369FF"/>
    <w:rsid w:val="00A62E37"/>
    <w:rsid w:val="00A924FD"/>
    <w:rsid w:val="00AB0CD0"/>
    <w:rsid w:val="00AB3E49"/>
    <w:rsid w:val="00AC1CA9"/>
    <w:rsid w:val="00AF6165"/>
    <w:rsid w:val="00B04332"/>
    <w:rsid w:val="00B10BB4"/>
    <w:rsid w:val="00B711D5"/>
    <w:rsid w:val="00B820F1"/>
    <w:rsid w:val="00B86DAF"/>
    <w:rsid w:val="00BD022D"/>
    <w:rsid w:val="00BF28A1"/>
    <w:rsid w:val="00C01EE3"/>
    <w:rsid w:val="00C0680F"/>
    <w:rsid w:val="00C5592B"/>
    <w:rsid w:val="00C71DF7"/>
    <w:rsid w:val="00CA1771"/>
    <w:rsid w:val="00CA1798"/>
    <w:rsid w:val="00CA18B0"/>
    <w:rsid w:val="00CE5AAE"/>
    <w:rsid w:val="00CF5F6C"/>
    <w:rsid w:val="00D0684A"/>
    <w:rsid w:val="00D2321F"/>
    <w:rsid w:val="00D50E43"/>
    <w:rsid w:val="00D55C07"/>
    <w:rsid w:val="00D83B29"/>
    <w:rsid w:val="00D906CB"/>
    <w:rsid w:val="00DB4915"/>
    <w:rsid w:val="00DC190E"/>
    <w:rsid w:val="00DD1603"/>
    <w:rsid w:val="00E16D92"/>
    <w:rsid w:val="00E46B98"/>
    <w:rsid w:val="00E51E74"/>
    <w:rsid w:val="00E542C1"/>
    <w:rsid w:val="00E816DB"/>
    <w:rsid w:val="00E835F2"/>
    <w:rsid w:val="00ED4451"/>
    <w:rsid w:val="00ED68FA"/>
    <w:rsid w:val="00EF3953"/>
    <w:rsid w:val="00F06126"/>
    <w:rsid w:val="00F13CEE"/>
    <w:rsid w:val="00F40505"/>
    <w:rsid w:val="00F41AC0"/>
    <w:rsid w:val="00F44C5F"/>
    <w:rsid w:val="00F55512"/>
    <w:rsid w:val="00F921E5"/>
    <w:rsid w:val="00F9627E"/>
    <w:rsid w:val="00FA5EE7"/>
    <w:rsid w:val="00FB5C99"/>
    <w:rsid w:val="00FF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39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3905"/>
    <w:rPr>
      <w:sz w:val="24"/>
      <w:szCs w:val="24"/>
    </w:rPr>
  </w:style>
  <w:style w:styleId="Podnoje" w:type="paragraph">
    <w:name w:val="footer"/>
    <w:basedOn w:val="Normal"/>
    <w:link w:val="PodnojeChar"/>
    <w:rsid w:val="001439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43905"/>
    <w:rPr>
      <w:sz w:val="24"/>
      <w:szCs w:val="24"/>
    </w:rPr>
  </w:style>
  <w:style w:styleId="Tekstbalonia" w:type="paragraph">
    <w:name w:val="Balloon Text"/>
    <w:basedOn w:val="Normal"/>
    <w:link w:val="TekstbaloniaChar"/>
    <w:rsid w:val="00DB49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49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F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F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F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F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C5592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39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3905"/>
    <w:rPr>
      <w:sz w:val="24"/>
      <w:szCs w:val="24"/>
    </w:rPr>
  </w:style>
  <w:style w:styleId="Podnoje" w:type="paragraph">
    <w:name w:val="footer"/>
    <w:basedOn w:val="Normal"/>
    <w:link w:val="PodnojeChar"/>
    <w:rsid w:val="001439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43905"/>
    <w:rPr>
      <w:sz w:val="24"/>
      <w:szCs w:val="24"/>
    </w:rPr>
  </w:style>
  <w:style w:styleId="Tekstbalonia" w:type="paragraph">
    <w:name w:val="Balloon Text"/>
    <w:basedOn w:val="Normal"/>
    <w:link w:val="TekstbaloniaChar"/>
    <w:rsid w:val="00DB49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49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F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F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F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F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559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2780</izvorni_sadrzaj>
    <derivirana_varijabla naziv="DomainObject.Predmet.Broj_1">2780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travnja 2017.</izvorni_sadrzaj>
    <derivirana_varijabla naziv="DomainObject.Predmet.DatumRjesavanja_1">6.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 11 Zs-a</izvorni_sadrzaj>
    <derivirana_varijabla naziv="DomainObject.Predmet.Opis_1">Čl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St-2780/2016</izvorni_sadrzaj>
    <derivirana_varijabla naziv="DomainObject.Predmet.OznakaBroj_1">St-2780/2016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5 Su-259/2016-31 od 20.10.2016.g</izvorni_sadrzaj>
    <derivirana_varijabla naziv="DomainObject.Predmet.PrimjedbaSuca_1">5 Su-259/2016-31 od 20.10.2016.g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PANTERA-Zagreb</izvorni_sadrzaj>
    <derivirana_varijabla naziv="DomainObject.Predmet.ProtustrankaFormated_1">  Športsko društvo PANTERA-Zagreb</derivirana_varijabla>
  </DomainObject.Predmet.ProtustrankaFormated>
  <DomainObject.Predmet.ProtustrankaFormatedOIB>
    <izvorni_sadrzaj>  Športsko društvo PANTERA-Zagreb, OIB 94401449932</izvorni_sadrzaj>
    <derivirana_varijabla naziv="DomainObject.Predmet.ProtustrankaFormatedOIB_1">  Športsko društvo PANTERA-Zagreb, OIB 94401449932</derivirana_varijabla>
  </DomainObject.Predmet.ProtustrankaFormatedOIB>
  <DomainObject.Predmet.ProtustrankaFormatedWithAdress>
    <izvorni_sadrzaj> Športsko društvo PANTERA-Zagreb, Šubićeva 55/II, 10000 Zagreb</izvorni_sadrzaj>
    <derivirana_varijabla naziv="DomainObject.Predmet.ProtustrankaFormatedWithAdress_1"> Športsko društvo PANTERA-Zagreb, Šubićeva 55/II, 10000 Zagreb</derivirana_varijabla>
  </DomainObject.Predmet.ProtustrankaFormatedWithAdress>
  <DomainObject.Predmet.ProtustrankaFormatedWithAdressOIB>
    <izvorni_sadrzaj> Športsko društvo PANTERA-Zagreb, OIB 94401449932, Šubićeva 55/II, 10000 Zagreb</izvorni_sadrzaj>
    <derivirana_varijabla naziv="DomainObject.Predmet.ProtustrankaFormatedWithAdressOIB_1"> Športsko društvo PANTERA-Zagreb, OIB 94401449932, Šubićeva 55/II, 10000 Zagreb</derivirana_varijabla>
  </DomainObject.Predmet.ProtustrankaFormatedWithAdressOIB>
  <DomainObject.Predmet.ProtustrankaWithAdress>
    <izvorni_sadrzaj>Športsko društvo PANTERA-Zagreb Šubićeva 55/II, 10000 Zagreb</izvorni_sadrzaj>
    <derivirana_varijabla naziv="DomainObject.Predmet.ProtustrankaWithAdress_1">Športsko društvo PANTERA-Zagreb Šubićeva 55/II, 10000 Zagreb</derivirana_varijabla>
  </DomainObject.Predmet.ProtustrankaWithAdress>
  <DomainObject.Predmet.ProtustrankaWithAdressOIB>
    <izvorni_sadrzaj>Športsko društvo PANTERA-Zagreb, OIB 94401449932, Šubićeva 55/II, 10000 Zagreb</izvorni_sadrzaj>
    <derivirana_varijabla naziv="DomainObject.Predmet.ProtustrankaWithAdressOIB_1">Športsko društvo PANTERA-Zagreb, OIB 94401449932, Šubićeva 55/II, 10000 Zagreb</derivirana_varijabla>
  </DomainObject.Predmet.ProtustrankaWithAdressOIB>
  <DomainObject.Predmet.ProtustrankaNazivFormated>
    <izvorni_sadrzaj>Športsko društvo PANTERA-Zagreb</izvorni_sadrzaj>
    <derivirana_varijabla naziv="DomainObject.Predmet.ProtustrankaNazivFormated_1">Športsko društvo PANTERA-Zagreb</derivirana_varijabla>
  </DomainObject.Predmet.ProtustrankaNazivFormated>
  <DomainObject.Predmet.ProtustrankaNazivFormatedOIB>
    <izvorni_sadrzaj>Športsko društvo PANTERA-Zagreb, OIB 94401449932</izvorni_sadrzaj>
    <derivirana_varijabla naziv="DomainObject.Predmet.ProtustrankaNazivFormatedOIB_1">Športsko društvo PANTERA-Zagreb, OIB 94401449932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191966.64</izvorni_sadrzaj>
    <derivirana_varijabla naziv="DomainObject.Predmet.TrenutnaVrijednost_1">191966.64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društvo PANTERA-Zagreb</item>
    </izvorni_sadrzaj>
    <derivirana_varijabla naziv="DomainObject.Predmet.ProtuStrankaListFormated_1">
      <item>Športsko društvo PANTERA-Zagreb</item>
    </derivirana_varijabla>
  </DomainObject.Predmet.ProtuStrankaListFormated>
  <DomainObject.Predmet.ProtuStrankaListFormatedOIB>
    <izvorni_sadrzaj>
      <item>Športsko društvo PANTERA-Zagreb, OIB 94401449932</item>
    </izvorni_sadrzaj>
    <derivirana_varijabla naziv="DomainObject.Predmet.ProtuStrankaListFormatedOIB_1">
      <item>Športsko društvo PANTERA-Zagreb, OIB 94401449932</item>
    </derivirana_varijabla>
  </DomainObject.Predmet.ProtuStrankaListFormatedOIB>
  <DomainObject.Predmet.ProtuStrankaListFormatedWithAdress>
    <izvorni_sadrzaj>
      <item>Športsko društvo PANTERA-Zagreb, Šubićeva 55/II, 10000 Zagreb</item>
    </izvorni_sadrzaj>
    <derivirana_varijabla naziv="DomainObject.Predmet.ProtuStrankaListFormatedWithAdress_1">
      <item>Športsko društvo PANTERA-Zagreb, Šubićeva 55/II, 10000 Zagreb</item>
    </derivirana_varijabla>
  </DomainObject.Predmet.ProtuStrankaListFormatedWithAdress>
  <DomainObject.Predmet.ProtuStrankaListFormatedWithAdressOIB>
    <izvorni_sadrzaj>
      <item>Športsko društvo PANTERA-Zagreb, OIB 94401449932, Šubićeva 55/II, 10000 Zagreb</item>
    </izvorni_sadrzaj>
    <derivirana_varijabla naziv="DomainObject.Predmet.ProtuStrankaListFormatedWithAdressOIB_1">
      <item>Športsko društvo PANTERA-Zagreb, OIB 94401449932, Šubićeva 55/II, 10000 Zagreb</item>
    </derivirana_varijabla>
  </DomainObject.Predmet.ProtuStrankaListFormatedWithAdressOIB>
  <DomainObject.Predmet.ProtuStrankaListNazivFormated>
    <izvorni_sadrzaj>
      <item>Športsko društvo PANTERA-Zagreb</item>
    </izvorni_sadrzaj>
    <derivirana_varijabla naziv="DomainObject.Predmet.ProtuStrankaListNazivFormated_1">
      <item>Športsko društvo PANTERA-Zagreb</item>
    </derivirana_varijabla>
  </DomainObject.Predmet.ProtuStrankaListNazivFormated>
  <DomainObject.Predmet.ProtuStrankaListNazivFormatedOIB>
    <izvorni_sadrzaj>
      <item>Športsko društvo PANTERA-Zagreb, OIB 94401449932</item>
    </izvorni_sadrzaj>
    <derivirana_varijabla naziv="DomainObject.Predmet.ProtuStrankaListNazivFormatedOIB_1">
      <item>Športsko društvo PANTERA-Zagreb, OIB 94401449932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društvo PANTERA-Zagreb</izvorni_sadrzaj>
    <derivirana_varijabla naziv="DomainObject.Predmet.ProtustrankaIDrugi_1">Športsko društvo PANTERA-Zagreb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društvo PANTERA-Zagreb, OIB 94401449932, Šubićeva 55/II, 10000 Zagreb</izvorni_sadrzaj>
    <derivirana_varijabla naziv="DomainObject.Predmet.ProtustrankaIDrugiAdressOIB_1">Športsko društvo PANTERA-Zagreb, OIB 94401449932, Šubićeva 55/II,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travnja 2017.</izvorni_sadrzaj>
    <derivirana_varijabla naziv="DomainObject.Predmet.OdlukaRjesenje.DatumDonosenjaOdluke_1">6. travnja 2017.</derivirana_varijabla>
  </DomainObject.Predmet.OdlukaRjesenje.DatumDonosenjaOdluke>
  <DomainObject.Predmet.OdlukaRjesenje.DatumPravomocnosti>
    <izvorni_sadrzaj>25. travnja 2017.</izvorni_sadrzaj>
    <derivirana_varijabla naziv="DomainObject.Predmet.OdlukaRjesenje.DatumPravomocnosti_1">25. travnja 2017.</derivirana_varijabla>
  </DomainObject.Predmet.OdlukaRjesenje.DatumPravomocnosti>
  <DomainObject.Predmet.OdlukaRjesenje.Oznaka>
    <izvorni_sadrzaj>St-2780/2016-5</izvorni_sadrzaj>
    <derivirana_varijabla naziv="DomainObject.Predmet.OdlukaRjesenje.Oznaka_1">St-2780/2016-5</derivirana_varijabla>
  </DomainObject.Predmet.OdlukaRjesenje.Oznaka>
  <DomainObject.Predmet.SudioniciListNaziv>
    <izvorni_sadrzaj>
      <item>Športsko društvo PANTERA-Zagreb</item>
      <item>FINA Regionalni centar Zagreb</item>
    </izvorni_sadrzaj>
    <derivirana_varijabla naziv="DomainObject.Predmet.SudioniciListNaziv_1">
      <item>Športsko društvo PANTERA-Zagreb</item>
      <item>FINA Regionalni centar Zagreb</item>
    </derivirana_varijabla>
  </DomainObject.Predmet.SudioniciListNaziv>
  <DomainObject.Predmet.SudioniciListAdressOIB>
    <izvorni_sadrzaj>
      <item>Športsko društvo PANTERA-Zagreb, OIB 94401449932, Šubićeva 55/II,10000 Zagreb</item>
      <item>FINA Regionalni centar Zagreb, OIB 85821130368, Trg svibanjskih žrtava 1995. 1,10000 Zagreb</item>
    </izvorni_sadrzaj>
    <derivirana_varijabla naziv="DomainObject.Predmet.SudioniciListAdressOIB_1">
      <item>Športsko društvo PANTERA-Zagreb, OIB 94401449932, Šubićeva 55/II,10000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94401449932</item>
      <item>, OIB 85821130368</item>
    </izvorni_sadrzaj>
    <derivirana_varijabla naziv="DomainObject.Predmet.SudioniciListNazivOIB_1">
      <item>, OIB 94401449932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478</properties:Words>
  <properties:Characters>2540</properties:Characters>
  <properties:Lines>77</properties:Lines>
  <properties:Paragraphs>31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2017-05-22T08:09:00Z</dcterms:created>
  <dc:creator>alet</dc:creator>
  <cp:lastModifiedBy>wsadmin</cp:lastModifiedBy>
  <cp:lastPrinted>2017-05-22T08:38:00Z</cp:lastPrinted>
  <dcterms:modified xmlns:xsi="http://www.w3.org/2001/XMLSchema-instance" xsi:type="dcterms:W3CDTF">2017-05-22T09:19:00Z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