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91f0" w14:paraId="b1191f0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70D8D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DA573E" w:rsidRPr="00DA573E">
        <w:rPr>
          <w:lang w:val="hr-HR"/>
        </w:rPr>
        <w:t>KNEZ DOMAGOJ d.o.o., OIB: 00987649488, Solin, Kralja Zvonimira 121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B25EAD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DA573E" w:rsidRPr="00DA573E">
        <w:rPr>
          <w:lang w:val="hr-HR"/>
        </w:rPr>
        <w:t>KNEZ DOMAGOJ d.o.o., OIB: 00987649488, Solin, Kralja Zvonimira 121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 2017</w:t>
      </w:r>
      <w:r w:rsidR="002D3D3D" w:rsidRPr="009E0E12">
        <w:rPr>
          <w:lang w:val="hr-HR"/>
        </w:rPr>
        <w:t xml:space="preserve">. godine u </w:t>
      </w:r>
      <w:r w:rsidR="001F2900">
        <w:rPr>
          <w:lang w:val="hr-HR"/>
        </w:rPr>
        <w:t>1</w:t>
      </w:r>
      <w:r w:rsidR="00394BA6">
        <w:rPr>
          <w:lang w:val="hr-HR"/>
        </w:rPr>
        <w:t>0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2D35D3">
        <w:rPr>
          <w:lang w:val="hr-HR"/>
        </w:rPr>
        <w:t>Maroje Raguž iz Zagreba, Badalićeva 21, OIB: 15457175002.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DA573E" w:rsidRPr="00DA573E">
        <w:rPr>
          <w:lang w:val="hr-HR"/>
        </w:rPr>
        <w:t>KNEZ DOMAGOJ d.o.o., OIB: 00987649488, Solin, Kralja Zvonimira 121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394BA6">
        <w:rPr>
          <w:lang w:val="hr-HR"/>
        </w:rPr>
        <w:t>5. studenog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DA573E" w:rsidRPr="00DA573E">
        <w:rPr>
          <w:lang w:val="hr-HR"/>
        </w:rPr>
        <w:t>KNEZ DOMAGOJ d.o.o., OIB: 00987649488, Solin, Kralja Zvonimira 121</w:t>
      </w:r>
      <w:r w:rsidR="00394BA6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DA573E">
        <w:rPr>
          <w:lang w:val="hr-HR"/>
        </w:rPr>
        <w:t>457</w:t>
      </w:r>
      <w:r w:rsidR="008569C3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DA573E">
        <w:rPr>
          <w:lang w:val="hr-HR"/>
        </w:rPr>
        <w:t xml:space="preserve">10.399,87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394BA6">
        <w:rPr>
          <w:lang w:val="hr-HR"/>
        </w:rPr>
        <w:t>9. ožujka</w:t>
      </w:r>
      <w:r w:rsidR="00D830C1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Odredbom čl. 431. st. 2. SZ-a propisano je da će u slučaju iz </w:t>
      </w:r>
      <w:r w:rsidR="00321202">
        <w:rPr>
          <w:lang w:val="hr-HR"/>
        </w:rPr>
        <w:t>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</w:t>
      </w:r>
      <w:r w:rsidR="00394BA6">
        <w:rPr>
          <w:lang w:val="hr-HR"/>
        </w:rPr>
        <w:t>7</w:t>
      </w:r>
      <w:r w:rsidR="002C3EEF" w:rsidRPr="009E0E12">
        <w:rPr>
          <w:lang w:val="hr-HR"/>
        </w:rPr>
        <w:t>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70D8D" w:rsidP="00870D8D" w:rsidR="00870D8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P="003D6022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394BA6">
      <w:t>18</w:t>
    </w:r>
    <w:r w:rsidR="003D6022">
      <w:t>4</w:t>
    </w:r>
    <w:r w:rsidR="00DA573E">
      <w:t>5</w:t>
    </w:r>
    <w:r w:rsidR="001F2900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321202">
      <w:t xml:space="preserve"> </w:t>
    </w:r>
    <w:r w:rsidR="00B25EAD">
      <w:t>St-</w:t>
    </w:r>
    <w:r w:rsidR="0040409E">
      <w:t>18</w:t>
    </w:r>
    <w:r w:rsidR="003D6022">
      <w:t>4</w:t>
    </w:r>
    <w:r w:rsidR="00DA573E">
      <w:t>5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2900"/>
    <w:rsid w:val="001F5654"/>
    <w:rsid w:val="00200E29"/>
    <w:rsid w:val="00217DD3"/>
    <w:rsid w:val="002702A4"/>
    <w:rsid w:val="002C2F0C"/>
    <w:rsid w:val="002C3EEF"/>
    <w:rsid w:val="002D048F"/>
    <w:rsid w:val="002D35D3"/>
    <w:rsid w:val="002D3D3D"/>
    <w:rsid w:val="003148C7"/>
    <w:rsid w:val="00321202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94BA6"/>
    <w:rsid w:val="003D6022"/>
    <w:rsid w:val="00403F01"/>
    <w:rsid w:val="0040409E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0C17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77E07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160B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569C3"/>
    <w:rsid w:val="008654E4"/>
    <w:rsid w:val="00870D8D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A573E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1845</izvorni_sadrzaj>
    <derivirana_varijabla naziv="DomainObject.Predmet.Broj_1">1845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St-1845/2015</izvorni_sadrzaj>
    <derivirana_varijabla naziv="DomainObject.Predmet.OznakaBroj_1">St-1845/2015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KNEZ DOMAGOJ društvo s ograničenom odgovornošću za građevinarstvo, trgovinu i usluge</izvorni_sadrzaj>
    <derivirana_varijabla naziv="DomainObject.Predmet.ProtustrankaFormated_1">  KNEZ DOMAGOJ društvo s ograničenom odgovornošću za građevinarstvo, trgovinu i usluge</derivirana_varijabla>
  </DomainObject.Predmet.ProtustrankaFormated>
  <DomainObject.Predmet.ProtustrankaFormatedOIB>
    <izvorni_sadrzaj>  KNEZ DOMAGOJ društvo s ograničenom odgovornošću za građevinarstvo, trgovinu i usluge, OIB 00987649488</izvorni_sadrzaj>
    <derivirana_varijabla naziv="DomainObject.Predmet.ProtustrankaFormatedOIB_1">  KNEZ DOMAGOJ društvo s ograničenom odgovornošću za građevinarstvo, trgovinu i usluge, OIB 00987649488</derivirana_varijabla>
  </DomainObject.Predmet.ProtustrankaFormatedOIB>
  <DomainObject.Predmet.ProtustrankaFormatedWithAdress>
    <izvorni_sadrzaj> KNEZ DOMAGOJ društvo s ograničenom odgovornošću za građevinarstvo, trgovinu i usluge, Kralja Zvonimira 121, 21210 Solin</izvorni_sadrzaj>
    <derivirana_varijabla naziv="DomainObject.Predmet.ProtustrankaFormatedWithAdress_1"> KNEZ DOMAGOJ društvo s ograničenom odgovornošću za građevinarstvo, trgovinu i usluge, Kralja Zvonimira 121, 21210 Solin</derivirana_varijabla>
  </DomainObject.Predmet.ProtustrankaFormatedWithAdress>
  <DomainObject.Predmet.ProtustrankaFormatedWithAdressOIB>
    <izvorni_sadrzaj> KNEZ DOMAGOJ društvo s ograničenom odgovornošću za građevinarstvo, trgovinu i usluge, OIB 00987649488, Kralja Zvonimira 121, 21210 Solin</izvorni_sadrzaj>
    <derivirana_varijabla naziv="DomainObject.Predmet.ProtustrankaFormatedWithAdressOIB_1"> KNEZ DOMAGOJ društvo s ograničenom odgovornošću za građevinarstvo, trgovinu i usluge, OIB 00987649488, Kralja Zvonimira 121, 21210 Solin</derivirana_varijabla>
  </DomainObject.Predmet.ProtustrankaFormatedWithAdressOIB>
  <DomainObject.Predmet.ProtustrankaWithAdress>
    <izvorni_sadrzaj>KNEZ DOMAGOJ društvo s ograničenom odgovornošću za građevinarstvo, trgovinu i usluge Kralja Zvonimira 121, 21210 Solin</izvorni_sadrzaj>
    <derivirana_varijabla naziv="DomainObject.Predmet.ProtustrankaWithAdress_1">KNEZ DOMAGOJ društvo s ograničenom odgovornošću za građevinarstvo, trgovinu i usluge Kralja Zvonimira 121, 21210 Solin</derivirana_varijabla>
  </DomainObject.Predmet.ProtustrankaWithAdress>
  <DomainObject.Predmet.ProtustrankaWithAdressOIB>
    <izvorni_sadrzaj>KNEZ DOMAGOJ društvo s ograničenom odgovornošću za građevinarstvo, trgovinu i usluge, OIB 00987649488, Kralja Zvonimira 121, 21210 Solin</izvorni_sadrzaj>
    <derivirana_varijabla naziv="DomainObject.Predmet.ProtustrankaWithAdressOIB_1">KNEZ DOMAGOJ društvo s ograničenom odgovornošću za građevinarstvo, trgovinu i usluge, OIB 00987649488, Kralja Zvonimira 121, 21210 Solin</derivirana_varijabla>
  </DomainObject.Predmet.ProtustrankaWithAdressOIB>
  <DomainObject.Predmet.ProtustrankaNazivFormated>
    <izvorni_sadrzaj>KNEZ DOMAGOJ društvo s ograničenom odgovornošću za građevinarstvo, trgovinu i usluge</izvorni_sadrzaj>
    <derivirana_varijabla naziv="DomainObject.Predmet.ProtustrankaNazivFormated_1">KNEZ DOMAGOJ društvo s ograničenom odgovornošću za građevinarstvo, trgovinu i usluge</derivirana_varijabla>
  </DomainObject.Predmet.ProtustrankaNazivFormated>
  <DomainObject.Predmet.ProtustrankaNazivFormatedOIB>
    <izvorni_sadrzaj>KNEZ DOMAGOJ društvo s ograničenom odgovornošću za građevinarstvo, trgovinu i usluge, OIB 00987649488</izvorni_sadrzaj>
    <derivirana_varijabla naziv="DomainObject.Predmet.ProtustrankaNazivFormatedOIB_1">KNEZ DOMAGOJ društvo s ograničenom odgovornošću za građevinarstvo, trgovinu i usluge, OIB 00987649488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10399.87</izvorni_sadrzaj>
    <derivirana_varijabla naziv="DomainObject.Predmet.TrenutnaVrijednost_1">10399.87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KNEZ DOMAGOJ društvo s ograničenom odgovornošću za građevinarstvo, trgovinu i usluge</item>
    </izvorni_sadrzaj>
    <derivirana_varijabla naziv="DomainObject.Predmet.ProtuStrankaListFormated_1">
      <item>KNEZ DOMAGOJ društvo s ograničenom odgovornošću za građevinarstvo, trgovinu i usluge</item>
    </derivirana_varijabla>
  </DomainObject.Predmet.ProtuStrankaListFormated>
  <DomainObject.Predmet.ProtuStrankaListFormatedOIB>
    <izvorni_sadrzaj>
      <item>KNEZ DOMAGOJ društvo s ograničenom odgovornošću za građevinarstvo, trgovinu i usluge, OIB 00987649488</item>
    </izvorni_sadrzaj>
    <derivirana_varijabla naziv="DomainObject.Predmet.ProtuStrankaListFormatedOIB_1">
      <item>KNEZ DOMAGOJ društvo s ograničenom odgovornošću za građevinarstvo, trgovinu i usluge, OIB 00987649488</item>
    </derivirana_varijabla>
  </DomainObject.Predmet.ProtuStrankaListFormatedOIB>
  <DomainObject.Predmet.ProtuStrankaListFormatedWithAdress>
    <izvorni_sadrzaj>
      <item>KNEZ DOMAGOJ društvo s ograničenom odgovornošću za građevinarstvo, trgovinu i usluge, Kralja Zvonimira 121, 21210 Solin</item>
    </izvorni_sadrzaj>
    <derivirana_varijabla naziv="DomainObject.Predmet.ProtuStrankaListFormatedWithAdress_1">
      <item>KNEZ DOMAGOJ društvo s ograničenom odgovornošću za građevinarstvo, trgovinu i usluge, Kralja Zvonimira 121, 21210 Solin</item>
    </derivirana_varijabla>
  </DomainObject.Predmet.ProtuStrankaListFormatedWithAdress>
  <DomainObject.Predmet.ProtuStrankaListFormatedWithAdressOIB>
    <izvorni_sadrzaj>
      <item>KNEZ DOMAGOJ društvo s ograničenom odgovornošću za građevinarstvo, trgovinu i usluge, OIB 00987649488, Kralja Zvonimira 121, 21210 Solin</item>
    </izvorni_sadrzaj>
    <derivirana_varijabla naziv="DomainObject.Predmet.ProtuStrankaListFormatedWithAdressOIB_1">
      <item>KNEZ DOMAGOJ društvo s ograničenom odgovornošću za građevinarstvo, trgovinu i usluge, OIB 00987649488, Kralja Zvonimira 121, 21210 Solin</item>
    </derivirana_varijabla>
  </DomainObject.Predmet.ProtuStrankaListFormatedWithAdressOIB>
  <DomainObject.Predmet.ProtuStrankaListNazivFormated>
    <izvorni_sadrzaj>
      <item>KNEZ DOMAGOJ društvo s ograničenom odgovornošću za građevinarstvo, trgovinu i usluge</item>
    </izvorni_sadrzaj>
    <derivirana_varijabla naziv="DomainObject.Predmet.ProtuStrankaListNazivFormated_1">
      <item>KNEZ DOMAGOJ društvo s ograničenom odgovornošću za građevinarstvo, trgovinu i usluge</item>
    </derivirana_varijabla>
  </DomainObject.Predmet.ProtuStrankaListNazivFormated>
  <DomainObject.Predmet.ProtuStrankaListNazivFormatedOIB>
    <izvorni_sadrzaj>
      <item>KNEZ DOMAGOJ društvo s ograničenom odgovornošću za građevinarstvo, trgovinu i usluge, OIB 00987649488</item>
    </izvorni_sadrzaj>
    <derivirana_varijabla naziv="DomainObject.Predmet.ProtuStrankaListNazivFormatedOIB_1">
      <item>KNEZ DOMAGOJ društvo s ograničenom odgovornošću za građevinarstvo, trgovinu i usluge, OIB 00987649488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KNEZ DOMAGOJ društvo s ograničenom odgovornošću za građevinarstvo, trgovinu i usluge</izvorni_sadrzaj>
    <derivirana_varijabla naziv="DomainObject.Predmet.ProtustrankaIDrugi_1">KNEZ DOMAGOJ društvo s ograničenom odgovornošću za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KNEZ DOMAGOJ društvo s ograničenom odgovornošću za građevinarstvo, trgovinu i usluge, OIB 00987649488, Kralja Zvonimira 121, 21210 Solin</izvorni_sadrzaj>
    <derivirana_varijabla naziv="DomainObject.Predmet.ProtustrankaIDrugiAdressOIB_1">KNEZ DOMAGOJ društvo s ograničenom odgovornošću za građevinarstvo, trgovinu i usluge, OIB 00987649488, Kralja Zvonimira 121,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DOMAGOJ društvo s ograničenom odgovornošću za građevinarstvo, trgovinu i usluge</item>
      <item>FINANCIJSKA AGENCIJA, RC SPLIT</item>
    </izvorni_sadrzaj>
    <derivirana_varijabla naziv="DomainObject.Predmet.SudioniciListNaziv_1">
      <item>KNEZ DOMAGOJ društvo s ograničenom odgovornošću za građevinarstvo, trgovinu i usluge</item>
      <item>FINANCIJSKA AGENCIJA, RC SPLIT</item>
    </derivirana_varijabla>
  </DomainObject.Predmet.SudioniciListNaziv>
  <DomainObject.Predmet.SudioniciListAdressOIB>
    <izvorni_sadrzaj>
      <item>KNEZ DOMAGOJ društvo s ograničenom odgovornošću za građevinarstvo, trgovinu i usluge, OIB 00987649488, Kralja Zvonimira 121,21210 Solin</item>
      <item>FINANCIJSKA AGENCIJA, RC SPLIT, OIB 85821130368, Mažuranićevo šetalište 24 b,21000 Split</item>
    </izvorni_sadrzaj>
    <derivirana_varijabla naziv="DomainObject.Predmet.SudioniciListAdressOIB_1">
      <item>KNEZ DOMAGOJ društvo s ograničenom odgovornošću za građevinarstvo, trgovinu i usluge, OIB 00987649488, Kralja Zvonimira 121,21210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00987649488</item>
      <item>, OIB 85821130368</item>
    </izvorni_sadrzaj>
    <derivirana_varijabla naziv="DomainObject.Predmet.SudioniciListNazivOIB_1">
      <item>, OIB 00987649488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F2A38-CA41-4CB6-BA0E-BB29AC785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769</properties:Words>
  <properties:Characters>4124</properties:Characters>
  <properties:Lines>84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2017-05-29T13:15:00Z</cp:lastPrinted>
  <dcterms:modified xmlns:xsi="http://www.w3.org/2001/XMLSchema-instance" xsi:type="dcterms:W3CDTF">2017-05-30T08:38:00Z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