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>
        <w:tc>
          <w:tcPr>
            <w:tcW w:type="dxa" w:w="3060"/>
          </w:tcPr>
          <w:p w:rsidRDefault="00FA1366" w:rsidR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7a11a77" w14:paraId="7a11a77" w:rsidRDefault="00473527" w:rsidP="00473527" w:rsidR="00473527" w:rsidRPr="00276A06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276A06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 xml:space="preserve">   Republika Hrvatska</w:t>
      </w:r>
    </w:p>
    <w:p w:rsidRDefault="00473527" w:rsidP="00473527" w:rsidR="00473527" w:rsidRPr="00276A06">
      <w:pPr>
        <w:jc w:val="both"/>
      </w:pPr>
      <w:r w:rsidRPr="00276A06">
        <w:t xml:space="preserve"> Trgovački sud u Zagrebu</w:t>
      </w:r>
    </w:p>
    <w:p w:rsidRDefault="00473527" w:rsidP="00473527" w:rsidR="00473527" w:rsidRPr="00276A06">
      <w:pPr>
        <w:jc w:val="both"/>
      </w:pPr>
      <w:r w:rsidRPr="00276A06">
        <w:t xml:space="preserve">  Zagreb, Amruševa 2/II</w:t>
      </w:r>
    </w:p>
    <w:p w:rsidRDefault="00930602" w:rsidP="00473527" w:rsidR="00930602">
      <w:pPr>
        <w:jc w:val="right"/>
      </w:pPr>
    </w:p>
    <w:p w:rsidRDefault="00E86321" w:rsidP="00473527" w:rsidR="00473527">
      <w:pPr>
        <w:jc w:val="right"/>
      </w:pPr>
      <w:r>
        <w:t>85</w:t>
      </w:r>
      <w:r w:rsidR="00473527" w:rsidRPr="008A2CA9">
        <w:t>. St-</w:t>
      </w:r>
      <w:r>
        <w:t>854</w:t>
      </w:r>
      <w:r w:rsidR="00B57CC0">
        <w:t>/201</w:t>
      </w:r>
      <w:r>
        <w:t>7</w:t>
      </w:r>
    </w:p>
    <w:p w:rsidRDefault="00473527" w:rsidP="00FA1366" w:rsidR="00473527">
      <w:pPr>
        <w:rPr>
          <w:b/>
        </w:rPr>
      </w:pPr>
    </w:p>
    <w:p w:rsidRDefault="00FA1366" w:rsidP="00FA1366" w:rsidR="00FA1366" w:rsidRPr="00E21643">
      <w:pPr>
        <w:rPr>
          <w:b/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21643">
        <w:rPr>
          <w:b/>
          <w:sz w:val="28"/>
          <w:szCs w:val="28"/>
        </w:rPr>
        <w:tab/>
        <w:t xml:space="preserve">            Z A P I S N I K</w:t>
      </w:r>
    </w:p>
    <w:p w:rsidRDefault="00E21643" w:rsidP="001D0480" w:rsidR="00E21643">
      <w:pPr>
        <w:jc w:val="center"/>
        <w:rPr>
          <w:b/>
        </w:rPr>
      </w:pPr>
    </w:p>
    <w:p w:rsidRDefault="00AC3109" w:rsidP="00930602" w:rsidR="001D0480" w:rsidRPr="00E21643">
      <w:pPr>
        <w:jc w:val="center"/>
      </w:pPr>
      <w:r>
        <w:t>s</w:t>
      </w:r>
      <w:r w:rsidR="00A45206">
        <w:t xml:space="preserve"> ročišta za glasovanje o planu </w:t>
      </w:r>
      <w:r w:rsidR="00E21643">
        <w:t>restrukturiranja</w:t>
      </w:r>
    </w:p>
    <w:p w:rsidRDefault="001D0480" w:rsidP="001D0480" w:rsidR="001D0480" w:rsidRPr="00E21643">
      <w:pPr>
        <w:jc w:val="center"/>
      </w:pPr>
      <w:r w:rsidRPr="00E21643">
        <w:t>(čl.</w:t>
      </w:r>
      <w:r w:rsidR="00930602" w:rsidRPr="00E21643">
        <w:t>55.</w:t>
      </w:r>
      <w:r w:rsidR="00AC3109">
        <w:t xml:space="preserve"> Stečajnog z</w:t>
      </w:r>
      <w:r w:rsidR="00BF7B84">
        <w:t>akona, "Narodne novine" broj 71/15, dalje SZ</w:t>
      </w:r>
      <w:r w:rsidR="00930602" w:rsidRPr="00E21643">
        <w:t>)</w:t>
      </w:r>
    </w:p>
    <w:p w:rsidRDefault="00FA1366" w:rsidP="00FA1366" w:rsidR="00FA1366">
      <w:pPr>
        <w:jc w:val="center"/>
        <w:rPr>
          <w:b/>
        </w:rPr>
      </w:pPr>
    </w:p>
    <w:p w:rsidRDefault="002F3B00" w:rsidP="00930602" w:rsidR="00930602">
      <w:pPr>
        <w:ind w:firstLine="708"/>
        <w:jc w:val="center"/>
      </w:pPr>
      <w:r>
        <w:t>o</w:t>
      </w:r>
      <w:r w:rsidR="009779BD">
        <w:t>držanog</w:t>
      </w:r>
      <w:r w:rsidR="00FA1366">
        <w:t xml:space="preserve"> </w:t>
      </w:r>
      <w:r w:rsidR="00AA04CD">
        <w:t>25. siječnja</w:t>
      </w:r>
      <w:r w:rsidR="00E86321">
        <w:t xml:space="preserve"> 2018</w:t>
      </w:r>
      <w:r w:rsidR="00FA1366">
        <w:t xml:space="preserve">. na Trgovačkom sudu u Zagrebu u </w:t>
      </w:r>
      <w:r w:rsidR="00BF7B84">
        <w:t xml:space="preserve">predstečajnom </w:t>
      </w:r>
      <w:r w:rsidR="00930602">
        <w:t>postupku nad dužnikom</w:t>
      </w:r>
    </w:p>
    <w:p w:rsidRDefault="00E86321" w:rsidP="00FA1366" w:rsidR="00FA1366">
      <w:pPr>
        <w:jc w:val="center"/>
      </w:pPr>
      <w:r>
        <w:rPr>
          <w:lang w:val="pt-BR"/>
        </w:rPr>
        <w:t xml:space="preserve">ARIA-F, d.o.o., Zagreb, Šeferova 8ª, OIB: </w:t>
      </w:r>
      <w:r>
        <w:t>13991214264</w:t>
      </w:r>
    </w:p>
    <w:p w:rsidRDefault="001B5E57" w:rsidP="00FA1366" w:rsidR="001B5E57">
      <w:pPr>
        <w:jc w:val="center"/>
      </w:pPr>
    </w:p>
    <w:p w:rsidRDefault="00FA1366" w:rsidP="00FA1366" w:rsidR="00FA1366">
      <w:pPr>
        <w:jc w:val="both"/>
      </w:pPr>
      <w:r>
        <w:t>Nazočni od suda:</w:t>
      </w:r>
    </w:p>
    <w:p w:rsidRDefault="001B5E57" w:rsidP="00FA1366" w:rsidR="00FA1366">
      <w:pPr>
        <w:jc w:val="both"/>
      </w:pPr>
      <w:r>
        <w:t>Ivana Koštarić Fegeš</w:t>
      </w:r>
      <w:r w:rsidR="00FA1366">
        <w:t>, sudac</w:t>
      </w:r>
    </w:p>
    <w:p w:rsidRDefault="008E267E" w:rsidP="00FA1366" w:rsidR="00FA1366">
      <w:pPr>
        <w:jc w:val="both"/>
      </w:pPr>
      <w:r>
        <w:t>Katarina Drndel</w:t>
      </w:r>
      <w:r w:rsidR="001B5E57">
        <w:t>ić</w:t>
      </w:r>
      <w:r w:rsidR="00FA1366">
        <w:t>, zapisničar</w:t>
      </w:r>
    </w:p>
    <w:p w:rsidRDefault="00FA1366" w:rsidP="00FA1366" w:rsidR="00FA1366">
      <w:pPr>
        <w:jc w:val="both"/>
      </w:pPr>
    </w:p>
    <w:p w:rsidRDefault="00AA04CD" w:rsidP="00FA1366" w:rsidR="00BF7B84">
      <w:pPr>
        <w:jc w:val="both"/>
      </w:pPr>
      <w:r>
        <w:t>Sudac otvara ročište u 13</w:t>
      </w:r>
      <w:r w:rsidR="00BF7B84">
        <w:t>:00 sati. Ročište je javno.</w:t>
      </w:r>
    </w:p>
    <w:p w:rsidRDefault="00BF7B84" w:rsidP="00FA1366" w:rsidR="00BF7B84">
      <w:pPr>
        <w:jc w:val="both"/>
      </w:pPr>
    </w:p>
    <w:p w:rsidRDefault="00153E99" w:rsidP="00DD7DD4" w:rsidR="000955E3">
      <w:r>
        <w:t>Utvrđuje se da su</w:t>
      </w:r>
      <w:r w:rsidR="00DD7DD4" w:rsidRPr="000F4149">
        <w:t xml:space="preserve"> </w:t>
      </w:r>
      <w:r>
        <w:t>pristupili:</w:t>
      </w:r>
      <w:r w:rsidR="00DD7DD4" w:rsidRPr="000F4149">
        <w:t xml:space="preserve"> </w:t>
      </w:r>
    </w:p>
    <w:p w:rsidRDefault="000955E3" w:rsidP="00DD7DD4" w:rsidR="000955E3"/>
    <w:p w:rsidRDefault="000955E3" w:rsidP="00DD7DD4" w:rsidR="00DD7DD4" w:rsidRPr="000F4149">
      <w:r>
        <w:t>P</w:t>
      </w:r>
      <w:r w:rsidR="00DD7DD4" w:rsidRPr="000F4149">
        <w:t>ovjerenik</w:t>
      </w:r>
      <w:r>
        <w:t>:</w:t>
      </w:r>
      <w:r w:rsidR="00DD7DD4" w:rsidRPr="000F4149">
        <w:t xml:space="preserve"> </w:t>
      </w:r>
      <w:r w:rsidR="001B5E57">
        <w:t>Ivan Gjurašić</w:t>
      </w:r>
    </w:p>
    <w:p w:rsidRDefault="000955E3" w:rsidP="00AA04CD" w:rsidR="00DD7DD4">
      <w:pPr>
        <w:ind w:hanging="705" w:left="705"/>
        <w:jc w:val="both"/>
      </w:pPr>
      <w:r>
        <w:t>Za d</w:t>
      </w:r>
      <w:r w:rsidR="00DD7DD4" w:rsidRPr="000F4149">
        <w:t xml:space="preserve">užnika: </w:t>
      </w:r>
      <w:r w:rsidR="0002712A">
        <w:t xml:space="preserve">zastupnik po zakonu dužnika Ilija Kožulj i </w:t>
      </w:r>
      <w:r w:rsidR="00AC3109">
        <w:t>punomoćnik</w:t>
      </w:r>
      <w:r w:rsidR="00DD7DD4">
        <w:t xml:space="preserve"> </w:t>
      </w:r>
      <w:r w:rsidR="00AA04CD">
        <w:t>Bariša Pavičić</w:t>
      </w:r>
      <w:r w:rsidR="00681605">
        <w:t xml:space="preserve">, </w:t>
      </w:r>
      <w:r w:rsidR="00153E99">
        <w:t>odvjetnik u Zagrebu, punomoć</w:t>
      </w:r>
      <w:r w:rsidR="00DD7DD4">
        <w:t xml:space="preserve"> u spisu</w:t>
      </w:r>
    </w:p>
    <w:p w:rsidRDefault="0002712A" w:rsidP="00AA04CD" w:rsidR="0002712A">
      <w:pPr>
        <w:ind w:hanging="705" w:left="705"/>
        <w:jc w:val="both"/>
      </w:pPr>
    </w:p>
    <w:p w:rsidRDefault="00FA1366" w:rsidP="00FA1366" w:rsidR="00FA1366">
      <w:pPr>
        <w:jc w:val="both"/>
      </w:pPr>
    </w:p>
    <w:p w:rsidRDefault="00FA1366" w:rsidP="00FA1366" w:rsidR="00FA1366">
      <w:pPr>
        <w:jc w:val="both"/>
      </w:pPr>
      <w:r>
        <w:tab/>
        <w:t xml:space="preserve">Stečajni sudac utvrđuje da su pristupili slijedeći vjerovnici: </w:t>
      </w:r>
    </w:p>
    <w:p w:rsidRDefault="00DD7DD4" w:rsidP="00FA1366" w:rsidR="00DD7DD4">
      <w:pPr>
        <w:jc w:val="both"/>
      </w:pPr>
    </w:p>
    <w:p w:rsidRDefault="00AD1961" w:rsidP="00AD1961" w:rsidR="00AD1961" w:rsidRPr="00AD1961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  <w:r w:rsidRPr="00AD1961">
        <w:fldChar w:fldCharType="begin"/>
      </w:r>
      <w:r w:rsidRPr="00AD1961">
        <w:instrText xml:space="preserve"> LINK </w:instrText>
      </w:r>
      <w:r w:rsidR="00EB6AFC">
        <w:instrText xml:space="preserve">Excel.Sheet.8 "\\\\tszgdc01\\users$\\tszg\\ipenic\\STPN-NOVI SPISI PO NOVOM ZAKONU\\st 5891-2016 SLIŠKO SCENA\\TABLICA PRIJAVLJENIH TRAŽBINA_0.xls" "Prijave tražbina!R1C1:R120C10" </w:instrText>
      </w:r>
      <w:r w:rsidRPr="00AD1961">
        <w:instrText xml:space="preserve">\a \f 5 \h  \* MERGEFORMAT </w:instrText>
      </w:r>
      <w:r w:rsidRPr="00AD1961">
        <w:fldChar w:fldCharType="separate"/>
      </w:r>
    </w:p>
    <w:tbl>
      <w:tblPr>
        <w:tblStyle w:val="Reetkatablice11"/>
        <w:tblW w:type="dxa" w:w="9072"/>
        <w:tblInd w:type="dxa" w:w="250"/>
        <w:tblLayout w:type="fixed"/>
        <w:tblLook w:val="04A0" w:noVBand="1" w:noHBand="0" w:lastColumn="0" w:firstColumn="1" w:lastRow="0" w:firstRow="1"/>
      </w:tblPr>
      <w:tblGrid>
        <w:gridCol w:w="851"/>
        <w:gridCol w:w="3118"/>
        <w:gridCol w:w="1559"/>
        <w:gridCol w:w="1985"/>
        <w:gridCol w:w="1559"/>
      </w:tblGrid>
      <w:tr w:rsidTr="00AD1961" w:rsidR="00AD1961" w:rsidRPr="00AD1961">
        <w:trPr>
          <w:trHeight w:val="1200"/>
        </w:trPr>
        <w:tc>
          <w:tcPr>
            <w:tcW w:type="dxa" w:w="851"/>
            <w:hideMark/>
          </w:tcPr>
          <w:p w:rsidRDefault="00AD1961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b/>
                <w:bCs/>
                <w:lang w:eastAsia="en-US"/>
              </w:rPr>
            </w:pPr>
            <w:r w:rsidRPr="00AD1961">
              <w:rPr>
                <w:rFonts w:cstheme="minorBidi" w:eastAsiaTheme="minorHAnsi"/>
                <w:b/>
                <w:bCs/>
                <w:lang w:eastAsia="en-US"/>
              </w:rPr>
              <w:t>Redni broj prijavljene tražbine</w:t>
            </w:r>
          </w:p>
        </w:tc>
        <w:tc>
          <w:tcPr>
            <w:tcW w:type="dxa" w:w="3118"/>
            <w:noWrap/>
            <w:hideMark/>
          </w:tcPr>
          <w:p w:rsidRDefault="00AD1961" w:rsidP="00D5362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 w:eastAsiaTheme="minorHAnsi"/>
                <w:b/>
                <w:bCs/>
                <w:lang w:eastAsia="en-US"/>
              </w:rPr>
            </w:pPr>
            <w:r w:rsidRPr="00AD1961">
              <w:rPr>
                <w:rFonts w:cstheme="minorBidi" w:eastAsiaTheme="minorHAnsi"/>
                <w:b/>
                <w:bCs/>
                <w:lang w:eastAsia="en-US"/>
              </w:rPr>
              <w:t>Ime i prezime / Naziv vjerovnika</w:t>
            </w:r>
          </w:p>
        </w:tc>
        <w:tc>
          <w:tcPr>
            <w:tcW w:type="dxa" w:w="1559"/>
            <w:noWrap/>
            <w:hideMark/>
          </w:tcPr>
          <w:p w:rsidRDefault="00AD1961" w:rsidP="00D5362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ind w:firstLine="107" w:left="-107"/>
              <w:jc w:val="center"/>
              <w:textAlignment w:val="baseline"/>
              <w:rPr>
                <w:rFonts w:cstheme="minorBidi" w:eastAsiaTheme="minorHAnsi"/>
                <w:b/>
                <w:bCs/>
                <w:lang w:eastAsia="en-US"/>
              </w:rPr>
            </w:pPr>
            <w:r w:rsidRPr="00AD1961">
              <w:rPr>
                <w:rFonts w:cstheme="minorBidi" w:eastAsiaTheme="minorHAnsi"/>
                <w:b/>
                <w:bCs/>
                <w:lang w:eastAsia="en-US"/>
              </w:rPr>
              <w:t>OIB vjerovnika</w:t>
            </w:r>
          </w:p>
        </w:tc>
        <w:tc>
          <w:tcPr>
            <w:tcW w:type="dxa" w:w="1985"/>
            <w:noWrap/>
            <w:hideMark/>
          </w:tcPr>
          <w:p w:rsidRDefault="00AD1961" w:rsidP="00D5362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 w:eastAsiaTheme="minorHAnsi"/>
                <w:b/>
                <w:bCs/>
                <w:lang w:eastAsia="en-US"/>
              </w:rPr>
            </w:pPr>
            <w:r w:rsidRPr="00AD1961">
              <w:rPr>
                <w:rFonts w:cstheme="minorBidi" w:eastAsiaTheme="minorHAnsi"/>
                <w:b/>
                <w:bCs/>
                <w:lang w:eastAsia="en-US"/>
              </w:rPr>
              <w:t>Adresa vjerovnika</w:t>
            </w:r>
          </w:p>
        </w:tc>
        <w:tc>
          <w:tcPr>
            <w:tcW w:type="dxa" w:w="1559"/>
            <w:hideMark/>
          </w:tcPr>
          <w:p w:rsidRDefault="00AD1961" w:rsidP="00D5362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 w:eastAsiaTheme="minorHAnsi"/>
                <w:b/>
                <w:bCs/>
                <w:lang w:eastAsia="en-US"/>
              </w:rPr>
            </w:pPr>
            <w:r w:rsidRPr="00AD1961">
              <w:rPr>
                <w:rFonts w:cstheme="minorBidi" w:eastAsiaTheme="minorHAnsi"/>
                <w:b/>
                <w:bCs/>
                <w:lang w:eastAsia="en-US"/>
              </w:rPr>
              <w:t>nazočan: DA/NE</w:t>
            </w:r>
          </w:p>
        </w:tc>
      </w:tr>
      <w:tr w:rsidTr="00AD1961" w:rsidR="00AD1961" w:rsidRPr="00AD1961">
        <w:trPr>
          <w:trHeight w:val="499"/>
        </w:trPr>
        <w:tc>
          <w:tcPr>
            <w:tcW w:type="dxa" w:w="851"/>
            <w:noWrap/>
            <w:hideMark/>
          </w:tcPr>
          <w:p w:rsidRDefault="009F68F9" w:rsidP="00AD1961" w:rsidR="009F68F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</w:p>
          <w:p w:rsidRDefault="00AD1961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 w:rsidRPr="00AD1961">
              <w:rPr>
                <w:rFonts w:cstheme="minorBidi" w:eastAsiaTheme="minorHAnsi"/>
                <w:lang w:eastAsia="en-US"/>
              </w:rPr>
              <w:t>1</w:t>
            </w:r>
          </w:p>
        </w:tc>
        <w:tc>
          <w:tcPr>
            <w:tcW w:type="dxa" w:w="3118"/>
            <w:noWrap/>
            <w:hideMark/>
          </w:tcPr>
          <w:p w:rsidRDefault="00E078AB" w:rsidP="00B52CAA" w:rsidR="00E078AB">
            <w:pPr>
              <w:jc w:val="center"/>
            </w:pPr>
          </w:p>
          <w:p w:rsidRDefault="00B52CAA" w:rsidP="00B52CAA" w:rsidR="00AD1961" w:rsidRPr="00AD1961">
            <w:pPr>
              <w:jc w:val="center"/>
              <w:rPr>
                <w:rFonts w:cstheme="minorBidi" w:eastAsiaTheme="minorHAnsi"/>
                <w:lang w:eastAsia="en-US"/>
              </w:rPr>
            </w:pPr>
            <w:r>
              <w:t xml:space="preserve">CENTAR BANKA d.d. </w:t>
            </w:r>
            <w:r w:rsidR="00404A68">
              <w:t>u stečaju</w:t>
            </w:r>
          </w:p>
        </w:tc>
        <w:tc>
          <w:tcPr>
            <w:tcW w:type="dxa" w:w="1559"/>
            <w:noWrap/>
            <w:hideMark/>
          </w:tcPr>
          <w:p w:rsidRDefault="00E078AB" w:rsidP="00AD1961" w:rsidR="00E078A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404A68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t>89296739230</w:t>
            </w:r>
          </w:p>
        </w:tc>
        <w:tc>
          <w:tcPr>
            <w:tcW w:type="dxa" w:w="1985"/>
            <w:noWrap/>
            <w:hideMark/>
          </w:tcPr>
          <w:p w:rsidRDefault="00E078AB" w:rsidP="00404A68" w:rsidR="00E078AB">
            <w:pPr>
              <w:jc w:val="center"/>
            </w:pPr>
          </w:p>
          <w:p w:rsidRDefault="00404A68" w:rsidP="00404A68" w:rsidR="00404A68">
            <w:pPr>
              <w:jc w:val="center"/>
            </w:pPr>
            <w:r>
              <w:t>Zagreb</w:t>
            </w:r>
          </w:p>
          <w:p w:rsidRDefault="00404A68" w:rsidP="00B31076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t>Heinzelova 47A</w:t>
            </w:r>
          </w:p>
        </w:tc>
        <w:tc>
          <w:tcPr>
            <w:tcW w:type="dxa" w:w="1559"/>
            <w:noWrap/>
            <w:hideMark/>
          </w:tcPr>
          <w:p w:rsidRDefault="00E078AB" w:rsidP="00AD1961" w:rsid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rPr>
                <w:rFonts w:cstheme="minorBidi" w:eastAsiaTheme="minorHAnsi"/>
                <w:lang w:eastAsia="en-US"/>
              </w:rPr>
              <w:t>DA</w:t>
            </w:r>
          </w:p>
          <w:p w:rsidRDefault="00E078AB" w:rsidP="00AD1961" w:rsidR="00E078AB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rPr>
                <w:rFonts w:cstheme="minorBidi" w:eastAsiaTheme="minorHAnsi"/>
                <w:lang w:eastAsia="en-US"/>
              </w:rPr>
              <w:t>punomoćnik Bojan Šterk, Su-1446/13</w:t>
            </w:r>
          </w:p>
        </w:tc>
      </w:tr>
      <w:tr w:rsidTr="00AD1961" w:rsidR="00AD1961" w:rsidRPr="00AD1961">
        <w:trPr>
          <w:trHeight w:val="499"/>
        </w:trPr>
        <w:tc>
          <w:tcPr>
            <w:tcW w:type="dxa" w:w="851"/>
            <w:noWrap/>
            <w:hideMark/>
          </w:tcPr>
          <w:p w:rsidRDefault="00E461E3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rPr>
                <w:rFonts w:cstheme="minorBidi" w:eastAsiaTheme="minorHAnsi"/>
                <w:lang w:eastAsia="en-US"/>
              </w:rPr>
              <w:t>11</w:t>
            </w:r>
          </w:p>
        </w:tc>
        <w:tc>
          <w:tcPr>
            <w:tcW w:type="dxa" w:w="3118"/>
            <w:noWrap/>
            <w:hideMark/>
          </w:tcPr>
          <w:p w:rsidRDefault="00E461E3" w:rsidP="002C1DF0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 w:eastAsiaTheme="minorHAnsi"/>
                <w:lang w:eastAsia="en-US"/>
              </w:rPr>
            </w:pPr>
            <w:r>
              <w:t>ILIJA KOŽULJ</w:t>
            </w:r>
          </w:p>
        </w:tc>
        <w:tc>
          <w:tcPr>
            <w:tcW w:type="dxa" w:w="1559"/>
            <w:noWrap/>
            <w:hideMark/>
          </w:tcPr>
          <w:p w:rsidRDefault="00E461E3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t>63827683251</w:t>
            </w:r>
          </w:p>
        </w:tc>
        <w:tc>
          <w:tcPr>
            <w:tcW w:type="dxa" w:w="1985"/>
            <w:noWrap/>
            <w:hideMark/>
          </w:tcPr>
          <w:p w:rsidRDefault="00E461E3" w:rsidP="00D53621" w:rsidR="00E461E3">
            <w:pPr>
              <w:jc w:val="center"/>
            </w:pPr>
            <w:r>
              <w:t>Zagreb</w:t>
            </w:r>
          </w:p>
          <w:p w:rsidRDefault="00E461E3" w:rsidP="00D5362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 w:eastAsiaTheme="minorHAnsi"/>
                <w:lang w:eastAsia="en-US"/>
              </w:rPr>
            </w:pPr>
            <w:r>
              <w:t>Hegedušićeva 7</w:t>
            </w:r>
          </w:p>
        </w:tc>
        <w:tc>
          <w:tcPr>
            <w:tcW w:type="dxa" w:w="1559"/>
            <w:noWrap/>
            <w:hideMark/>
          </w:tcPr>
          <w:p w:rsidRDefault="0002712A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rPr>
                <w:rFonts w:cstheme="minorBidi" w:eastAsiaTheme="minorHAnsi"/>
                <w:lang w:eastAsia="en-US"/>
              </w:rPr>
              <w:t>DA</w:t>
            </w:r>
          </w:p>
        </w:tc>
      </w:tr>
      <w:tr w:rsidTr="00AD1961" w:rsidR="00AD1961" w:rsidRPr="00AD1961">
        <w:trPr>
          <w:trHeight w:val="499"/>
        </w:trPr>
        <w:tc>
          <w:tcPr>
            <w:tcW w:type="dxa" w:w="851"/>
            <w:noWrap/>
            <w:hideMark/>
          </w:tcPr>
          <w:p w:rsidRDefault="00E461E3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rPr>
                <w:rFonts w:cstheme="minorBidi" w:eastAsiaTheme="minorHAnsi"/>
                <w:lang w:eastAsia="en-US"/>
              </w:rPr>
              <w:t>13</w:t>
            </w:r>
          </w:p>
        </w:tc>
        <w:tc>
          <w:tcPr>
            <w:tcW w:type="dxa" w:w="3118"/>
            <w:noWrap/>
            <w:hideMark/>
          </w:tcPr>
          <w:p w:rsidRDefault="00E078AB" w:rsidP="002C1DF0" w:rsidR="00E078A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E078AB" w:rsidP="002C1DF0" w:rsidR="00E078AB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E461E3" w:rsidP="002C1DF0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 w:eastAsiaTheme="minorHAnsi"/>
                <w:lang w:eastAsia="en-US"/>
              </w:rPr>
            </w:pPr>
            <w:r>
              <w:t>RUŽICA KOŽULJ</w:t>
            </w:r>
          </w:p>
        </w:tc>
        <w:tc>
          <w:tcPr>
            <w:tcW w:type="dxa" w:w="1559"/>
            <w:noWrap/>
            <w:hideMark/>
          </w:tcPr>
          <w:p w:rsidRDefault="00E078AB" w:rsidP="00AD1961" w:rsidR="00E078A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E078AB" w:rsidP="00AD1961" w:rsidR="00E078AB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9E3AC1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t>52047905056</w:t>
            </w:r>
          </w:p>
        </w:tc>
        <w:tc>
          <w:tcPr>
            <w:tcW w:type="dxa" w:w="1985"/>
            <w:noWrap/>
            <w:hideMark/>
          </w:tcPr>
          <w:p w:rsidRDefault="00E078AB" w:rsidP="00D53621" w:rsidR="00E078AB">
            <w:pPr>
              <w:jc w:val="center"/>
            </w:pPr>
          </w:p>
          <w:p w:rsidRDefault="00E078AB" w:rsidP="00D53621" w:rsidR="00E078AB">
            <w:pPr>
              <w:jc w:val="center"/>
            </w:pPr>
          </w:p>
          <w:p w:rsidRDefault="009E3AC1" w:rsidP="00D53621" w:rsidR="009E3AC1">
            <w:pPr>
              <w:jc w:val="center"/>
            </w:pPr>
            <w:r>
              <w:t>Zagreb</w:t>
            </w:r>
          </w:p>
          <w:p w:rsidRDefault="009E3AC1" w:rsidP="00D5362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 w:eastAsiaTheme="minorHAnsi"/>
                <w:lang w:eastAsia="en-US"/>
              </w:rPr>
            </w:pPr>
            <w:r>
              <w:t>Hegedušićeva 7</w:t>
            </w:r>
          </w:p>
        </w:tc>
        <w:tc>
          <w:tcPr>
            <w:tcW w:type="dxa" w:w="1559"/>
            <w:noWrap/>
            <w:hideMark/>
          </w:tcPr>
          <w:p w:rsidRDefault="0002712A" w:rsidP="00AD1961" w:rsidR="00E078AB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rPr>
                <w:rFonts w:cstheme="minorBidi" w:eastAsiaTheme="minorHAnsi"/>
                <w:lang w:eastAsia="en-US"/>
              </w:rPr>
              <w:t>DA</w:t>
            </w:r>
          </w:p>
        </w:tc>
      </w:tr>
      <w:tr w:rsidTr="00AD1961" w:rsidR="00AD1961" w:rsidRPr="00AD1961">
        <w:trPr>
          <w:trHeight w:val="499"/>
        </w:trPr>
        <w:tc>
          <w:tcPr>
            <w:tcW w:type="dxa" w:w="851"/>
            <w:noWrap/>
            <w:hideMark/>
          </w:tcPr>
          <w:p w:rsidRDefault="00E55A98" w:rsidP="00AD1961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</w:p>
          <w:p w:rsidRDefault="00E55A98" w:rsidP="00AD1961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</w:p>
          <w:p w:rsidRDefault="00E55A98" w:rsidP="00AD1961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</w:p>
          <w:p w:rsidRDefault="009E3AC1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rPr>
                <w:rFonts w:cstheme="minorBidi" w:eastAsiaTheme="minorHAnsi"/>
                <w:lang w:eastAsia="en-US"/>
              </w:rPr>
              <w:lastRenderedPageBreak/>
              <w:t>18</w:t>
            </w:r>
          </w:p>
        </w:tc>
        <w:tc>
          <w:tcPr>
            <w:tcW w:type="dxa" w:w="3118"/>
            <w:noWrap/>
            <w:hideMark/>
          </w:tcPr>
          <w:p w:rsidRDefault="00E55A98" w:rsidP="002C1DF0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E55A98" w:rsidP="002C1DF0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E55A98" w:rsidP="002C1DF0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3E6D88" w:rsidP="00FD5AF0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 w:eastAsiaTheme="minorHAnsi"/>
                <w:lang w:eastAsia="en-US"/>
              </w:rPr>
            </w:pPr>
            <w:r>
              <w:lastRenderedPageBreak/>
              <w:t>ROLAPRINT d.o.o. za tisak</w:t>
            </w:r>
          </w:p>
        </w:tc>
        <w:tc>
          <w:tcPr>
            <w:tcW w:type="dxa" w:w="1559"/>
            <w:noWrap/>
            <w:hideMark/>
          </w:tcPr>
          <w:p w:rsidRDefault="00E55A98" w:rsidP="00AD1961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E55A98" w:rsidP="00AD1961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E55A98" w:rsidP="00AD1961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9E3AC1" w:rsidP="00AD196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lastRenderedPageBreak/>
              <w:t>26488806290</w:t>
            </w:r>
          </w:p>
        </w:tc>
        <w:tc>
          <w:tcPr>
            <w:tcW w:type="dxa" w:w="1985"/>
            <w:noWrap/>
            <w:hideMark/>
          </w:tcPr>
          <w:p w:rsidRDefault="00E55A98" w:rsidP="009E3AC1" w:rsidR="00E55A98">
            <w:pPr>
              <w:jc w:val="center"/>
            </w:pPr>
          </w:p>
          <w:p w:rsidRDefault="00E55A98" w:rsidP="009E3AC1" w:rsidR="00E55A98">
            <w:pPr>
              <w:jc w:val="center"/>
            </w:pPr>
          </w:p>
          <w:p w:rsidRDefault="009E3AC1" w:rsidP="009E3AC1" w:rsidR="009E3AC1">
            <w:pPr>
              <w:jc w:val="center"/>
            </w:pPr>
            <w:r>
              <w:t>Zagreb</w:t>
            </w:r>
          </w:p>
          <w:p w:rsidRDefault="009E3AC1" w:rsidP="009E3AC1" w:rsidR="00AD1961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lastRenderedPageBreak/>
              <w:t>Hegedušićeva 12</w:t>
            </w:r>
          </w:p>
        </w:tc>
        <w:tc>
          <w:tcPr>
            <w:tcW w:type="dxa" w:w="1559"/>
            <w:noWrap/>
            <w:hideMark/>
          </w:tcPr>
          <w:p w:rsidRDefault="00E55A98" w:rsidP="00AD1961" w:rsidR="00E55A9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</w:p>
          <w:p w:rsidRDefault="0002712A" w:rsidP="008059F6" w:rsidR="00DF3738" w:rsidRPr="00AD1961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rPr>
                <w:rFonts w:cstheme="minorBidi" w:eastAsiaTheme="minorHAnsi"/>
                <w:lang w:eastAsia="en-US"/>
              </w:rPr>
              <w:t xml:space="preserve">DA, Ana Manenica, </w:t>
            </w:r>
            <w:r>
              <w:rPr>
                <w:rFonts w:cstheme="minorBidi" w:eastAsiaTheme="minorHAnsi"/>
                <w:lang w:eastAsia="en-US"/>
              </w:rPr>
              <w:lastRenderedPageBreak/>
              <w:t>zastupnik po zakonu</w:t>
            </w:r>
          </w:p>
        </w:tc>
      </w:tr>
      <w:tr w:rsidTr="00AD1961" w:rsidR="00DF3738" w:rsidRPr="00AD1961">
        <w:trPr>
          <w:trHeight w:val="499"/>
        </w:trPr>
        <w:tc>
          <w:tcPr>
            <w:tcW w:type="dxa" w:w="851"/>
            <w:noWrap/>
          </w:tcPr>
          <w:p w:rsidRDefault="00DF3738" w:rsidP="00AD1961" w:rsidR="00DF3738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>
              <w:rPr>
                <w:rFonts w:cstheme="minorBidi" w:eastAsiaTheme="minorHAnsi"/>
                <w:lang w:eastAsia="en-US"/>
              </w:rPr>
              <w:lastRenderedPageBreak/>
              <w:t>17</w:t>
            </w:r>
          </w:p>
        </w:tc>
        <w:tc>
          <w:tcPr>
            <w:tcW w:type="dxa" w:w="3118"/>
            <w:noWrap/>
          </w:tcPr>
          <w:p w:rsidRDefault="003E6D88" w:rsidP="002C1DF0" w:rsidR="00DF3738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>
              <w:t>REPUBLIKA HRVATSKA</w:t>
            </w:r>
          </w:p>
          <w:p w:rsidRDefault="003E6D88" w:rsidP="002C1DF0" w:rsidR="003E6D88" w:rsidRPr="00FD5AF0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>
              <w:t>MINISTARSTVO FINANCIJA</w:t>
            </w:r>
          </w:p>
        </w:tc>
        <w:tc>
          <w:tcPr>
            <w:tcW w:type="dxa" w:w="1559"/>
            <w:noWrap/>
          </w:tcPr>
          <w:p w:rsidRDefault="00DF3738" w:rsidP="00AD1961" w:rsidR="00DF3738" w:rsidRPr="00FD5AF0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D5AF0">
              <w:t>18683136487</w:t>
            </w:r>
          </w:p>
        </w:tc>
        <w:tc>
          <w:tcPr>
            <w:tcW w:type="dxa" w:w="1985"/>
            <w:noWrap/>
          </w:tcPr>
          <w:p w:rsidRDefault="00E55A98" w:rsidP="00E55A98" w:rsidR="00E55A98" w:rsidRPr="00FD5AF0">
            <w:pPr>
              <w:jc w:val="center"/>
            </w:pPr>
            <w:r w:rsidRPr="00FD5AF0">
              <w:t>Zagreb,</w:t>
            </w:r>
          </w:p>
          <w:p w:rsidRDefault="00E55A98" w:rsidP="00E55A98" w:rsidR="00DF3738">
            <w:pPr>
              <w:jc w:val="center"/>
            </w:pPr>
            <w:r w:rsidRPr="00FD5AF0">
              <w:t>Katančićeva 5</w:t>
            </w:r>
          </w:p>
        </w:tc>
        <w:tc>
          <w:tcPr>
            <w:tcW w:type="dxa" w:w="1559"/>
            <w:noWrap/>
          </w:tcPr>
          <w:p w:rsidRDefault="00E55A98" w:rsidP="00AD1961" w:rsidR="00DF3738" w:rsidRPr="006A099F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 w:eastAsiaTheme="minorHAnsi"/>
                <w:lang w:eastAsia="en-US"/>
              </w:rPr>
            </w:pPr>
            <w:r w:rsidRPr="006A099F">
              <w:rPr>
                <w:rFonts w:eastAsiaTheme="minorHAnsi"/>
                <w:lang w:eastAsia="en-US"/>
              </w:rPr>
              <w:t>DA, Tanja Šušak, zamjenica ŽDO</w:t>
            </w:r>
            <w:r w:rsidR="00184353">
              <w:rPr>
                <w:rFonts w:eastAsiaTheme="minorHAnsi"/>
                <w:lang w:eastAsia="en-US"/>
              </w:rPr>
              <w:t xml:space="preserve"> Zagreb</w:t>
            </w:r>
          </w:p>
        </w:tc>
      </w:tr>
    </w:tbl>
    <w:p w:rsidRDefault="00AD1961" w:rsidP="00AD1961" w:rsidR="00AD1961" w:rsidRPr="00AD1961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  <w:r w:rsidRPr="00AD1961">
        <w:fldChar w:fldCharType="end"/>
      </w:r>
    </w:p>
    <w:p w:rsidRDefault="002642C6" w:rsidP="00FA1366" w:rsidR="002642C6">
      <w:pPr>
        <w:jc w:val="both"/>
      </w:pPr>
    </w:p>
    <w:p w:rsidRDefault="00FA1366" w:rsidP="00731A00" w:rsidR="00731A00">
      <w:pPr>
        <w:jc w:val="both"/>
      </w:pPr>
      <w:r>
        <w:tab/>
        <w:t>Utvrđuje se da je</w:t>
      </w:r>
      <w:r w:rsidR="00731A00">
        <w:t>:</w:t>
      </w:r>
    </w:p>
    <w:p w:rsidRDefault="00731A00" w:rsidP="00731A00" w:rsidR="00731A00">
      <w:pPr>
        <w:ind w:firstLine="708"/>
        <w:jc w:val="both"/>
      </w:pPr>
      <w:r>
        <w:t>-</w:t>
      </w:r>
      <w:r w:rsidR="002642C6">
        <w:t xml:space="preserve">održavanje današnjeg ročišta određeno </w:t>
      </w:r>
      <w:r w:rsidR="000A50CB">
        <w:t xml:space="preserve">zaključkom </w:t>
      </w:r>
      <w:r w:rsidR="002642C6">
        <w:t xml:space="preserve">suda od </w:t>
      </w:r>
      <w:r w:rsidR="00BE0B7A">
        <w:t>16. siječnja 2018</w:t>
      </w:r>
      <w:r w:rsidR="000D6289">
        <w:t xml:space="preserve">. </w:t>
      </w:r>
      <w:r w:rsidR="00587A06">
        <w:t>koj</w:t>
      </w:r>
      <w:r w:rsidR="000A50CB">
        <w:t xml:space="preserve">i zaključak </w:t>
      </w:r>
      <w:r w:rsidR="00587A06">
        <w:t>je objavljen na e-oglasnoj ploč</w:t>
      </w:r>
      <w:r w:rsidR="00D04C49">
        <w:t>i Trgovačkog suda u Zagrebu</w:t>
      </w:r>
      <w:r w:rsidR="00336174">
        <w:t xml:space="preserve"> </w:t>
      </w:r>
      <w:r w:rsidR="00BE0B7A">
        <w:t>16. siječnja 2018</w:t>
      </w:r>
      <w:r w:rsidR="000D6289">
        <w:t>.</w:t>
      </w:r>
      <w:r w:rsidR="00D04C49">
        <w:t xml:space="preserve"> pa</w:t>
      </w:r>
      <w:r>
        <w:t xml:space="preserve"> </w:t>
      </w:r>
      <w:r w:rsidR="000A50CB">
        <w:t xml:space="preserve">je </w:t>
      </w:r>
      <w:r>
        <w:t>dakle od pravomoćnosti rješenja o utvrđenim i osporenim tražbinama proteklo više od 30 dana</w:t>
      </w:r>
    </w:p>
    <w:p w:rsidRDefault="000A50CB" w:rsidP="00731A00" w:rsidR="00CB1ED5">
      <w:pPr>
        <w:ind w:firstLine="708"/>
        <w:jc w:val="both"/>
      </w:pPr>
      <w:r>
        <w:t xml:space="preserve">-do dana održavanja današnjeg ročišta za glasovanje sudu je pozivom na gornji broj spisa </w:t>
      </w:r>
      <w:r w:rsidR="005019F9">
        <w:t>dostavljeno</w:t>
      </w:r>
      <w:r w:rsidR="0026355E">
        <w:t xml:space="preserve"> </w:t>
      </w:r>
      <w:r w:rsidR="003743F9">
        <w:t>5</w:t>
      </w:r>
      <w:r w:rsidR="005019F9">
        <w:t xml:space="preserve"> popunjeni</w:t>
      </w:r>
      <w:r w:rsidR="00284D86">
        <w:t>h</w:t>
      </w:r>
      <w:r w:rsidR="004E30EE">
        <w:t xml:space="preserve"> obrazaca</w:t>
      </w:r>
      <w:r w:rsidR="005019F9">
        <w:t xml:space="preserve"> za glasovanje (obrazac br.11.</w:t>
      </w:r>
      <w:r w:rsidR="0021111D">
        <w:t xml:space="preserve"> </w:t>
      </w:r>
      <w:r w:rsidR="005019F9">
        <w:t>Pravilnik</w:t>
      </w:r>
      <w:r w:rsidR="0021111D">
        <w:t>a</w:t>
      </w:r>
      <w:r w:rsidR="005019F9">
        <w:t xml:space="preserve"> o sadržaju i obliku obrazaca na kojima se podnose podnesci u predstečajnom i stečajnom postupku</w:t>
      </w:r>
      <w:r w:rsidR="0021111D">
        <w:t xml:space="preserve">,  </w:t>
      </w:r>
      <w:r w:rsidR="00D04C49">
        <w:t>"Narodne novine" broj</w:t>
      </w:r>
      <w:r w:rsidR="005019F9">
        <w:t xml:space="preserve"> 197/15)</w:t>
      </w:r>
      <w:r w:rsidR="00996889">
        <w:t xml:space="preserve">, i to: </w:t>
      </w:r>
    </w:p>
    <w:p w:rsidRDefault="00C23347" w:rsidP="00731A00" w:rsidR="00C23347">
      <w:pPr>
        <w:ind w:firstLine="708"/>
        <w:jc w:val="both"/>
      </w:pPr>
    </w:p>
    <w:p w:rsidRDefault="00034A6B" w:rsidP="00731A00" w:rsidR="00731A00" w:rsidRPr="00C23347">
      <w:pPr>
        <w:ind w:firstLine="708"/>
        <w:jc w:val="both"/>
      </w:pPr>
      <w:r w:rsidRPr="00C23347">
        <w:t>-</w:t>
      </w:r>
      <w:r w:rsidR="00996889" w:rsidRPr="00C23347">
        <w:t>16. siječnja 2018.</w:t>
      </w:r>
      <w:r w:rsidR="00246B68" w:rsidRPr="00C23347">
        <w:t xml:space="preserve"> -</w:t>
      </w:r>
      <w:r w:rsidR="00996889" w:rsidRPr="00C23347">
        <w:t xml:space="preserve"> vjerovnik </w:t>
      </w:r>
      <w:r w:rsidR="009F5799">
        <w:t>REPUBLIKA HRVATSKA</w:t>
      </w:r>
      <w:r w:rsidR="00246B68" w:rsidRPr="00C23347">
        <w:t>, Ministarstvo Financija, OIB:</w:t>
      </w:r>
      <w:r w:rsidR="00246B68" w:rsidRPr="00C23347">
        <w:rPr>
          <w:sz w:val="22"/>
          <w:szCs w:val="22"/>
        </w:rPr>
        <w:t xml:space="preserve"> 18683136487</w:t>
      </w:r>
      <w:r w:rsidR="00B94D04" w:rsidRPr="00C23347">
        <w:t xml:space="preserve">, Zagreb, Katančićeva 5 </w:t>
      </w:r>
      <w:r w:rsidR="00CB1ED5" w:rsidRPr="00C23347">
        <w:t>(list 842 spisa)</w:t>
      </w:r>
      <w:r w:rsidR="00A040C1" w:rsidRPr="00C23347">
        <w:t xml:space="preserve"> – koji </w:t>
      </w:r>
      <w:r w:rsidR="00B94D04" w:rsidRPr="00C23347">
        <w:t xml:space="preserve">je glasovao "PROTIV" </w:t>
      </w:r>
    </w:p>
    <w:p w:rsidRDefault="00034A6B" w:rsidP="00731A00" w:rsidR="00CB1ED5" w:rsidRPr="00C23347">
      <w:pPr>
        <w:ind w:firstLine="708"/>
        <w:jc w:val="both"/>
      </w:pPr>
      <w:r w:rsidRPr="00C23347">
        <w:t>-</w:t>
      </w:r>
      <w:r w:rsidR="00CB1ED5" w:rsidRPr="00C23347">
        <w:t xml:space="preserve">16. siječnja 2018. </w:t>
      </w:r>
      <w:r w:rsidR="00C23347">
        <w:t xml:space="preserve">- </w:t>
      </w:r>
      <w:r w:rsidR="00CB1ED5" w:rsidRPr="00C23347">
        <w:t xml:space="preserve">vjerovnik </w:t>
      </w:r>
      <w:r w:rsidR="009F5799">
        <w:t>CENTAR BANKA</w:t>
      </w:r>
      <w:r w:rsidR="00B94D04" w:rsidRPr="00C23347">
        <w:t xml:space="preserve"> d.d. u stečaju, OIB: 89296739230, Zagreb, </w:t>
      </w:r>
      <w:r w:rsidR="00C23347" w:rsidRPr="00C23347">
        <w:t xml:space="preserve">Heinzelova 47A </w:t>
      </w:r>
      <w:r w:rsidR="00CB1ED5" w:rsidRPr="00C23347">
        <w:t>(list 846-8</w:t>
      </w:r>
      <w:r w:rsidR="00A040C1" w:rsidRPr="00C23347">
        <w:t>54</w:t>
      </w:r>
      <w:r w:rsidR="00CB1ED5" w:rsidRPr="00C23347">
        <w:t xml:space="preserve"> spisa)</w:t>
      </w:r>
      <w:r w:rsidR="00A040C1" w:rsidRPr="00C23347">
        <w:t xml:space="preserve"> - koji je glasovao "PROTIV"</w:t>
      </w:r>
    </w:p>
    <w:p w:rsidRDefault="00034A6B" w:rsidP="00731A00" w:rsidR="00CB1ED5">
      <w:pPr>
        <w:ind w:firstLine="708"/>
        <w:jc w:val="both"/>
      </w:pPr>
      <w:r>
        <w:t>-</w:t>
      </w:r>
      <w:r w:rsidR="009F5799">
        <w:t xml:space="preserve">23. </w:t>
      </w:r>
      <w:r w:rsidR="002426C5">
        <w:t>siječnja 2018.</w:t>
      </w:r>
      <w:r w:rsidR="009F5799">
        <w:t xml:space="preserve"> - </w:t>
      </w:r>
      <w:r w:rsidR="002426C5">
        <w:t xml:space="preserve">vjerovnik </w:t>
      </w:r>
      <w:r w:rsidR="00562F97">
        <w:t xml:space="preserve">ROLAPRINT d.o.o. za tisak, OIB: 26488806290, Zagreb, </w:t>
      </w:r>
      <w:r w:rsidR="00562F97" w:rsidRPr="00562F97">
        <w:t>Hegedušićeva 12</w:t>
      </w:r>
      <w:r w:rsidR="00562F97">
        <w:t xml:space="preserve"> </w:t>
      </w:r>
      <w:r w:rsidR="002426C5">
        <w:t>(list 875-877 spisa</w:t>
      </w:r>
      <w:r w:rsidR="00562F97">
        <w:t>) – koji je glasovao "ZA"</w:t>
      </w:r>
    </w:p>
    <w:p w:rsidRDefault="00141DEB" w:rsidP="00141DEB" w:rsidR="00141DEB">
      <w:pPr>
        <w:ind w:firstLine="708"/>
        <w:jc w:val="both"/>
      </w:pPr>
      <w:r>
        <w:t>-23. siječnja 2018.</w:t>
      </w:r>
      <w:r w:rsidR="009F5799">
        <w:t xml:space="preserve"> - </w:t>
      </w:r>
      <w:r w:rsidR="00562F97">
        <w:t xml:space="preserve">vjerovnik </w:t>
      </w:r>
      <w:r w:rsidR="009F5799">
        <w:t>RUŽICA KOŽULJ</w:t>
      </w:r>
      <w:r>
        <w:t>, OIB: 52047905056, Zagreb, Hegedušićeva 7 (list 878-879 spisa) - koji je glasovao "ZA"</w:t>
      </w:r>
    </w:p>
    <w:p w:rsidRDefault="00141DEB" w:rsidP="00141DEB" w:rsidR="00141DEB">
      <w:pPr>
        <w:ind w:firstLine="708"/>
        <w:jc w:val="both"/>
      </w:pPr>
      <w:r>
        <w:t>-23. siječnja 2018.</w:t>
      </w:r>
      <w:r w:rsidR="009F5799">
        <w:t xml:space="preserve"> - </w:t>
      </w:r>
      <w:r>
        <w:t xml:space="preserve">vjerovnik </w:t>
      </w:r>
      <w:r w:rsidR="009F5799">
        <w:t>ILIJA KOŽULJ</w:t>
      </w:r>
      <w:r>
        <w:t xml:space="preserve">, OIB: 63827683251, Zagreb, Hegedušićeva 7 (list 880-881 spisa) - </w:t>
      </w:r>
      <w:r w:rsidRPr="00141DEB">
        <w:t>koji je glasovao "ZA"</w:t>
      </w:r>
    </w:p>
    <w:p w:rsidRDefault="0021111D" w:rsidP="00731A00" w:rsidR="0021111D">
      <w:pPr>
        <w:ind w:firstLine="708"/>
        <w:jc w:val="both"/>
      </w:pPr>
    </w:p>
    <w:p w:rsidRDefault="0028735B" w:rsidP="00731A00" w:rsidR="0028735B" w:rsidRPr="00E21643">
      <w:pPr>
        <w:ind w:firstLine="708"/>
        <w:jc w:val="both"/>
      </w:pPr>
    </w:p>
    <w:p w:rsidRDefault="0093792C" w:rsidP="00731A00" w:rsidR="00FA1366">
      <w:pPr>
        <w:ind w:firstLine="708"/>
        <w:jc w:val="both"/>
      </w:pPr>
      <w:r w:rsidRPr="00E21643">
        <w:t>-</w:t>
      </w:r>
      <w:r w:rsidR="006852FA">
        <w:t xml:space="preserve">22. prosinca 2017. - </w:t>
      </w:r>
      <w:r w:rsidRPr="00E21643">
        <w:t xml:space="preserve">na e-oglasnoj ploči </w:t>
      </w:r>
      <w:r w:rsidR="006852FA">
        <w:t xml:space="preserve">Trgovačkog </w:t>
      </w:r>
      <w:r w:rsidRPr="00E21643">
        <w:t>suda</w:t>
      </w:r>
      <w:r w:rsidR="006852FA">
        <w:t xml:space="preserve"> u Zagrebu objavljen p</w:t>
      </w:r>
      <w:r w:rsidRPr="00E21643">
        <w:t>opis vjerovnika i prava glasa koja vjerovnicima pripadaju (</w:t>
      </w:r>
      <w:r w:rsidR="006852FA">
        <w:t>čl.</w:t>
      </w:r>
      <w:r w:rsidRPr="00E21643">
        <w:t xml:space="preserve"> 57. </w:t>
      </w:r>
      <w:r w:rsidR="006852FA">
        <w:t>SZ</w:t>
      </w:r>
      <w:r w:rsidRPr="00E21643">
        <w:t>)</w:t>
      </w:r>
      <w:r w:rsidR="0016009A">
        <w:t>.</w:t>
      </w:r>
    </w:p>
    <w:p w:rsidRDefault="0016009A" w:rsidP="00731A00" w:rsidR="0016009A">
      <w:pPr>
        <w:ind w:firstLine="708"/>
        <w:jc w:val="both"/>
      </w:pPr>
      <w:r>
        <w:t>-28. kolovoza 2017. – na e-oglasnoj ploči Trgovačkog suda u Zagrebu objavljen je izmijenjeni plan restrukturiranja (list 737-769 spisa)</w:t>
      </w:r>
      <w:r w:rsidR="00F62059">
        <w:t>.</w:t>
      </w:r>
    </w:p>
    <w:p w:rsidRDefault="0016009A" w:rsidP="00731A00" w:rsidR="0016009A">
      <w:pPr>
        <w:ind w:firstLine="708"/>
        <w:jc w:val="both"/>
      </w:pPr>
    </w:p>
    <w:p w:rsidRDefault="00C554B3" w:rsidP="00406B10" w:rsidR="00C554B3">
      <w:pPr>
        <w:ind w:firstLine="708"/>
        <w:rPr>
          <w:b/>
        </w:rPr>
      </w:pPr>
    </w:p>
    <w:p w:rsidRDefault="00406B10" w:rsidP="00F809C6" w:rsidR="00406B10" w:rsidRPr="001D415A">
      <w:pPr>
        <w:ind w:firstLine="708"/>
        <w:jc w:val="both"/>
      </w:pPr>
      <w:r w:rsidRPr="001D415A">
        <w:t xml:space="preserve">Utvrđuje se </w:t>
      </w:r>
      <w:r w:rsidR="00BF2092" w:rsidRPr="001D415A">
        <w:t>da je u spis dostavljen podnesak vjerovnika Republika Hrvatska, Ministarstvo financija, OIB:</w:t>
      </w:r>
      <w:r w:rsidR="006D47F3" w:rsidRPr="001D415A">
        <w:t xml:space="preserve"> 18683136487</w:t>
      </w:r>
      <w:r w:rsidR="00BF2092" w:rsidRPr="001D415A">
        <w:rPr>
          <w:color w:val="FF0000"/>
        </w:rPr>
        <w:t xml:space="preserve"> </w:t>
      </w:r>
      <w:r w:rsidR="00C554B3" w:rsidRPr="001D415A">
        <w:t xml:space="preserve">kojim </w:t>
      </w:r>
      <w:r w:rsidR="00E831AB" w:rsidRPr="001D415A">
        <w:t xml:space="preserve">navedeni vjerovnik </w:t>
      </w:r>
      <w:r w:rsidR="00C554B3" w:rsidRPr="001D415A">
        <w:t xml:space="preserve">obavještava sud da </w:t>
      </w:r>
      <w:r w:rsidR="00F809C6" w:rsidRPr="001D415A">
        <w:t xml:space="preserve">je Ministarstvo financija, Porezna uprava uskratila </w:t>
      </w:r>
      <w:r w:rsidR="00C554B3" w:rsidRPr="001D415A">
        <w:t>suglasnost</w:t>
      </w:r>
      <w:r w:rsidR="00F809C6" w:rsidRPr="001D415A">
        <w:t xml:space="preserve"> Državnom odvjetništvu u Zagrebu, kao zastupniku </w:t>
      </w:r>
      <w:r w:rsidR="00985E19" w:rsidRPr="001D415A">
        <w:t xml:space="preserve">po zakonu navedenog vjerovnika na plan restrukturiranja, </w:t>
      </w:r>
      <w:r w:rsidR="00F809C6" w:rsidRPr="001D415A">
        <w:t>u smi</w:t>
      </w:r>
      <w:r w:rsidR="00E831AB" w:rsidRPr="001D415A">
        <w:t>slu odredbe čl. 54. st.1. SZ-a. Uz navedeni podnesak dostavljena je navedena uskrata suglasnosti</w:t>
      </w:r>
      <w:r w:rsidR="00985E19" w:rsidRPr="001D415A">
        <w:t xml:space="preserve"> na plan restrukturiranja</w:t>
      </w:r>
      <w:r w:rsidR="00E831AB" w:rsidRPr="001D415A">
        <w:t xml:space="preserve"> od 09. siječnja 2018. </w:t>
      </w:r>
      <w:r w:rsidR="00F809C6" w:rsidRPr="001D415A">
        <w:t>(list 833-835 spisa)</w:t>
      </w:r>
      <w:r w:rsidR="00C554B3" w:rsidRPr="001D415A">
        <w:t xml:space="preserve"> </w:t>
      </w:r>
    </w:p>
    <w:p w:rsidRDefault="007D0852" w:rsidP="00731A00" w:rsidR="007D0852" w:rsidRPr="001D415A">
      <w:pPr>
        <w:ind w:firstLine="708"/>
        <w:jc w:val="both"/>
      </w:pPr>
    </w:p>
    <w:p w:rsidRDefault="001D415A" w:rsidP="00731A00" w:rsidR="00EE08A8" w:rsidRPr="00A52418">
      <w:pPr>
        <w:ind w:firstLine="708"/>
        <w:jc w:val="both"/>
      </w:pPr>
      <w:r w:rsidRPr="00A52418">
        <w:t xml:space="preserve">Utvrđuje se da je u spis dostavljen podnesak dužnika od 23. siječnja 2018. kojim obavještava sud </w:t>
      </w:r>
      <w:r w:rsidR="00AA57D8" w:rsidRPr="00A52418">
        <w:t>kako je podmireno dužnikovo dugovanje prema sljede</w:t>
      </w:r>
      <w:r w:rsidR="00EE08A8" w:rsidRPr="00A52418">
        <w:t xml:space="preserve">ćim vjerovnicima: </w:t>
      </w:r>
    </w:p>
    <w:p w:rsidRDefault="00EE08A8" w:rsidP="008F4173" w:rsidR="001D415A" w:rsidRPr="00A52418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A52418">
        <w:rPr>
          <w:sz w:val="24"/>
          <w:szCs w:val="24"/>
        </w:rPr>
        <w:t xml:space="preserve">Financijska agencija, </w:t>
      </w:r>
      <w:r w:rsidR="00AA57D8" w:rsidRPr="00A52418">
        <w:rPr>
          <w:sz w:val="24"/>
          <w:szCs w:val="24"/>
        </w:rPr>
        <w:t xml:space="preserve"> </w:t>
      </w:r>
      <w:r w:rsidR="008F4173" w:rsidRPr="00A52418">
        <w:rPr>
          <w:sz w:val="24"/>
          <w:szCs w:val="24"/>
        </w:rPr>
        <w:t xml:space="preserve">OIB: 85821130368, Zagreb, </w:t>
      </w:r>
      <w:r w:rsidR="00B5103F" w:rsidRPr="00A52418">
        <w:rPr>
          <w:sz w:val="24"/>
          <w:szCs w:val="24"/>
        </w:rPr>
        <w:t>Ul. grada Vukovara 70</w:t>
      </w:r>
      <w:r w:rsidR="00A52418">
        <w:rPr>
          <w:sz w:val="24"/>
          <w:szCs w:val="24"/>
        </w:rPr>
        <w:t>,</w:t>
      </w:r>
    </w:p>
    <w:p w:rsidRDefault="00B5103F" w:rsidP="006A099F" w:rsidR="006A099F" w:rsidRPr="00594A07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594A07">
        <w:rPr>
          <w:sz w:val="24"/>
          <w:szCs w:val="24"/>
        </w:rPr>
        <w:t>GRAD ZAGREB, OIB: 61817894937, Zagreb, Trg S. Radića 1</w:t>
      </w:r>
      <w:r w:rsidR="00A52418" w:rsidRPr="00594A07">
        <w:rPr>
          <w:sz w:val="24"/>
          <w:szCs w:val="24"/>
        </w:rPr>
        <w:t>,</w:t>
      </w:r>
    </w:p>
    <w:p w:rsidRDefault="00B5103F" w:rsidP="008F4173" w:rsidR="00B5103F" w:rsidRPr="00A52418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A52418">
        <w:rPr>
          <w:sz w:val="24"/>
          <w:szCs w:val="24"/>
        </w:rPr>
        <w:t>HEP – Opskrba d.o.o., OIB: 63073332379, Zagreb, Ul. grada Vukovara 37</w:t>
      </w:r>
    </w:p>
    <w:p w:rsidRDefault="00B5103F" w:rsidP="008F4173" w:rsidR="00B5103F" w:rsidRPr="00A52418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A52418">
        <w:rPr>
          <w:sz w:val="24"/>
          <w:szCs w:val="24"/>
        </w:rPr>
        <w:t>Hrvatska radiotelevizija, OIB: 68419124305, Zagreb, Prisavlje 3</w:t>
      </w:r>
      <w:r w:rsidR="00A52418">
        <w:rPr>
          <w:sz w:val="24"/>
          <w:szCs w:val="24"/>
        </w:rPr>
        <w:t>,</w:t>
      </w:r>
    </w:p>
    <w:p w:rsidRDefault="00B5103F" w:rsidP="008F4173" w:rsidR="00B5103F" w:rsidRPr="00A52418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A52418">
        <w:rPr>
          <w:sz w:val="24"/>
          <w:szCs w:val="24"/>
        </w:rPr>
        <w:t>Hrvatske vode, pravna osoba za upravljanje vodama, OIB: 28921383001, Zagreb, Grada Vukovara 220</w:t>
      </w:r>
      <w:r w:rsidR="00A52418">
        <w:rPr>
          <w:sz w:val="24"/>
          <w:szCs w:val="24"/>
        </w:rPr>
        <w:t>,</w:t>
      </w:r>
    </w:p>
    <w:p w:rsidRDefault="00B5103F" w:rsidP="00497CEA" w:rsidR="00497C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A52418">
        <w:rPr>
          <w:sz w:val="24"/>
          <w:szCs w:val="24"/>
        </w:rPr>
        <w:lastRenderedPageBreak/>
        <w:t xml:space="preserve">ZAGREBAČKI HOLDING d.o.o., OIB: 85584865987, Zagreb, Ul. grada Vukovara 41, </w:t>
      </w:r>
      <w:r w:rsidR="0083666F" w:rsidRPr="00497CEA">
        <w:rPr>
          <w:sz w:val="24"/>
          <w:szCs w:val="24"/>
        </w:rPr>
        <w:t xml:space="preserve">te kako navedeni vjerovnici više nemaju tražbine prema dužniku. </w:t>
      </w:r>
    </w:p>
    <w:p w:rsidRDefault="0083666F" w:rsidP="00497CEA" w:rsidR="00F97DF6">
      <w:pPr>
        <w:pStyle w:val="Odlomakpopisa"/>
        <w:ind w:left="1068"/>
        <w:jc w:val="both"/>
        <w:rPr>
          <w:sz w:val="24"/>
          <w:szCs w:val="24"/>
        </w:rPr>
      </w:pPr>
      <w:r w:rsidRPr="00497CEA">
        <w:rPr>
          <w:sz w:val="24"/>
          <w:szCs w:val="24"/>
        </w:rPr>
        <w:t xml:space="preserve">U prilog navedene tvrdnje dužnik je dostavio </w:t>
      </w:r>
      <w:r w:rsidR="00782E21" w:rsidRPr="00497CEA">
        <w:rPr>
          <w:sz w:val="24"/>
          <w:szCs w:val="24"/>
        </w:rPr>
        <w:t>potvrde (list 857-874 spisa).</w:t>
      </w:r>
    </w:p>
    <w:p w:rsidRDefault="00F97DF6" w:rsidP="00497CEA" w:rsidR="00F97DF6">
      <w:pPr>
        <w:pStyle w:val="Odlomakpopisa"/>
        <w:ind w:left="1068"/>
        <w:jc w:val="both"/>
        <w:rPr>
          <w:sz w:val="24"/>
          <w:szCs w:val="24"/>
        </w:rPr>
      </w:pPr>
    </w:p>
    <w:p w:rsidRDefault="00F97DF6" w:rsidP="00F97DF6" w:rsidR="00AA57D8" w:rsidRPr="00594A07">
      <w:pPr>
        <w:ind w:firstLine="708"/>
        <w:jc w:val="both"/>
      </w:pPr>
      <w:r w:rsidRPr="00594A07">
        <w:t xml:space="preserve">Na poseban upit suda je li sam dužnik podmirio navedene tražbine, </w:t>
      </w:r>
      <w:r w:rsidR="00704CF7" w:rsidRPr="00594A07">
        <w:t>punomoćnik</w:t>
      </w:r>
      <w:r w:rsidRPr="00594A07">
        <w:t xml:space="preserve"> dužnika navodi kako je navedene</w:t>
      </w:r>
      <w:r w:rsidR="00594A07" w:rsidRPr="00594A07">
        <w:t xml:space="preserve"> tražbine podmirila treća osoba</w:t>
      </w:r>
      <w:r w:rsidR="00594A07">
        <w:t xml:space="preserve"> Ana Manenica i Rolaprint d.o.o.,</w:t>
      </w:r>
      <w:r w:rsidRPr="00594A07">
        <w:t xml:space="preserve"> a ne dužnik.</w:t>
      </w:r>
      <w:r w:rsidR="00782E21" w:rsidRPr="00594A07">
        <w:t xml:space="preserve"> </w:t>
      </w:r>
    </w:p>
    <w:p w:rsidRDefault="00812FA3" w:rsidP="00731A00" w:rsidR="00812FA3">
      <w:pPr>
        <w:ind w:firstLine="708"/>
        <w:jc w:val="both"/>
        <w:rPr>
          <w:b/>
        </w:rPr>
      </w:pPr>
    </w:p>
    <w:p w:rsidRDefault="00284D86" w:rsidP="00FA1366" w:rsidR="00D568BE" w:rsidRPr="00E21643">
      <w:pPr>
        <w:ind w:firstLine="720"/>
        <w:jc w:val="both"/>
      </w:pPr>
      <w:r w:rsidRPr="00E21643">
        <w:t>S</w:t>
      </w:r>
      <w:r w:rsidR="00FA1366" w:rsidRPr="00E21643">
        <w:t xml:space="preserve">udac upoznaje nazočne </w:t>
      </w:r>
      <w:r w:rsidR="00F32DD3" w:rsidRPr="00E21643">
        <w:t xml:space="preserve">kako </w:t>
      </w:r>
      <w:r w:rsidR="00D568BE" w:rsidRPr="00E21643">
        <w:t xml:space="preserve">se </w:t>
      </w:r>
      <w:r w:rsidR="00FA1366" w:rsidRPr="00E21643">
        <w:t>prema č</w:t>
      </w:r>
      <w:r w:rsidR="00C554B3">
        <w:t>l.</w:t>
      </w:r>
      <w:r w:rsidR="005D712C">
        <w:t xml:space="preserve"> 59. st.</w:t>
      </w:r>
      <w:r w:rsidRPr="00E21643">
        <w:t xml:space="preserve"> 2. SZ-a </w:t>
      </w:r>
      <w:r w:rsidR="00FA1366" w:rsidRPr="00E21643">
        <w:t>smatra da</w:t>
      </w:r>
      <w:r w:rsidR="00D568BE" w:rsidRPr="00E21643">
        <w:t xml:space="preserve"> su vjerovnici prihvatili plan restrukturiranja ako je:</w:t>
      </w:r>
    </w:p>
    <w:p w:rsidRDefault="00D568BE" w:rsidP="00FA1366" w:rsidR="00D568BE" w:rsidRPr="00E21643">
      <w:pPr>
        <w:ind w:firstLine="720"/>
        <w:jc w:val="both"/>
      </w:pPr>
      <w:r w:rsidRPr="00E21643">
        <w:t>-za prihvaćanje plana glasovala većina svih vjerovnika i ako</w:t>
      </w:r>
    </w:p>
    <w:p w:rsidRDefault="00D568BE" w:rsidP="00FA1366" w:rsidR="00D36CEC" w:rsidRPr="00E21643">
      <w:pPr>
        <w:ind w:firstLine="720"/>
        <w:jc w:val="both"/>
      </w:pPr>
      <w:r w:rsidRPr="00E21643">
        <w:t xml:space="preserve">-u svakoj skupini zbroj tražbina vjerovnika koji su glasovali za prihvaćanje plana </w:t>
      </w:r>
      <w:r w:rsidR="00D36CEC" w:rsidRPr="00E21643">
        <w:t>dvostruko prelazi zbroj tražbina koji su glasovali protiv prihvaćanja plana restrukturiranja</w:t>
      </w:r>
    </w:p>
    <w:p w:rsidRDefault="00D36CEC" w:rsidP="00FA1366" w:rsidR="00D36CEC">
      <w:pPr>
        <w:ind w:firstLine="720"/>
        <w:jc w:val="both"/>
      </w:pPr>
    </w:p>
    <w:p w:rsidRDefault="006A7264" w:rsidP="00FA1366" w:rsidR="006A7264" w:rsidRPr="00E21643">
      <w:pPr>
        <w:ind w:firstLine="720"/>
        <w:jc w:val="both"/>
      </w:pPr>
      <w:r>
        <w:t xml:space="preserve">Sudac upoznaje nazočne vjerovnike kako u predmetnom slučaju postoji samo jedna skupina vjerovnika, te će plan biti prihvaćen ako je za prihvaćanje plana glasovala većina svih vjerovnika i ako u </w:t>
      </w:r>
      <w:r w:rsidR="0006040F">
        <w:t xml:space="preserve">navedenoj </w:t>
      </w:r>
      <w:r>
        <w:t>skupini zbroj tražbina vjerovnika koji su glasali za prihvaćanje plana dvostruko prelazi zbroj tražbina vjerovnika koji su glasali protiv plana.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Prelazi se na raspravljanje o </w:t>
      </w:r>
      <w:r w:rsidR="001452E9" w:rsidRPr="00E21643">
        <w:rPr>
          <w:b/>
        </w:rPr>
        <w:t>izm</w:t>
      </w:r>
      <w:r w:rsidR="00D76DF2" w:rsidRPr="00E21643">
        <w:rPr>
          <w:b/>
        </w:rPr>
        <w:t>i</w:t>
      </w:r>
      <w:r w:rsidR="001452E9" w:rsidRPr="00E21643">
        <w:rPr>
          <w:b/>
        </w:rPr>
        <w:t>jenjenom planu restrukturiranja dužnika</w:t>
      </w:r>
    </w:p>
    <w:p w:rsidRDefault="00FA1366" w:rsidP="00FA1366" w:rsidR="00FA1366" w:rsidRPr="00E21643">
      <w:pPr>
        <w:ind w:firstLine="720"/>
        <w:jc w:val="both"/>
      </w:pPr>
    </w:p>
    <w:p w:rsidRDefault="009B69CE" w:rsidP="009B69CE" w:rsidR="0093792C" w:rsidRPr="004E30EE">
      <w:pPr>
        <w:ind w:firstLine="708"/>
        <w:jc w:val="both"/>
        <w:rPr>
          <w:b/>
        </w:rPr>
      </w:pPr>
      <w:r>
        <w:rPr>
          <w:b/>
        </w:rPr>
        <w:t>D</w:t>
      </w:r>
      <w:r w:rsidR="00D36CEC" w:rsidRPr="004E30EE">
        <w:rPr>
          <w:b/>
        </w:rPr>
        <w:t xml:space="preserve">užnik u bitnome izlaže </w:t>
      </w:r>
      <w:r w:rsidR="0006040F">
        <w:rPr>
          <w:b/>
        </w:rPr>
        <w:t>i</w:t>
      </w:r>
      <w:r w:rsidR="0093792C" w:rsidRPr="004E30EE">
        <w:rPr>
          <w:b/>
        </w:rPr>
        <w:t>zm</w:t>
      </w:r>
      <w:r w:rsidR="00D76DF2" w:rsidRPr="004E30EE">
        <w:rPr>
          <w:b/>
        </w:rPr>
        <w:t>i</w:t>
      </w:r>
      <w:r>
        <w:rPr>
          <w:b/>
        </w:rPr>
        <w:t xml:space="preserve">jenjeni </w:t>
      </w:r>
      <w:r w:rsidR="0093792C" w:rsidRPr="004E30EE">
        <w:rPr>
          <w:b/>
        </w:rPr>
        <w:t xml:space="preserve">plan </w:t>
      </w:r>
      <w:r w:rsidR="001452E9" w:rsidRPr="004E30EE">
        <w:rPr>
          <w:b/>
        </w:rPr>
        <w:t xml:space="preserve">restrukturiranja </w:t>
      </w:r>
      <w:r>
        <w:rPr>
          <w:b/>
        </w:rPr>
        <w:t>od 7</w:t>
      </w:r>
      <w:r w:rsidR="00465FA3" w:rsidRPr="004E30EE">
        <w:rPr>
          <w:b/>
        </w:rPr>
        <w:t>.</w:t>
      </w:r>
      <w:r>
        <w:rPr>
          <w:b/>
        </w:rPr>
        <w:t xml:space="preserve"> kolovoza </w:t>
      </w:r>
      <w:r w:rsidR="00465FA3" w:rsidRPr="004E30EE">
        <w:rPr>
          <w:b/>
        </w:rPr>
        <w:t>201</w:t>
      </w:r>
      <w:r>
        <w:rPr>
          <w:b/>
        </w:rPr>
        <w:t>7</w:t>
      </w:r>
      <w:r w:rsidR="00465FA3" w:rsidRPr="004E30EE">
        <w:rPr>
          <w:b/>
        </w:rPr>
        <w:t xml:space="preserve">. </w:t>
      </w:r>
      <w:r>
        <w:rPr>
          <w:b/>
        </w:rPr>
        <w:t>(list 737-769 spisa).</w:t>
      </w:r>
    </w:p>
    <w:p w:rsidRDefault="00B34B5F" w:rsidP="00FA1366" w:rsidR="00B34B5F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 xml:space="preserve">Nitko se ne javlja za riječ. </w:t>
      </w:r>
    </w:p>
    <w:p w:rsidRDefault="006A7264" w:rsidP="00FA1366" w:rsidR="00FA1366">
      <w:pPr>
        <w:ind w:firstLine="720"/>
        <w:jc w:val="both"/>
      </w:pPr>
      <w:r>
        <w:t>Pitanja i primjedbi nema.</w:t>
      </w:r>
    </w:p>
    <w:p w:rsidRDefault="006A7264" w:rsidP="00FA1366" w:rsidR="006A7264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rPr>
          <w:b/>
        </w:rPr>
        <w:t xml:space="preserve">Prelazi se na glasovanje o </w:t>
      </w:r>
      <w:r w:rsidR="00F32DD3" w:rsidRPr="00E21643">
        <w:rPr>
          <w:b/>
        </w:rPr>
        <w:t>planu restrukturiranja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303D33" w:rsidRPr="00E21643">
      <w:pPr>
        <w:ind w:firstLine="720"/>
        <w:jc w:val="both"/>
      </w:pPr>
      <w:r w:rsidRPr="00E21643">
        <w:t>Stečajni sudac objavljuj</w:t>
      </w:r>
      <w:r w:rsidR="0006040F">
        <w:t>e da su prema stečajnom planu i njegovoj izmjeni</w:t>
      </w:r>
      <w:r w:rsidRPr="00E21643">
        <w:t xml:space="preserve"> </w:t>
      </w:r>
      <w:r w:rsidR="00303D33" w:rsidRPr="00E21643">
        <w:t xml:space="preserve">vjerovnici razvrstani u </w:t>
      </w:r>
      <w:r w:rsidR="00FB3568">
        <w:t xml:space="preserve">jednu </w:t>
      </w:r>
      <w:r w:rsidR="00303D33" w:rsidRPr="00E21643">
        <w:t>skupin</w:t>
      </w:r>
      <w:r w:rsidR="00FB3568">
        <w:t>u</w:t>
      </w:r>
    </w:p>
    <w:p w:rsidRDefault="00303D33" w:rsidP="00FA1366" w:rsidR="00303D33" w:rsidRPr="00E21643">
      <w:pPr>
        <w:ind w:firstLine="720"/>
        <w:jc w:val="both"/>
      </w:pPr>
    </w:p>
    <w:p w:rsidRDefault="00FA1366" w:rsidP="00FA1366" w:rsidR="00B242F0" w:rsidRPr="00E21643">
      <w:pPr>
        <w:ind w:firstLine="720"/>
        <w:jc w:val="both"/>
        <w:rPr>
          <w:u w:val="single"/>
        </w:rPr>
      </w:pPr>
      <w:r w:rsidRPr="00E21643">
        <w:rPr>
          <w:u w:val="single"/>
        </w:rPr>
        <w:t xml:space="preserve">Pristupa se glasovanju </w:t>
      </w:r>
    </w:p>
    <w:p w:rsidRDefault="00FA1366" w:rsidP="00FA1366" w:rsidR="00FA1366" w:rsidRPr="00E21643">
      <w:pPr>
        <w:ind w:firstLine="720"/>
        <w:jc w:val="both"/>
      </w:pPr>
    </w:p>
    <w:p w:rsidRDefault="00C44EE5" w:rsidP="00FA1366" w:rsidR="00FA1366" w:rsidRPr="00E21643">
      <w:pPr>
        <w:ind w:firstLine="720"/>
        <w:jc w:val="both"/>
      </w:pPr>
      <w:r w:rsidRPr="00E21643">
        <w:t>S</w:t>
      </w:r>
      <w:r w:rsidR="00FA1366" w:rsidRPr="00E21643">
        <w:t>udac</w:t>
      </w:r>
      <w:r w:rsidRPr="00E21643">
        <w:t xml:space="preserve"> utvrđuje da su se vjerovnici pisano na obrascu </w:t>
      </w:r>
      <w:r w:rsidR="000336C2">
        <w:t xml:space="preserve">br. </w:t>
      </w:r>
      <w:r w:rsidRPr="00E21643">
        <w:t>11.</w:t>
      </w:r>
      <w:r w:rsidR="000336C2">
        <w:t xml:space="preserve"> </w:t>
      </w:r>
      <w:r w:rsidR="00935D8E" w:rsidRPr="00E21643">
        <w:t xml:space="preserve">izjasnili, odnosno poziva </w:t>
      </w:r>
      <w:r w:rsidR="00FA1366" w:rsidRPr="00E21643">
        <w:t xml:space="preserve">svakog od nazočnih vjerovnika pojedinačno se izjasniti glasuje li </w:t>
      </w:r>
      <w:r w:rsidR="00FA1366" w:rsidRPr="00E21643">
        <w:rPr>
          <w:b/>
        </w:rPr>
        <w:t>za</w:t>
      </w:r>
      <w:r w:rsidR="00FA1366" w:rsidRPr="00E21643">
        <w:t xml:space="preserve"> ili </w:t>
      </w:r>
      <w:r w:rsidR="00FA1366" w:rsidRPr="00E21643">
        <w:rPr>
          <w:b/>
        </w:rPr>
        <w:t>protiv</w:t>
      </w:r>
      <w:r w:rsidR="00FA1366" w:rsidRPr="00E21643">
        <w:t xml:space="preserve"> pr</w:t>
      </w:r>
      <w:r w:rsidR="00E86D13" w:rsidRPr="00E21643">
        <w:t>ihvaćanj</w:t>
      </w:r>
      <w:r w:rsidR="00935D8E" w:rsidRPr="00E21643">
        <w:t>a</w:t>
      </w:r>
      <w:r w:rsidR="00E86D13" w:rsidRPr="00E21643">
        <w:t xml:space="preserve"> </w:t>
      </w:r>
      <w:r w:rsidR="00935D8E" w:rsidRPr="00E21643">
        <w:t xml:space="preserve"> plana restrukturiranja</w:t>
      </w:r>
    </w:p>
    <w:p w:rsidRDefault="00E86D13" w:rsidP="00FA1366" w:rsidR="00E86D13" w:rsidRPr="00E21643">
      <w:pPr>
        <w:ind w:firstLine="720"/>
        <w:jc w:val="both"/>
      </w:pPr>
    </w:p>
    <w:p w:rsidRDefault="006D47F3" w:rsidP="006D47F3" w:rsidR="00935D8E">
      <w:pPr>
        <w:ind w:firstLine="708"/>
      </w:pPr>
      <w:r w:rsidRPr="006D47F3">
        <w:t>V</w:t>
      </w:r>
      <w:r w:rsidR="00FB3568" w:rsidRPr="006D47F3">
        <w:t>jerovnici koji imaju pravo glasa:</w:t>
      </w:r>
    </w:p>
    <w:p w:rsidRDefault="00A33831" w:rsidP="006D47F3" w:rsidR="00A33831">
      <w:pPr>
        <w:ind w:firstLine="708"/>
      </w:pPr>
    </w:p>
    <w:tbl>
      <w:tblPr>
        <w:tblStyle w:val="Reetkatablice1"/>
        <w:tblW w:type="dxa" w:w="8789"/>
        <w:tblInd w:type="dxa" w:w="250"/>
        <w:tblLayout w:type="fixed"/>
        <w:tblLook w:val="04A0" w:noVBand="1" w:noHBand="0" w:lastColumn="0" w:firstColumn="1" w:lastRow="0" w:firstRow="1"/>
      </w:tblPr>
      <w:tblGrid>
        <w:gridCol w:w="1134"/>
        <w:gridCol w:w="2126"/>
        <w:gridCol w:w="1559"/>
        <w:gridCol w:w="1418"/>
        <w:gridCol w:w="1418"/>
        <w:gridCol w:w="1134"/>
      </w:tblGrid>
      <w:tr w:rsidTr="00A81D5E" w:rsidR="00A33831" w:rsidRPr="006529A8">
        <w:trPr>
          <w:trHeight w:val="1200"/>
        </w:trPr>
        <w:tc>
          <w:tcPr>
            <w:tcW w:type="dxa" w:w="1134"/>
            <w:hideMark/>
          </w:tcPr>
          <w:p w:rsidRDefault="00A33831" w:rsidP="00FD03F1" w:rsidR="00A33831" w:rsidRPr="006529A8">
            <w:pPr>
              <w:rPr>
                <w:b/>
                <w:bCs/>
                <w:szCs w:val="22"/>
              </w:rPr>
            </w:pPr>
            <w:r w:rsidRPr="006529A8">
              <w:rPr>
                <w:b/>
                <w:bCs/>
                <w:szCs w:val="22"/>
              </w:rPr>
              <w:t>Redni broj prijavljene tražbine</w:t>
            </w:r>
          </w:p>
        </w:tc>
        <w:tc>
          <w:tcPr>
            <w:tcW w:type="dxa" w:w="2126"/>
            <w:noWrap/>
            <w:hideMark/>
          </w:tcPr>
          <w:p w:rsidRDefault="00A33831" w:rsidP="00FD03F1" w:rsidR="00A33831" w:rsidRPr="006529A8">
            <w:pPr>
              <w:rPr>
                <w:b/>
                <w:bCs/>
                <w:szCs w:val="22"/>
              </w:rPr>
            </w:pPr>
            <w:r w:rsidRPr="006529A8">
              <w:rPr>
                <w:b/>
                <w:bCs/>
                <w:szCs w:val="22"/>
              </w:rPr>
              <w:t>Ime i prezime / Naziv vjerovnika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 w:rsidRPr="006529A8">
            <w:pPr>
              <w:rPr>
                <w:b/>
                <w:bCs/>
                <w:szCs w:val="22"/>
              </w:rPr>
            </w:pPr>
            <w:r w:rsidRPr="006529A8">
              <w:rPr>
                <w:b/>
                <w:bCs/>
                <w:szCs w:val="22"/>
              </w:rPr>
              <w:t>OIB vjerovnika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6529A8">
            <w:pPr>
              <w:rPr>
                <w:b/>
                <w:bCs/>
                <w:szCs w:val="22"/>
              </w:rPr>
            </w:pPr>
            <w:r w:rsidRPr="006529A8">
              <w:rPr>
                <w:b/>
                <w:bCs/>
                <w:szCs w:val="22"/>
              </w:rPr>
              <w:t>Adresa vjerovnika</w:t>
            </w:r>
          </w:p>
        </w:tc>
        <w:tc>
          <w:tcPr>
            <w:tcW w:type="dxa" w:w="1418"/>
            <w:hideMark/>
          </w:tcPr>
          <w:p w:rsidRDefault="00A33831" w:rsidP="00FD03F1" w:rsidR="00A33831" w:rsidRPr="006529A8">
            <w:pPr>
              <w:rPr>
                <w:b/>
                <w:bCs/>
                <w:szCs w:val="22"/>
              </w:rPr>
            </w:pPr>
            <w:r w:rsidRPr="006529A8">
              <w:rPr>
                <w:b/>
                <w:bCs/>
                <w:szCs w:val="22"/>
              </w:rPr>
              <w:t xml:space="preserve">Iznos tražbine </w:t>
            </w:r>
          </w:p>
        </w:tc>
        <w:tc>
          <w:tcPr>
            <w:tcW w:type="dxa" w:w="1134"/>
          </w:tcPr>
          <w:p w:rsidRDefault="00A33831" w:rsidP="00FD03F1" w:rsidR="00A33831" w:rsidRPr="006529A8">
            <w:pPr>
              <w:rPr>
                <w:b/>
                <w:bCs/>
                <w:szCs w:val="22"/>
              </w:rPr>
            </w:pPr>
            <w:r w:rsidRPr="006529A8">
              <w:rPr>
                <w:b/>
                <w:bCs/>
                <w:szCs w:val="22"/>
              </w:rPr>
              <w:t>GLASA</w:t>
            </w:r>
          </w:p>
          <w:p w:rsidRDefault="00A33831" w:rsidP="00FD03F1" w:rsidR="00A33831" w:rsidRPr="006529A8">
            <w:pPr>
              <w:rPr>
                <w:b/>
                <w:bCs/>
                <w:szCs w:val="22"/>
              </w:rPr>
            </w:pPr>
          </w:p>
          <w:p w:rsidRDefault="00A33831" w:rsidP="00FD03F1" w:rsidR="00A33831" w:rsidRPr="006529A8">
            <w:pPr>
              <w:rPr>
                <w:b/>
                <w:bCs/>
                <w:szCs w:val="22"/>
              </w:rPr>
            </w:pPr>
            <w:r w:rsidRPr="006529A8">
              <w:rPr>
                <w:b/>
                <w:bCs/>
                <w:szCs w:val="22"/>
              </w:rPr>
              <w:t>ZA/PROTIV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1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11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13</w:t>
            </w:r>
          </w:p>
        </w:tc>
        <w:tc>
          <w:tcPr>
            <w:tcW w:type="dxa" w:w="2126"/>
            <w:noWrap/>
            <w:hideMark/>
          </w:tcPr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CENTAR BANKA d.d. u stečaju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4510A2" w:rsidP="00FD03F1" w:rsidR="004510A2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Ilija Kožulj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lastRenderedPageBreak/>
              <w:t>Ružica Kožulj</w:t>
            </w:r>
          </w:p>
          <w:p w:rsidRDefault="00A33831" w:rsidP="00FD03F1" w:rsidR="00A33831" w:rsidRPr="00621A8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noWrap/>
            <w:hideMark/>
          </w:tcPr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89296739230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63827683251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lastRenderedPageBreak/>
              <w:t>52047905056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lastRenderedPageBreak/>
              <w:t>Zagreb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Heinzelova 47A</w:t>
            </w:r>
          </w:p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Hegedušićeva 7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Zagreb</w:t>
            </w:r>
          </w:p>
          <w:p w:rsidRDefault="00A33831" w:rsidP="00A81D5E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lastRenderedPageBreak/>
              <w:t>Hegedušićeva 7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</w:p>
          <w:p w:rsidRDefault="00036103" w:rsidP="00FD03F1" w:rsidR="00036103">
            <w:pPr>
              <w:jc w:val="center"/>
              <w:rPr>
                <w:sz w:val="20"/>
                <w:szCs w:val="20"/>
              </w:rPr>
            </w:pPr>
          </w:p>
          <w:p w:rsidRDefault="00036103" w:rsidP="00FD03F1" w:rsidR="00036103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900.000,00 kn</w:t>
            </w:r>
          </w:p>
        </w:tc>
        <w:tc>
          <w:tcPr>
            <w:tcW w:type="dxa" w:w="1134"/>
          </w:tcPr>
          <w:p w:rsidRDefault="00A33831" w:rsidP="00314FA3" w:rsidR="00A3383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PROTIV</w:t>
            </w:r>
          </w:p>
          <w:p w:rsidRDefault="00A33831" w:rsidP="00314FA3" w:rsidR="00A33831">
            <w:pPr>
              <w:jc w:val="center"/>
              <w:rPr>
                <w:szCs w:val="22"/>
              </w:rPr>
            </w:pPr>
          </w:p>
          <w:p w:rsidRDefault="00A33831" w:rsidP="00314FA3" w:rsidR="00A33831">
            <w:pPr>
              <w:jc w:val="center"/>
              <w:rPr>
                <w:szCs w:val="22"/>
              </w:rPr>
            </w:pPr>
          </w:p>
          <w:p w:rsidRDefault="00314FA3" w:rsidP="00314FA3" w:rsidR="00314FA3">
            <w:pPr>
              <w:jc w:val="center"/>
              <w:rPr>
                <w:szCs w:val="22"/>
              </w:rPr>
            </w:pPr>
          </w:p>
          <w:p w:rsidRDefault="00A33831" w:rsidP="00314FA3" w:rsidR="00A3383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</w:t>
            </w:r>
          </w:p>
          <w:p w:rsidRDefault="00A33831" w:rsidP="00314FA3" w:rsidR="00A33831">
            <w:pPr>
              <w:jc w:val="center"/>
              <w:rPr>
                <w:szCs w:val="22"/>
              </w:rPr>
            </w:pPr>
          </w:p>
          <w:p w:rsidRDefault="00A33831" w:rsidP="00314FA3" w:rsidR="00A33831">
            <w:pPr>
              <w:jc w:val="center"/>
              <w:rPr>
                <w:szCs w:val="22"/>
              </w:rPr>
            </w:pPr>
          </w:p>
          <w:p w:rsidRDefault="00A33831" w:rsidP="00314FA3" w:rsidR="00A33831" w:rsidRPr="006529A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ZA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 w:rsidRPr="00621A85">
            <w:pPr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2</w:t>
            </w:r>
          </w:p>
        </w:tc>
        <w:tc>
          <w:tcPr>
            <w:tcW w:type="dxa" w:w="2126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Financijska agencija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 w:rsidRPr="00621A85">
            <w:pPr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85821130368</w:t>
            </w:r>
          </w:p>
        </w:tc>
        <w:tc>
          <w:tcPr>
            <w:tcW w:type="dxa" w:w="1418"/>
            <w:noWrap/>
            <w:hideMark/>
          </w:tcPr>
          <w:p w:rsidRDefault="00A33831" w:rsidP="004510A2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Ulica grada Vukovara 70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182,91 kn</w:t>
            </w:r>
          </w:p>
        </w:tc>
        <w:tc>
          <w:tcPr>
            <w:tcW w:type="dxa" w:w="1134"/>
          </w:tcPr>
          <w:p w:rsidRDefault="00DB197B" w:rsidP="00B17738" w:rsidR="00A33831" w:rsidRPr="00DB197B">
            <w:pPr>
              <w:rPr>
                <w:sz w:val="20"/>
                <w:szCs w:val="20"/>
              </w:rPr>
            </w:pPr>
            <w:r w:rsidRPr="00DB197B">
              <w:rPr>
                <w:sz w:val="20"/>
                <w:szCs w:val="20"/>
              </w:rPr>
              <w:t xml:space="preserve">tražbina prestala pa </w:t>
            </w:r>
            <w:r w:rsidR="00B17738">
              <w:rPr>
                <w:sz w:val="20"/>
                <w:szCs w:val="20"/>
              </w:rPr>
              <w:t>više nisu vjerovnici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 w:rsidRPr="00621A85">
            <w:pPr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4</w:t>
            </w:r>
          </w:p>
        </w:tc>
        <w:tc>
          <w:tcPr>
            <w:tcW w:type="dxa" w:w="2126"/>
            <w:noWrap/>
            <w:hideMark/>
          </w:tcPr>
          <w:p w:rsidRDefault="00A33831" w:rsidP="00FD03F1" w:rsidR="00A33831" w:rsidRPr="00621A85">
            <w:pPr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GRAD ZAGREB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 w:rsidRPr="00621A85">
            <w:pPr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61817894937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Trg Stjepana Radića 1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5.042,72 kn</w:t>
            </w:r>
          </w:p>
        </w:tc>
        <w:tc>
          <w:tcPr>
            <w:tcW w:type="dxa" w:w="1134"/>
          </w:tcPr>
          <w:p w:rsidRDefault="00B17738" w:rsidP="00FD03F1" w:rsidR="00A33831" w:rsidRPr="006529A8">
            <w:pPr>
              <w:rPr>
                <w:szCs w:val="22"/>
              </w:rPr>
            </w:pPr>
            <w:r w:rsidRPr="00B17738">
              <w:rPr>
                <w:sz w:val="20"/>
                <w:szCs w:val="20"/>
              </w:rPr>
              <w:t>tražbina prestala pa više nisu vjerovnici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>
            <w:pPr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5</w:t>
            </w:r>
          </w:p>
        </w:tc>
        <w:tc>
          <w:tcPr>
            <w:tcW w:type="dxa" w:w="2126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HEP - Opskrba d.o.o.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 w:rsidRPr="00621A85">
            <w:pPr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63073332379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Ulica grada Vukovara 37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621A85">
            <w:pPr>
              <w:jc w:val="center"/>
              <w:rPr>
                <w:sz w:val="20"/>
                <w:szCs w:val="20"/>
              </w:rPr>
            </w:pPr>
            <w:r w:rsidRPr="00621A85">
              <w:rPr>
                <w:sz w:val="20"/>
                <w:szCs w:val="20"/>
              </w:rPr>
              <w:t>4.362,35 kn</w:t>
            </w:r>
          </w:p>
        </w:tc>
        <w:tc>
          <w:tcPr>
            <w:tcW w:type="dxa" w:w="1134"/>
          </w:tcPr>
          <w:p w:rsidRDefault="00B17738" w:rsidP="00FD03F1" w:rsidR="00A33831" w:rsidRPr="006529A8">
            <w:pPr>
              <w:rPr>
                <w:szCs w:val="22"/>
              </w:rPr>
            </w:pPr>
            <w:r w:rsidRPr="00B17738">
              <w:rPr>
                <w:sz w:val="20"/>
                <w:szCs w:val="20"/>
              </w:rPr>
              <w:t>tražbina prestala pa više nisu vjerovnici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7</w:t>
            </w:r>
          </w:p>
        </w:tc>
        <w:tc>
          <w:tcPr>
            <w:tcW w:type="dxa" w:w="2126"/>
            <w:hideMark/>
          </w:tcPr>
          <w:p w:rsidRDefault="009378BE" w:rsidP="00FD03F1" w:rsidR="009378BE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Hrvatska radiotelevizija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68419124305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Prisavlje 3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1.531,14 kn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B17738" w:rsidP="00FD03F1" w:rsidR="00A33831" w:rsidRPr="006529A8">
            <w:pPr>
              <w:rPr>
                <w:szCs w:val="22"/>
              </w:rPr>
            </w:pPr>
            <w:r w:rsidRPr="00B17738">
              <w:rPr>
                <w:sz w:val="20"/>
                <w:szCs w:val="20"/>
              </w:rPr>
              <w:t>tražbina prestala pa više nisu vjerovnici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8</w:t>
            </w:r>
          </w:p>
        </w:tc>
        <w:tc>
          <w:tcPr>
            <w:tcW w:type="dxa" w:w="2126"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Hrvatske vode, pravna osoba za upravljanje vodama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28921383001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Grada Vukovara 220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579,64 kn</w:t>
            </w:r>
          </w:p>
        </w:tc>
        <w:tc>
          <w:tcPr>
            <w:tcW w:type="dxa" w:w="1134"/>
          </w:tcPr>
          <w:p w:rsidRDefault="00B17738" w:rsidP="00FD03F1" w:rsidR="00A33831" w:rsidRPr="006529A8">
            <w:pPr>
              <w:rPr>
                <w:szCs w:val="22"/>
              </w:rPr>
            </w:pPr>
            <w:r w:rsidRPr="00B17738">
              <w:rPr>
                <w:sz w:val="20"/>
                <w:szCs w:val="20"/>
              </w:rPr>
              <w:t>tražbina prestala pa više nisu vjerovnici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>
            <w:pPr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11</w:t>
            </w:r>
          </w:p>
        </w:tc>
        <w:tc>
          <w:tcPr>
            <w:tcW w:type="dxa" w:w="2126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Ilija Kožulj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63827683251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Zagreb</w:t>
            </w:r>
          </w:p>
          <w:p w:rsidRDefault="00A33831" w:rsidP="00A81D5E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Hegedušićeva 7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689.483,65 kn</w:t>
            </w:r>
          </w:p>
          <w:p w:rsidRDefault="00A33831" w:rsidP="00FD03F1" w:rsidR="00A33831" w:rsidRPr="00A104EB">
            <w:pPr>
              <w:rPr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B00437" w:rsidP="00FD03F1" w:rsidR="00B00437">
            <w:pPr>
              <w:rPr>
                <w:szCs w:val="22"/>
              </w:rPr>
            </w:pPr>
          </w:p>
          <w:p w:rsidRDefault="00B00437" w:rsidP="00B00437" w:rsidR="00A33831" w:rsidRPr="006529A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17</w:t>
            </w:r>
          </w:p>
        </w:tc>
        <w:tc>
          <w:tcPr>
            <w:tcW w:type="dxa" w:w="2126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>
            <w:pPr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Katančićeva 5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275.210,28 kn</w:t>
            </w:r>
          </w:p>
        </w:tc>
        <w:tc>
          <w:tcPr>
            <w:tcW w:type="dxa" w:w="1134"/>
          </w:tcPr>
          <w:p w:rsidRDefault="00B00437" w:rsidP="00FD03F1" w:rsidR="00B00437">
            <w:pPr>
              <w:rPr>
                <w:szCs w:val="22"/>
              </w:rPr>
            </w:pPr>
          </w:p>
          <w:p w:rsidRDefault="00B00437" w:rsidP="00FD03F1" w:rsidR="00A33831" w:rsidRPr="00FD1C87">
            <w:pPr>
              <w:rPr>
                <w:sz w:val="18"/>
                <w:szCs w:val="18"/>
              </w:rPr>
            </w:pPr>
            <w:r>
              <w:rPr>
                <w:szCs w:val="22"/>
              </w:rPr>
              <w:t>PROTIV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18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11</w:t>
            </w:r>
          </w:p>
        </w:tc>
        <w:tc>
          <w:tcPr>
            <w:tcW w:type="dxa" w:w="2126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ROLAPRINT d.o.o. za tisak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Ilija Kožulj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26488806290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>
            <w:pPr>
              <w:rPr>
                <w:sz w:val="20"/>
                <w:szCs w:val="20"/>
              </w:rPr>
            </w:pPr>
          </w:p>
          <w:p w:rsidRDefault="00A33831" w:rsidP="00E343E3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63827683251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Hegedušićeva 12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Hegedušićeva 7</w:t>
            </w:r>
          </w:p>
          <w:p w:rsidRDefault="00A33831" w:rsidP="00FD03F1" w:rsidR="00A33831" w:rsidRPr="00A104EB">
            <w:pPr>
              <w:rPr>
                <w:sz w:val="20"/>
                <w:szCs w:val="20"/>
              </w:rPr>
            </w:pP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rPr>
                <w:sz w:val="20"/>
                <w:szCs w:val="20"/>
              </w:rPr>
            </w:pPr>
          </w:p>
          <w:p w:rsidRDefault="00A33831" w:rsidP="00FD03F1" w:rsidR="00A33831">
            <w:pPr>
              <w:rPr>
                <w:sz w:val="20"/>
                <w:szCs w:val="20"/>
              </w:rPr>
            </w:pPr>
          </w:p>
          <w:p w:rsidRDefault="00A33831" w:rsidP="00FD03F1" w:rsidR="00A33831">
            <w:pPr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765.408,03 kn</w:t>
            </w:r>
          </w:p>
        </w:tc>
        <w:tc>
          <w:tcPr>
            <w:tcW w:type="dxa" w:w="1134"/>
          </w:tcPr>
          <w:p w:rsidRDefault="00B00437" w:rsidP="00B00437" w:rsidR="00B00437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</w:t>
            </w:r>
          </w:p>
          <w:p w:rsidRDefault="00B00437" w:rsidP="00B00437" w:rsidR="00B00437">
            <w:pPr>
              <w:jc w:val="center"/>
              <w:rPr>
                <w:szCs w:val="22"/>
              </w:rPr>
            </w:pPr>
          </w:p>
          <w:p w:rsidRDefault="00B00437" w:rsidP="00B00437" w:rsidR="00B00437">
            <w:pPr>
              <w:jc w:val="center"/>
              <w:rPr>
                <w:szCs w:val="22"/>
              </w:rPr>
            </w:pPr>
          </w:p>
          <w:p w:rsidRDefault="00A81D5E" w:rsidP="00B00437" w:rsidR="00A81D5E">
            <w:pPr>
              <w:jc w:val="center"/>
              <w:rPr>
                <w:szCs w:val="22"/>
              </w:rPr>
            </w:pPr>
          </w:p>
          <w:p w:rsidRDefault="00B00437" w:rsidP="00B00437" w:rsidR="00A33831" w:rsidRPr="006529A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</w:t>
            </w:r>
          </w:p>
        </w:tc>
      </w:tr>
      <w:tr w:rsidTr="00A81D5E" w:rsidR="00A33831" w:rsidRPr="006529A8">
        <w:trPr>
          <w:trHeight w:val="499"/>
        </w:trPr>
        <w:tc>
          <w:tcPr>
            <w:tcW w:type="dxa" w:w="1134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19</w:t>
            </w:r>
          </w:p>
        </w:tc>
        <w:tc>
          <w:tcPr>
            <w:tcW w:type="dxa" w:w="2126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ZAGREBAČKI HOLDING d.o.o.</w:t>
            </w:r>
          </w:p>
        </w:tc>
        <w:tc>
          <w:tcPr>
            <w:tcW w:type="dxa" w:w="1559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85584865987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Zagreb</w:t>
            </w: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Ulica grada Vukovara 41</w:t>
            </w:r>
          </w:p>
        </w:tc>
        <w:tc>
          <w:tcPr>
            <w:tcW w:type="dxa" w:w="1418"/>
            <w:noWrap/>
            <w:hideMark/>
          </w:tcPr>
          <w:p w:rsidRDefault="00A33831" w:rsidP="00FD03F1" w:rsidR="00A33831">
            <w:pPr>
              <w:jc w:val="center"/>
              <w:rPr>
                <w:sz w:val="20"/>
                <w:szCs w:val="20"/>
              </w:rPr>
            </w:pPr>
          </w:p>
          <w:p w:rsidRDefault="00A33831" w:rsidP="00FD03F1" w:rsidR="00A33831" w:rsidRPr="00A104EB">
            <w:pPr>
              <w:jc w:val="center"/>
              <w:rPr>
                <w:sz w:val="20"/>
                <w:szCs w:val="20"/>
              </w:rPr>
            </w:pPr>
            <w:r w:rsidRPr="00A104EB">
              <w:rPr>
                <w:sz w:val="20"/>
                <w:szCs w:val="20"/>
              </w:rPr>
              <w:t>6.013,80 kn</w:t>
            </w:r>
          </w:p>
        </w:tc>
        <w:tc>
          <w:tcPr>
            <w:tcW w:type="dxa" w:w="1134"/>
          </w:tcPr>
          <w:p w:rsidRDefault="00B17738" w:rsidP="00FD03F1" w:rsidR="00A33831" w:rsidRPr="006529A8">
            <w:pPr>
              <w:rPr>
                <w:szCs w:val="22"/>
              </w:rPr>
            </w:pPr>
            <w:r w:rsidRPr="00B17738">
              <w:rPr>
                <w:sz w:val="20"/>
                <w:szCs w:val="20"/>
              </w:rPr>
              <w:t>tražbina prestala pa više nisu vjerovnici</w:t>
            </w:r>
          </w:p>
        </w:tc>
      </w:tr>
    </w:tbl>
    <w:p w:rsidRDefault="00A33831" w:rsidP="006D47F3" w:rsidR="00A33831">
      <w:pPr>
        <w:ind w:firstLine="708"/>
      </w:pPr>
    </w:p>
    <w:p w:rsidRDefault="0010364A" w:rsidP="006D47F3" w:rsidR="0010364A">
      <w:pPr>
        <w:ind w:firstLine="708"/>
      </w:pPr>
      <w:r>
        <w:t>S obzirom na to da su tražbine vjerovnika pod brojem 2,4,5</w:t>
      </w:r>
      <w:r w:rsidR="005A111E">
        <w:t>,7,8 i 19 prestale, to sud utvrđuje da navedene osobe nisu više vjerovnici. Zbog t</w:t>
      </w:r>
      <w:r w:rsidR="007070F4">
        <w:t xml:space="preserve">oga u konkretnom slučaju postoje 4 vjerovnika s pravom glasa i to: </w:t>
      </w:r>
    </w:p>
    <w:p w:rsidRDefault="00E746BD" w:rsidP="00E746BD" w:rsidR="00E746BD">
      <w:pPr>
        <w:ind w:left="708"/>
      </w:pPr>
      <w:r>
        <w:t xml:space="preserve">1 </w:t>
      </w:r>
      <w:r w:rsidR="00CE3892">
        <w:t xml:space="preserve">Centar banka d.d. u stečaju, </w:t>
      </w:r>
      <w:r>
        <w:t>Ilija Kožulj i Ružica Kožulj kao jed</w:t>
      </w:r>
      <w:r w:rsidR="00431618">
        <w:t xml:space="preserve">an vjerovnik </w:t>
      </w:r>
      <w:r>
        <w:t>(</w:t>
      </w:r>
      <w:r w:rsidR="00E167EE">
        <w:t xml:space="preserve">900.000,00 </w:t>
      </w:r>
      <w:r>
        <w:t>kn)</w:t>
      </w:r>
    </w:p>
    <w:p w:rsidRDefault="00E746BD" w:rsidP="00CE3892" w:rsidR="00E746BD">
      <w:pPr>
        <w:ind w:firstLine="708"/>
      </w:pPr>
      <w:r>
        <w:t>2 Ilija Kožulj (</w:t>
      </w:r>
      <w:r w:rsidRPr="00E746BD">
        <w:t>689.483,65 kn</w:t>
      </w:r>
      <w:r>
        <w:t>)</w:t>
      </w:r>
    </w:p>
    <w:p w:rsidRDefault="00E746BD" w:rsidP="00CE3892" w:rsidR="00E746BD" w:rsidRPr="00E167EE">
      <w:pPr>
        <w:ind w:firstLine="708"/>
      </w:pPr>
      <w:r>
        <w:t>3</w:t>
      </w:r>
      <w:r w:rsidR="00CE3892">
        <w:t xml:space="preserve"> Republika Hrvatska</w:t>
      </w:r>
      <w:r>
        <w:t xml:space="preserve">, Ministarstvo </w:t>
      </w:r>
      <w:r w:rsidRPr="00E167EE">
        <w:t>financija</w:t>
      </w:r>
      <w:r w:rsidR="00CE3892" w:rsidRPr="00E167EE">
        <w:t xml:space="preserve">  </w:t>
      </w:r>
      <w:r w:rsidRPr="00E167EE">
        <w:t>(275.210,28 kn)</w:t>
      </w:r>
    </w:p>
    <w:p w:rsidRDefault="00E746BD" w:rsidP="00CE3892" w:rsidR="007070F4" w:rsidRPr="00E167EE">
      <w:pPr>
        <w:ind w:firstLine="708"/>
      </w:pPr>
      <w:r>
        <w:t xml:space="preserve">4 </w:t>
      </w:r>
      <w:r w:rsidR="00CE3892">
        <w:t>Rolaprint d.o.o. za tisak i I</w:t>
      </w:r>
      <w:r w:rsidR="00E167EE">
        <w:t>lija Kožulj kao jedan vjerovnik</w:t>
      </w:r>
      <w:r w:rsidR="00CE3892">
        <w:t xml:space="preserve"> </w:t>
      </w:r>
      <w:r>
        <w:t>(</w:t>
      </w:r>
      <w:r w:rsidRPr="00E167EE">
        <w:t>765.408,03 kn)</w:t>
      </w:r>
    </w:p>
    <w:p w:rsidRDefault="00777130" w:rsidP="006D47F3" w:rsidR="00777130">
      <w:pPr>
        <w:ind w:firstLine="708"/>
      </w:pPr>
    </w:p>
    <w:p w:rsidRDefault="00777130" w:rsidP="006D47F3" w:rsidR="00777130" w:rsidRPr="006D47F3">
      <w:pPr>
        <w:ind w:firstLine="708"/>
      </w:pPr>
      <w:r>
        <w:t>Na poseban upit punomoćnika dužnika sud navodi kako se vjerovnici Centar banka d.d. u stečaju, Ilija Kožulj i Ružica Kožulj smatraju jednim vjerovnika s jedinstvenim pravom glasa</w:t>
      </w:r>
      <w:r w:rsidR="00227672">
        <w:t xml:space="preserve"> čiji utvrđeni iznos tražbina iznosi 900.000,00 kn</w:t>
      </w:r>
      <w:r>
        <w:t>, kao što je to i navedeno u popisu vjerovnika i prava glasa</w:t>
      </w:r>
      <w:r w:rsidR="00227672">
        <w:t>.</w:t>
      </w:r>
    </w:p>
    <w:p w:rsidRDefault="00FB3568" w:rsidP="00FA1366" w:rsidR="00FB3568">
      <w:pPr>
        <w:ind w:firstLine="720"/>
        <w:jc w:val="both"/>
      </w:pPr>
    </w:p>
    <w:p w:rsidRDefault="003C0E69" w:rsidP="00FA1366" w:rsidR="003C0E69" w:rsidRPr="00E21643">
      <w:pPr>
        <w:ind w:firstLine="720"/>
        <w:jc w:val="both"/>
      </w:pPr>
      <w:r w:rsidRPr="00E21643">
        <w:t>G</w:t>
      </w:r>
      <w:r w:rsidR="009609BB" w:rsidRPr="00E21643">
        <w:t>lasovanje</w:t>
      </w:r>
      <w:r w:rsidRPr="00E21643">
        <w:t xml:space="preserve"> dovršeno u </w:t>
      </w:r>
      <w:r w:rsidR="0008274F" w:rsidRPr="00907255">
        <w:t>13</w:t>
      </w:r>
      <w:r w:rsidR="00346D91" w:rsidRPr="00907255">
        <w:t>,</w:t>
      </w:r>
      <w:r w:rsidR="00E167EE">
        <w:t>15</w:t>
      </w:r>
      <w:r w:rsidR="00346D91" w:rsidRPr="00907255">
        <w:t xml:space="preserve"> </w:t>
      </w:r>
      <w:r w:rsidRPr="00E21643">
        <w:t>sati.</w:t>
      </w:r>
    </w:p>
    <w:p w:rsidRDefault="009609BB" w:rsidP="00FA1366" w:rsidR="009609BB" w:rsidRPr="00E21643">
      <w:pPr>
        <w:ind w:firstLine="720"/>
        <w:jc w:val="both"/>
      </w:pPr>
    </w:p>
    <w:p w:rsidRDefault="00346D91" w:rsidP="003C0E69" w:rsidR="00346D91" w:rsidRPr="00E21643">
      <w:pPr>
        <w:ind w:firstLine="720"/>
        <w:jc w:val="both"/>
      </w:pPr>
    </w:p>
    <w:p w:rsidRDefault="0019352F" w:rsidP="00FA1366" w:rsidR="00FA1366" w:rsidRPr="00E21643">
      <w:pPr>
        <w:ind w:firstLine="720"/>
        <w:jc w:val="both"/>
      </w:pPr>
      <w:r>
        <w:t>Nakon pro</w:t>
      </w:r>
      <w:r w:rsidR="00527519">
        <w:t xml:space="preserve">vedenog glasovanja </w:t>
      </w:r>
      <w:r w:rsidR="00FA1366" w:rsidRPr="00E21643">
        <w:t>sudac utvrđuje rezultate glasovanja i to kako slijedi:</w:t>
      </w:r>
    </w:p>
    <w:p w:rsidRDefault="00CD3CAE" w:rsidP="00FA1366" w:rsidR="00CD3CAE" w:rsidRPr="00E21643">
      <w:pPr>
        <w:ind w:firstLine="720"/>
        <w:jc w:val="both"/>
      </w:pPr>
    </w:p>
    <w:p w:rsidRDefault="000F7316" w:rsidP="00FA1366" w:rsidR="000F7316" w:rsidRPr="00E21643">
      <w:pPr>
        <w:ind w:firstLine="720"/>
        <w:jc w:val="both"/>
        <w:rPr>
          <w:b/>
        </w:rPr>
      </w:pPr>
      <w:r w:rsidRPr="00E21643">
        <w:rPr>
          <w:b/>
        </w:rPr>
        <w:t>U odnosu na većinu svih vjerovnika</w:t>
      </w:r>
    </w:p>
    <w:p w:rsidRDefault="000F7316" w:rsidP="000F7316" w:rsidR="000F7316" w:rsidRPr="00E21643">
      <w:pPr>
        <w:ind w:firstLine="720"/>
        <w:jc w:val="both"/>
      </w:pPr>
    </w:p>
    <w:p w:rsidRDefault="00496689" w:rsidP="00496689" w:rsidR="00496689">
      <w:pPr>
        <w:ind w:firstLine="720"/>
        <w:jc w:val="both"/>
      </w:pPr>
      <w:r>
        <w:t>Od ukupno 4</w:t>
      </w:r>
      <w:r w:rsidRPr="00E21643">
        <w:t xml:space="preserve"> vjerovnika</w:t>
      </w:r>
      <w:r>
        <w:t xml:space="preserve"> s utvrđenim tražbinama koji imaju pravo glasa:</w:t>
      </w:r>
    </w:p>
    <w:p w:rsidRDefault="00496689" w:rsidP="00496689" w:rsidR="00496689">
      <w:pPr>
        <w:ind w:firstLine="720"/>
        <w:jc w:val="both"/>
      </w:pPr>
      <w:r>
        <w:t>-</w:t>
      </w:r>
      <w:r w:rsidR="00EE08A8">
        <w:t xml:space="preserve"> </w:t>
      </w:r>
      <w:r w:rsidRPr="00E21643">
        <w:t xml:space="preserve">ZA prihvaćanje </w:t>
      </w:r>
      <w:r>
        <w:t xml:space="preserve">izmijenjenog </w:t>
      </w:r>
      <w:r w:rsidRPr="00E21643">
        <w:t xml:space="preserve"> plana restrukturiranja </w:t>
      </w:r>
      <w:r>
        <w:t xml:space="preserve"> glasovalo su 2</w:t>
      </w:r>
      <w:r w:rsidRPr="00E21643">
        <w:t xml:space="preserve"> vjerovnika, a</w:t>
      </w:r>
    </w:p>
    <w:p w:rsidRDefault="00496689" w:rsidP="00496689" w:rsidR="00496689" w:rsidRPr="00E21643">
      <w:pPr>
        <w:ind w:firstLine="720"/>
        <w:jc w:val="both"/>
      </w:pPr>
      <w:r>
        <w:t>-</w:t>
      </w:r>
      <w:r w:rsidR="00EE08A8">
        <w:t xml:space="preserve"> </w:t>
      </w:r>
      <w:r w:rsidRPr="00E21643">
        <w:t>PROTIV prihvaćanja  plana restrukturiranja</w:t>
      </w:r>
      <w:r>
        <w:t xml:space="preserve"> glasovala su</w:t>
      </w:r>
      <w:r w:rsidRPr="00836CBD">
        <w:t xml:space="preserve"> </w:t>
      </w:r>
      <w:r>
        <w:t xml:space="preserve">2 </w:t>
      </w:r>
      <w:r w:rsidRPr="00E21643">
        <w:t>vjerovnika</w:t>
      </w:r>
    </w:p>
    <w:p w:rsidRDefault="00E965D6" w:rsidP="000F7316" w:rsidR="00E965D6">
      <w:pPr>
        <w:ind w:firstLine="720"/>
        <w:jc w:val="both"/>
      </w:pPr>
    </w:p>
    <w:p w:rsidRDefault="00F71E7C" w:rsidP="00F71E7C" w:rsidR="00F71E7C" w:rsidRPr="00BC61C8">
      <w:pPr>
        <w:ind w:firstLine="720"/>
        <w:jc w:val="both"/>
        <w:rPr>
          <w:b/>
        </w:rPr>
      </w:pPr>
      <w:r w:rsidRPr="00BC61C8">
        <w:rPr>
          <w:b/>
        </w:rPr>
        <w:t xml:space="preserve">U odnosu na većine u skupini </w:t>
      </w:r>
    </w:p>
    <w:p w:rsidRDefault="00F71E7C" w:rsidP="00F71E7C" w:rsidR="00F71E7C" w:rsidRPr="00836CBD">
      <w:pPr>
        <w:ind w:firstLine="720"/>
        <w:jc w:val="both"/>
      </w:pPr>
      <w:r w:rsidRPr="00836CBD">
        <w:t xml:space="preserve"> </w:t>
      </w:r>
    </w:p>
    <w:p w:rsidRDefault="00F71E7C" w:rsidP="00F71E7C" w:rsidR="00F71E7C" w:rsidRPr="00836CBD">
      <w:pPr>
        <w:ind w:firstLine="720"/>
        <w:jc w:val="both"/>
      </w:pPr>
      <w:r w:rsidRPr="00836CBD">
        <w:t xml:space="preserve">ZA prihvaćanje izmijenjenog plana restrukturiranja glasovali su vjerovnici čije tražbine iznose </w:t>
      </w:r>
      <w:r w:rsidR="00AE5A2F">
        <w:t>1.454.891,68</w:t>
      </w:r>
      <w:r w:rsidRPr="00836CBD">
        <w:t xml:space="preserve"> kn</w:t>
      </w:r>
    </w:p>
    <w:p w:rsidRDefault="00F71E7C" w:rsidP="00F71E7C" w:rsidR="00F71E7C" w:rsidRPr="00836CBD">
      <w:pPr>
        <w:ind w:firstLine="720"/>
        <w:jc w:val="both"/>
      </w:pPr>
      <w:r w:rsidRPr="00836CBD">
        <w:t>PROTIV prihvaćanja izmijenjenog plana restrukturiranja glasovali su vjerovnici</w:t>
      </w:r>
      <w:r w:rsidR="00AE5A2F">
        <w:t xml:space="preserve"> čije</w:t>
      </w:r>
      <w:r w:rsidRPr="00836CBD">
        <w:t xml:space="preserve"> tražbine iznose </w:t>
      </w:r>
      <w:r w:rsidR="0044760C">
        <w:t>1.175.210,28</w:t>
      </w:r>
      <w:r w:rsidRPr="00836CBD">
        <w:t xml:space="preserve"> kn</w:t>
      </w:r>
    </w:p>
    <w:p w:rsidRDefault="00E965D6" w:rsidP="000F7316" w:rsidR="00E965D6">
      <w:pPr>
        <w:ind w:firstLine="720"/>
        <w:jc w:val="both"/>
      </w:pPr>
    </w:p>
    <w:p w:rsidRDefault="00A100A6" w:rsidP="000F7316" w:rsidR="0044760C">
      <w:pPr>
        <w:ind w:firstLine="720"/>
        <w:jc w:val="both"/>
      </w:pPr>
      <w:r>
        <w:t>Uzevši u obzir navedene rezultate glasovanja sud utvrđuje:</w:t>
      </w:r>
    </w:p>
    <w:p w:rsidRDefault="00A100A6" w:rsidP="000F7316" w:rsidR="00A100A6">
      <w:pPr>
        <w:ind w:firstLine="720"/>
        <w:jc w:val="both"/>
      </w:pPr>
    </w:p>
    <w:p w:rsidRDefault="00A100A6" w:rsidP="00623036" w:rsidR="00623036">
      <w:pPr>
        <w:ind w:firstLine="720"/>
        <w:jc w:val="both"/>
      </w:pPr>
      <w:r>
        <w:t>1. da u odnosu</w:t>
      </w:r>
      <w:r w:rsidR="00014345">
        <w:t xml:space="preserve"> na većinu ukupnog broja vjerovnika s pravom glasa (apsolutna većina, neovisno o iznosima tražbina)</w:t>
      </w:r>
      <w:r w:rsidR="00306046">
        <w:t xml:space="preserve">, nije glasovala većina vjerovnika koja je potrebna u skladu s odredbom čl. </w:t>
      </w:r>
      <w:r w:rsidR="0044760C">
        <w:t>59. st. 2. SZ-a.</w:t>
      </w:r>
      <w:r w:rsidR="001F33DB">
        <w:t xml:space="preserve"> Dakle, nije ispunjen prvi od dva uvjeta u pogledu već</w:t>
      </w:r>
      <w:r w:rsidR="00623036">
        <w:t>ina koji moraju biti kumulativno ispunjeni u skladu s odredbom čl. 59. st. 2. SZ-a.</w:t>
      </w:r>
    </w:p>
    <w:p w:rsidRDefault="001F33DB" w:rsidP="00623036" w:rsidR="00623036">
      <w:pPr>
        <w:ind w:firstLine="720"/>
        <w:jc w:val="both"/>
      </w:pPr>
      <w:r>
        <w:t xml:space="preserve">2. </w:t>
      </w:r>
      <w:r w:rsidR="0044760C">
        <w:t xml:space="preserve">da </w:t>
      </w:r>
      <w:r w:rsidR="004D5081">
        <w:t>u odnosu na</w:t>
      </w:r>
      <w:r w:rsidR="0044760C">
        <w:t xml:space="preserve"> zbroj tražbina vjerovnika koji su glasovali za plan</w:t>
      </w:r>
      <w:r w:rsidR="004D5081">
        <w:t xml:space="preserve"> restrukturiranja</w:t>
      </w:r>
      <w:r w:rsidR="0044760C">
        <w:t xml:space="preserve"> ne prelazi dvostruko zbroj tražbina vjerovnika koji su glasovali protiv prihvaćanja plana</w:t>
      </w:r>
      <w:r w:rsidR="004D5081" w:rsidRPr="004D5081">
        <w:t xml:space="preserve"> </w:t>
      </w:r>
      <w:r w:rsidR="004D5081">
        <w:t xml:space="preserve">restrukturiranja, koja je </w:t>
      </w:r>
      <w:r w:rsidR="00A100A6">
        <w:t>većina</w:t>
      </w:r>
      <w:r w:rsidR="004D5081">
        <w:t xml:space="preserve"> potrebna u skladu s odredbom čl. 59. st. 2. SZ-a.</w:t>
      </w:r>
      <w:r w:rsidR="00623036">
        <w:t xml:space="preserve"> Dakle, nije ispunjen niti drugi uvjet u pogledu većina koji moraju biti kumulativno ispunjeni u skladu s odredbom čl. 59. st. 2. SZ-a.</w:t>
      </w:r>
    </w:p>
    <w:p w:rsidRDefault="001F33DB" w:rsidP="004D5081" w:rsidR="001F33DB">
      <w:pPr>
        <w:ind w:firstLine="720"/>
        <w:jc w:val="both"/>
      </w:pPr>
    </w:p>
    <w:p w:rsidRDefault="00FA1366" w:rsidP="00C86F73" w:rsidR="00FA1366" w:rsidRPr="00E21643">
      <w:pPr>
        <w:ind w:firstLine="720"/>
        <w:jc w:val="both"/>
      </w:pPr>
      <w:r w:rsidRPr="00E21643">
        <w:t xml:space="preserve">Sud  utvrđuje </w:t>
      </w:r>
      <w:r w:rsidR="00623036">
        <w:t>da</w:t>
      </w:r>
      <w:r w:rsidRPr="00E21643">
        <w:t xml:space="preserve"> vjerovnici </w:t>
      </w:r>
      <w:r w:rsidR="00623036">
        <w:t xml:space="preserve">nisu glasovali </w:t>
      </w:r>
      <w:r w:rsidRPr="00E21643">
        <w:t>ve</w:t>
      </w:r>
      <w:r w:rsidR="000C4985">
        <w:t>ćinom propisanom odredbom čl.</w:t>
      </w:r>
      <w:r w:rsidRPr="00E21643">
        <w:t xml:space="preserve"> </w:t>
      </w:r>
      <w:r w:rsidR="008A6D6F" w:rsidRPr="00E21643">
        <w:t>59.</w:t>
      </w:r>
      <w:r w:rsidR="000C4985">
        <w:t xml:space="preserve"> </w:t>
      </w:r>
      <w:r w:rsidR="00C86F73" w:rsidRPr="00E21643">
        <w:t>st</w:t>
      </w:r>
      <w:r w:rsidR="000C4985">
        <w:t>.</w:t>
      </w:r>
      <w:r w:rsidR="00C86F73" w:rsidRPr="00E21643">
        <w:t xml:space="preserve"> 2</w:t>
      </w:r>
      <w:r w:rsidR="000C4985">
        <w:t>.</w:t>
      </w:r>
      <w:r w:rsidR="00362BC6">
        <w:t xml:space="preserve"> SZ-a.</w:t>
      </w:r>
    </w:p>
    <w:p w:rsidRDefault="00596E18" w:rsidP="00FA1366" w:rsidR="00596E18">
      <w:pPr>
        <w:pStyle w:val="Tijeloteksta"/>
        <w:tabs>
          <w:tab w:pos="426" w:val="left"/>
        </w:tabs>
      </w:pPr>
    </w:p>
    <w:p w:rsidRDefault="004546CA" w:rsidP="00FA1366" w:rsidR="00FA1366" w:rsidRPr="00E21643">
      <w:pPr>
        <w:pStyle w:val="Tijeloteksta"/>
        <w:tabs>
          <w:tab w:pos="426" w:val="left"/>
        </w:tabs>
      </w:pPr>
      <w:r>
        <w:tab/>
      </w:r>
      <w:r w:rsidR="00362BC6">
        <w:t>Sud</w:t>
      </w:r>
      <w:r>
        <w:t xml:space="preserve"> donosi </w:t>
      </w:r>
    </w:p>
    <w:p w:rsidRDefault="00FA1366" w:rsidP="00FA1366" w:rsidR="004546CA">
      <w:pPr>
        <w:pStyle w:val="Tijeloteksta"/>
        <w:tabs>
          <w:tab w:pos="426" w:val="left"/>
        </w:tabs>
        <w:jc w:val="center"/>
      </w:pPr>
      <w:r w:rsidRPr="00E21643">
        <w:t>Z</w:t>
      </w:r>
      <w:r w:rsidR="004510A2">
        <w:t xml:space="preserve"> </w:t>
      </w:r>
      <w:r w:rsidRPr="00E21643">
        <w:t>A</w:t>
      </w:r>
      <w:r w:rsidR="004510A2">
        <w:t xml:space="preserve"> </w:t>
      </w:r>
      <w:r w:rsidRPr="00E21643">
        <w:t>K</w:t>
      </w:r>
      <w:r w:rsidR="004510A2">
        <w:t xml:space="preserve"> </w:t>
      </w:r>
      <w:r w:rsidRPr="00E21643">
        <w:t>L</w:t>
      </w:r>
      <w:r w:rsidR="004510A2">
        <w:t xml:space="preserve"> </w:t>
      </w:r>
      <w:r w:rsidRPr="00E21643">
        <w:t>J</w:t>
      </w:r>
      <w:r w:rsidR="004510A2">
        <w:t xml:space="preserve"> </w:t>
      </w:r>
      <w:r w:rsidRPr="00E21643">
        <w:t>U</w:t>
      </w:r>
      <w:r w:rsidR="004510A2">
        <w:t xml:space="preserve"> </w:t>
      </w:r>
      <w:r w:rsidRPr="00E21643">
        <w:t>Č</w:t>
      </w:r>
      <w:r w:rsidR="004510A2">
        <w:t xml:space="preserve"> </w:t>
      </w:r>
      <w:r w:rsidRPr="00E21643">
        <w:t>A</w:t>
      </w:r>
      <w:r w:rsidR="004510A2">
        <w:t xml:space="preserve"> </w:t>
      </w:r>
      <w:r w:rsidRPr="00E21643">
        <w:t>K</w:t>
      </w:r>
    </w:p>
    <w:p w:rsidRDefault="004546CA" w:rsidP="00FA1366" w:rsidR="004546CA" w:rsidRPr="00E21643">
      <w:pPr>
        <w:pStyle w:val="Tijeloteksta"/>
        <w:tabs>
          <w:tab w:pos="426" w:val="left"/>
        </w:tabs>
        <w:jc w:val="center"/>
      </w:pPr>
    </w:p>
    <w:p w:rsidRDefault="004546CA" w:rsidP="00FA1366" w:rsidR="00C86F73" w:rsidRPr="00E21643">
      <w:pPr>
        <w:pStyle w:val="Tijeloteksta"/>
        <w:tabs>
          <w:tab w:pos="426" w:val="left"/>
        </w:tabs>
      </w:pPr>
      <w:r>
        <w:tab/>
      </w:r>
      <w:r w:rsidR="00362BC6">
        <w:t>Odluka će se donijeti pisanim putem</w:t>
      </w:r>
      <w:r w:rsidR="00C86F73" w:rsidRPr="00E21643">
        <w:t>.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jc w:val="both"/>
      </w:pPr>
      <w:r w:rsidRPr="00E21643">
        <w:t xml:space="preserve">Dovršeno u </w:t>
      </w:r>
      <w:r w:rsidR="0008274F" w:rsidRPr="0008274F">
        <w:t>13</w:t>
      </w:r>
      <w:r w:rsidR="009B4994" w:rsidRPr="0008274F">
        <w:t>,</w:t>
      </w:r>
      <w:r w:rsidR="00431618">
        <w:t>20</w:t>
      </w:r>
      <w:r w:rsidR="007576EC" w:rsidRPr="004546CA">
        <w:rPr>
          <w:color w:val="FF0000"/>
        </w:rPr>
        <w:t xml:space="preserve"> </w:t>
      </w:r>
      <w:r w:rsidRPr="00E21643">
        <w:t>sati.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C86F73" w:rsidRPr="00E21643">
      <w:pPr>
        <w:jc w:val="both"/>
      </w:pPr>
      <w:r w:rsidRPr="00E21643">
        <w:t xml:space="preserve"> SU</w:t>
      </w:r>
      <w:r w:rsidR="0066565D">
        <w:t>DAC:</w:t>
      </w:r>
      <w:r w:rsidR="0066565D">
        <w:tab/>
      </w:r>
      <w:r w:rsidR="0066565D">
        <w:tab/>
      </w:r>
      <w:r w:rsidR="0066565D">
        <w:tab/>
      </w:r>
      <w:r w:rsidR="0066565D">
        <w:tab/>
        <w:t xml:space="preserve">                     </w:t>
      </w:r>
      <w:r w:rsidR="0066565D">
        <w:tab/>
      </w:r>
      <w:r w:rsidR="0066565D">
        <w:tab/>
        <w:t>Zastupnik po zakonu</w:t>
      </w:r>
      <w:r w:rsidR="00C86F73" w:rsidRPr="00E21643">
        <w:t xml:space="preserve"> dužnika </w:t>
      </w:r>
    </w:p>
    <w:p w:rsidRDefault="00904124" w:rsidP="00C86F73" w:rsidR="00C86F73" w:rsidRPr="00E21643">
      <w:pPr>
        <w:jc w:val="both"/>
      </w:pPr>
      <w:r>
        <w:t>Ivana Koštarić Fegeš</w:t>
      </w:r>
    </w:p>
    <w:p w:rsidRDefault="00C86F73" w:rsidP="00FA1366" w:rsidR="00C86F73" w:rsidRPr="00E21643">
      <w:pPr>
        <w:jc w:val="both"/>
      </w:pPr>
    </w:p>
    <w:p w:rsidRDefault="00FA1366" w:rsidP="00C86F73" w:rsidR="00FA1366" w:rsidRPr="00E21643">
      <w:pPr>
        <w:ind w:firstLine="708" w:left="5664"/>
        <w:jc w:val="both"/>
      </w:pPr>
      <w:r w:rsidRPr="00E21643">
        <w:t>VJEROVNICI:</w:t>
      </w:r>
    </w:p>
    <w:p w:rsidRDefault="00FA1366" w:rsidP="00FA1366" w:rsidR="00FA1366" w:rsidRPr="00E21643">
      <w:pPr>
        <w:ind w:firstLine="720"/>
        <w:jc w:val="both"/>
      </w:pPr>
    </w:p>
    <w:p w:rsidRDefault="00C86F73" w:rsidP="00FA1366" w:rsidR="00FA1366" w:rsidRPr="00E21643">
      <w:pPr>
        <w:jc w:val="both"/>
      </w:pPr>
      <w:r w:rsidRPr="00E21643">
        <w:t xml:space="preserve">Povjerenik </w:t>
      </w:r>
      <w:r w:rsidR="00FA1366" w:rsidRPr="00E21643">
        <w:t>: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jc w:val="both"/>
      </w:pPr>
      <w:r w:rsidRPr="00E21643">
        <w:t>Zapisničar:</w:t>
      </w:r>
    </w:p>
    <w:p w:rsidRDefault="00FA1366" w:rsidP="00FA1366" w:rsidR="00FA1366">
      <w:pPr>
        <w:jc w:val="both"/>
      </w:pPr>
      <w:r w:rsidRPr="00E21643">
        <w:tab/>
      </w:r>
    </w:p>
    <w:p w:rsidRDefault="00536F80" w:rsidP="00FA1366" w:rsidR="00536F80">
      <w:pPr>
        <w:jc w:val="both"/>
      </w:pPr>
    </w:p>
    <w:p w:rsidRDefault="00FA1366" w:rsidP="00FA1366" w:rsidR="00FA1366" w:rsidRPr="00E21643"/>
    <w:sectPr w:rsidSect="000102ED" w:rsidR="00FA1366" w:rsidRPr="00E21643">
      <w:headerReference w:type="even" r:id="rId9"/>
      <w:headerReference w:type="default" r:id="rId10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75B" w:rsidR="00B3775B">
      <w:r>
        <w:separator/>
      </w:r>
    </w:p>
  </w:endnote>
  <w:endnote w:id="0" w:type="continuationSeparator">
    <w:p w:rsidRDefault="00B3775B" w:rsidR="00B37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75B" w:rsidR="00B3775B">
      <w:r>
        <w:separator/>
      </w:r>
    </w:p>
  </w:footnote>
  <w:footnote w:id="0" w:type="continuationSeparator">
    <w:p w:rsidRDefault="00B3775B" w:rsidR="00B377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321" w:rsidP="008F5C28" w:rsidR="00E863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6321" w:rsidR="00E863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321" w:rsidP="008F5C28" w:rsidR="00E863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FC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86321" w:rsidR="00E86321">
    <w:pPr>
      <w:pStyle w:val="Zaglavlje"/>
    </w:pPr>
    <w:r>
      <w:t xml:space="preserve">                                                                  </w:t>
    </w:r>
    <w:r w:rsidR="004E30EE">
      <w:t xml:space="preserve">                             </w:t>
    </w:r>
    <w:r w:rsidR="004E30EE">
      <w:tab/>
      <w:t>85</w:t>
    </w:r>
    <w:r>
      <w:t>. St-</w:t>
    </w:r>
    <w:r w:rsidR="004E30EE">
      <w:t>854</w:t>
    </w:r>
    <w:r>
      <w:t>/201</w:t>
    </w:r>
    <w:r w:rsidR="004E30E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860357"/>
    <w:multiLevelType w:val="hybridMultilevel"/>
    <w:tmpl w:val="17322844"/>
    <w:lvl w:tplc="CA604A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804637"/>
    <w:multiLevelType w:val="hybridMultilevel"/>
    <w:tmpl w:val="4CF018FE"/>
    <w:lvl w:tplc="42700C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8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10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5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A953224"/>
    <w:multiLevelType w:val="hybridMultilevel"/>
    <w:tmpl w:val="59545E22"/>
    <w:lvl w:tplc="FAE0215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20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9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30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31"/>
  </w:num>
  <w:num w:numId="5">
    <w:abstractNumId w:val="11"/>
  </w:num>
  <w:num w:numId="6">
    <w:abstractNumId w:val="27"/>
  </w:num>
  <w:num w:numId="7">
    <w:abstractNumId w:val="10"/>
  </w:num>
  <w:num w:numId="8">
    <w:abstractNumId w:val="24"/>
  </w:num>
  <w:num w:numId="9">
    <w:abstractNumId w:val="19"/>
  </w:num>
  <w:num w:numId="10">
    <w:abstractNumId w:val="15"/>
  </w:num>
  <w:num w:numId="11">
    <w:abstractNumId w:val="6"/>
  </w:num>
  <w:num w:numId="12">
    <w:abstractNumId w:val="22"/>
  </w:num>
  <w:num w:numId="13">
    <w:abstractNumId w:val="29"/>
  </w:num>
  <w:num w:numId="14">
    <w:abstractNumId w:val="28"/>
  </w:num>
  <w:num w:numId="15">
    <w:abstractNumId w:val="14"/>
  </w:num>
  <w:num w:numId="16">
    <w:abstractNumId w:val="23"/>
  </w:num>
  <w:num w:numId="17">
    <w:abstractNumId w:val="9"/>
  </w:num>
  <w:num w:numId="18">
    <w:abstractNumId w:val="20"/>
  </w:num>
  <w:num w:numId="19">
    <w:abstractNumId w:val="8"/>
  </w:num>
  <w:num w:numId="20">
    <w:abstractNumId w:val="13"/>
  </w:num>
  <w:num w:numId="21">
    <w:abstractNumId w:val="18"/>
  </w:num>
  <w:num w:numId="22">
    <w:abstractNumId w:val="12"/>
  </w:num>
  <w:num w:numId="23">
    <w:abstractNumId w:val="17"/>
  </w:num>
  <w:num w:numId="24">
    <w:abstractNumId w:val="21"/>
  </w:num>
  <w:num w:numId="25">
    <w:abstractNumId w:val="4"/>
  </w:num>
  <w:num w:numId="26">
    <w:abstractNumId w:val="2"/>
  </w:num>
  <w:num w:numId="27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6"/>
  </w:num>
  <w:num w:numId="30">
    <w:abstractNumId w:val="16"/>
  </w:num>
  <w:num w:numId="31">
    <w:abstractNumId w:val="3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02ED"/>
    <w:rsid w:val="00011C57"/>
    <w:rsid w:val="00013DB7"/>
    <w:rsid w:val="00014345"/>
    <w:rsid w:val="00014967"/>
    <w:rsid w:val="0001530F"/>
    <w:rsid w:val="00015A2F"/>
    <w:rsid w:val="00015FD4"/>
    <w:rsid w:val="000160E5"/>
    <w:rsid w:val="00021676"/>
    <w:rsid w:val="00022755"/>
    <w:rsid w:val="00025C6F"/>
    <w:rsid w:val="0002712A"/>
    <w:rsid w:val="0003321E"/>
    <w:rsid w:val="000336C2"/>
    <w:rsid w:val="000337DB"/>
    <w:rsid w:val="00033A14"/>
    <w:rsid w:val="00034A6B"/>
    <w:rsid w:val="00036103"/>
    <w:rsid w:val="00041E1C"/>
    <w:rsid w:val="0004783D"/>
    <w:rsid w:val="00054C30"/>
    <w:rsid w:val="00054EAB"/>
    <w:rsid w:val="00055106"/>
    <w:rsid w:val="0006040F"/>
    <w:rsid w:val="00063D11"/>
    <w:rsid w:val="00066DD6"/>
    <w:rsid w:val="00073C34"/>
    <w:rsid w:val="00074A9E"/>
    <w:rsid w:val="00074B4F"/>
    <w:rsid w:val="00082518"/>
    <w:rsid w:val="0008274F"/>
    <w:rsid w:val="0009063A"/>
    <w:rsid w:val="00090F02"/>
    <w:rsid w:val="00093434"/>
    <w:rsid w:val="000955E3"/>
    <w:rsid w:val="000960D8"/>
    <w:rsid w:val="000A4A3D"/>
    <w:rsid w:val="000A50CB"/>
    <w:rsid w:val="000A697D"/>
    <w:rsid w:val="000B0152"/>
    <w:rsid w:val="000B5305"/>
    <w:rsid w:val="000C4985"/>
    <w:rsid w:val="000C5B59"/>
    <w:rsid w:val="000C61BC"/>
    <w:rsid w:val="000D6289"/>
    <w:rsid w:val="000D7001"/>
    <w:rsid w:val="000E4416"/>
    <w:rsid w:val="000E4881"/>
    <w:rsid w:val="000F0053"/>
    <w:rsid w:val="000F27B2"/>
    <w:rsid w:val="000F44F4"/>
    <w:rsid w:val="000F7316"/>
    <w:rsid w:val="00101B04"/>
    <w:rsid w:val="0010364A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1DEB"/>
    <w:rsid w:val="0014463B"/>
    <w:rsid w:val="001452E9"/>
    <w:rsid w:val="00145BB9"/>
    <w:rsid w:val="00147357"/>
    <w:rsid w:val="00153E99"/>
    <w:rsid w:val="001543C8"/>
    <w:rsid w:val="001577E4"/>
    <w:rsid w:val="0016009A"/>
    <w:rsid w:val="0016105E"/>
    <w:rsid w:val="00161DCC"/>
    <w:rsid w:val="00164000"/>
    <w:rsid w:val="00164B0B"/>
    <w:rsid w:val="001651F9"/>
    <w:rsid w:val="00171603"/>
    <w:rsid w:val="00181C9E"/>
    <w:rsid w:val="00184353"/>
    <w:rsid w:val="001846D5"/>
    <w:rsid w:val="00190BF1"/>
    <w:rsid w:val="0019316E"/>
    <w:rsid w:val="0019352F"/>
    <w:rsid w:val="00197721"/>
    <w:rsid w:val="001A0C1F"/>
    <w:rsid w:val="001A15B2"/>
    <w:rsid w:val="001B1CFA"/>
    <w:rsid w:val="001B5E57"/>
    <w:rsid w:val="001B6E10"/>
    <w:rsid w:val="001B766D"/>
    <w:rsid w:val="001C18ED"/>
    <w:rsid w:val="001C2C00"/>
    <w:rsid w:val="001D0480"/>
    <w:rsid w:val="001D170E"/>
    <w:rsid w:val="001D415A"/>
    <w:rsid w:val="001D5B36"/>
    <w:rsid w:val="001D73D8"/>
    <w:rsid w:val="001E6ADA"/>
    <w:rsid w:val="001F1669"/>
    <w:rsid w:val="001F1881"/>
    <w:rsid w:val="001F33DB"/>
    <w:rsid w:val="001F3A27"/>
    <w:rsid w:val="002004DD"/>
    <w:rsid w:val="002079C2"/>
    <w:rsid w:val="00211058"/>
    <w:rsid w:val="0021111D"/>
    <w:rsid w:val="00213C2C"/>
    <w:rsid w:val="00217473"/>
    <w:rsid w:val="00223CB7"/>
    <w:rsid w:val="002246F4"/>
    <w:rsid w:val="0022601E"/>
    <w:rsid w:val="00227672"/>
    <w:rsid w:val="00232C4E"/>
    <w:rsid w:val="00235E31"/>
    <w:rsid w:val="00240BC4"/>
    <w:rsid w:val="002426C5"/>
    <w:rsid w:val="00246B68"/>
    <w:rsid w:val="00247D93"/>
    <w:rsid w:val="00250A5B"/>
    <w:rsid w:val="00252B59"/>
    <w:rsid w:val="002534B2"/>
    <w:rsid w:val="002552EE"/>
    <w:rsid w:val="0025548C"/>
    <w:rsid w:val="0026355E"/>
    <w:rsid w:val="002642C6"/>
    <w:rsid w:val="00265752"/>
    <w:rsid w:val="002664A0"/>
    <w:rsid w:val="00276A06"/>
    <w:rsid w:val="00280042"/>
    <w:rsid w:val="00284D86"/>
    <w:rsid w:val="0028735B"/>
    <w:rsid w:val="00290712"/>
    <w:rsid w:val="00292E38"/>
    <w:rsid w:val="00294012"/>
    <w:rsid w:val="00294C74"/>
    <w:rsid w:val="00297B8E"/>
    <w:rsid w:val="002A068E"/>
    <w:rsid w:val="002A293B"/>
    <w:rsid w:val="002A29E9"/>
    <w:rsid w:val="002A2A94"/>
    <w:rsid w:val="002A2FFA"/>
    <w:rsid w:val="002A690A"/>
    <w:rsid w:val="002B5264"/>
    <w:rsid w:val="002C002E"/>
    <w:rsid w:val="002C1DF0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3006B1"/>
    <w:rsid w:val="00302849"/>
    <w:rsid w:val="003036A4"/>
    <w:rsid w:val="00303D33"/>
    <w:rsid w:val="00306046"/>
    <w:rsid w:val="00306624"/>
    <w:rsid w:val="00306ECB"/>
    <w:rsid w:val="003079F0"/>
    <w:rsid w:val="003102F4"/>
    <w:rsid w:val="00312004"/>
    <w:rsid w:val="00314FA3"/>
    <w:rsid w:val="0031751B"/>
    <w:rsid w:val="00317CC2"/>
    <w:rsid w:val="0032629E"/>
    <w:rsid w:val="003269CF"/>
    <w:rsid w:val="00326DE8"/>
    <w:rsid w:val="00331622"/>
    <w:rsid w:val="003328D3"/>
    <w:rsid w:val="00334986"/>
    <w:rsid w:val="00336174"/>
    <w:rsid w:val="00342A54"/>
    <w:rsid w:val="003433A1"/>
    <w:rsid w:val="00346D91"/>
    <w:rsid w:val="00353E97"/>
    <w:rsid w:val="00355EF0"/>
    <w:rsid w:val="00360434"/>
    <w:rsid w:val="0036207F"/>
    <w:rsid w:val="00362BC6"/>
    <w:rsid w:val="00370085"/>
    <w:rsid w:val="00370DD0"/>
    <w:rsid w:val="00372D86"/>
    <w:rsid w:val="003739ED"/>
    <w:rsid w:val="00373A20"/>
    <w:rsid w:val="003743F9"/>
    <w:rsid w:val="00374645"/>
    <w:rsid w:val="00382139"/>
    <w:rsid w:val="00390D90"/>
    <w:rsid w:val="003922B9"/>
    <w:rsid w:val="00396AA5"/>
    <w:rsid w:val="00397C2A"/>
    <w:rsid w:val="003A20F9"/>
    <w:rsid w:val="003A45BB"/>
    <w:rsid w:val="003B1D0D"/>
    <w:rsid w:val="003B23AD"/>
    <w:rsid w:val="003B3637"/>
    <w:rsid w:val="003B497E"/>
    <w:rsid w:val="003B7106"/>
    <w:rsid w:val="003C0E69"/>
    <w:rsid w:val="003C3940"/>
    <w:rsid w:val="003C4428"/>
    <w:rsid w:val="003D6382"/>
    <w:rsid w:val="003E425C"/>
    <w:rsid w:val="003E6D88"/>
    <w:rsid w:val="003E6EF6"/>
    <w:rsid w:val="003E7652"/>
    <w:rsid w:val="003F5A1E"/>
    <w:rsid w:val="003F647D"/>
    <w:rsid w:val="00403B47"/>
    <w:rsid w:val="00404A68"/>
    <w:rsid w:val="00404F36"/>
    <w:rsid w:val="00406B10"/>
    <w:rsid w:val="0041301B"/>
    <w:rsid w:val="00414152"/>
    <w:rsid w:val="00415ACF"/>
    <w:rsid w:val="004208A7"/>
    <w:rsid w:val="004253D8"/>
    <w:rsid w:val="0042748C"/>
    <w:rsid w:val="00431618"/>
    <w:rsid w:val="004340C0"/>
    <w:rsid w:val="00437020"/>
    <w:rsid w:val="00444508"/>
    <w:rsid w:val="0044610D"/>
    <w:rsid w:val="0044760C"/>
    <w:rsid w:val="004510A2"/>
    <w:rsid w:val="004514BE"/>
    <w:rsid w:val="004534B2"/>
    <w:rsid w:val="00454016"/>
    <w:rsid w:val="004545FA"/>
    <w:rsid w:val="004546CA"/>
    <w:rsid w:val="00456ACD"/>
    <w:rsid w:val="004607E4"/>
    <w:rsid w:val="00460FC2"/>
    <w:rsid w:val="00462730"/>
    <w:rsid w:val="00465FA3"/>
    <w:rsid w:val="00467AFD"/>
    <w:rsid w:val="00473527"/>
    <w:rsid w:val="00475CF9"/>
    <w:rsid w:val="00476F48"/>
    <w:rsid w:val="00477BFC"/>
    <w:rsid w:val="00480C0A"/>
    <w:rsid w:val="00481246"/>
    <w:rsid w:val="0048565E"/>
    <w:rsid w:val="0048585B"/>
    <w:rsid w:val="0049379D"/>
    <w:rsid w:val="00496689"/>
    <w:rsid w:val="00497CEA"/>
    <w:rsid w:val="004A2BE9"/>
    <w:rsid w:val="004A4864"/>
    <w:rsid w:val="004A635E"/>
    <w:rsid w:val="004B3C16"/>
    <w:rsid w:val="004C28FA"/>
    <w:rsid w:val="004C5BF1"/>
    <w:rsid w:val="004C7380"/>
    <w:rsid w:val="004D5081"/>
    <w:rsid w:val="004D5228"/>
    <w:rsid w:val="004E1FD0"/>
    <w:rsid w:val="004E30EE"/>
    <w:rsid w:val="004E382F"/>
    <w:rsid w:val="004E55C9"/>
    <w:rsid w:val="004E58C5"/>
    <w:rsid w:val="004F3A3D"/>
    <w:rsid w:val="005007B9"/>
    <w:rsid w:val="005019F9"/>
    <w:rsid w:val="005102C7"/>
    <w:rsid w:val="00510B45"/>
    <w:rsid w:val="005130DF"/>
    <w:rsid w:val="00521B02"/>
    <w:rsid w:val="00524577"/>
    <w:rsid w:val="00527519"/>
    <w:rsid w:val="00535472"/>
    <w:rsid w:val="00536F80"/>
    <w:rsid w:val="0054204B"/>
    <w:rsid w:val="00546A5C"/>
    <w:rsid w:val="005509AA"/>
    <w:rsid w:val="00556F85"/>
    <w:rsid w:val="0055724D"/>
    <w:rsid w:val="005608D4"/>
    <w:rsid w:val="00562F97"/>
    <w:rsid w:val="00575490"/>
    <w:rsid w:val="00583296"/>
    <w:rsid w:val="0058329F"/>
    <w:rsid w:val="00587A06"/>
    <w:rsid w:val="00590732"/>
    <w:rsid w:val="00593278"/>
    <w:rsid w:val="00594A07"/>
    <w:rsid w:val="00596E18"/>
    <w:rsid w:val="005A111E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12C"/>
    <w:rsid w:val="005D76D9"/>
    <w:rsid w:val="005F04FF"/>
    <w:rsid w:val="005F4233"/>
    <w:rsid w:val="005F7517"/>
    <w:rsid w:val="005F79AC"/>
    <w:rsid w:val="006016D7"/>
    <w:rsid w:val="00601F2A"/>
    <w:rsid w:val="006050B5"/>
    <w:rsid w:val="0061077E"/>
    <w:rsid w:val="006178B0"/>
    <w:rsid w:val="0062083B"/>
    <w:rsid w:val="00621778"/>
    <w:rsid w:val="00621A85"/>
    <w:rsid w:val="00623036"/>
    <w:rsid w:val="0062718A"/>
    <w:rsid w:val="00627B35"/>
    <w:rsid w:val="0063391C"/>
    <w:rsid w:val="00633B2F"/>
    <w:rsid w:val="00635ECD"/>
    <w:rsid w:val="006365AC"/>
    <w:rsid w:val="006438B8"/>
    <w:rsid w:val="0065014A"/>
    <w:rsid w:val="00650BEE"/>
    <w:rsid w:val="006517DA"/>
    <w:rsid w:val="006529A8"/>
    <w:rsid w:val="00652EBB"/>
    <w:rsid w:val="006551E4"/>
    <w:rsid w:val="00660E43"/>
    <w:rsid w:val="00660F27"/>
    <w:rsid w:val="0066109D"/>
    <w:rsid w:val="00664297"/>
    <w:rsid w:val="0066565D"/>
    <w:rsid w:val="0066741E"/>
    <w:rsid w:val="006718C5"/>
    <w:rsid w:val="00674F94"/>
    <w:rsid w:val="00676085"/>
    <w:rsid w:val="006776F8"/>
    <w:rsid w:val="00681605"/>
    <w:rsid w:val="00684FC3"/>
    <w:rsid w:val="006852FA"/>
    <w:rsid w:val="00693266"/>
    <w:rsid w:val="00693A57"/>
    <w:rsid w:val="00693C6C"/>
    <w:rsid w:val="0069472B"/>
    <w:rsid w:val="00694FCF"/>
    <w:rsid w:val="006A099F"/>
    <w:rsid w:val="006A7264"/>
    <w:rsid w:val="006B023D"/>
    <w:rsid w:val="006B3B79"/>
    <w:rsid w:val="006C0093"/>
    <w:rsid w:val="006C04C5"/>
    <w:rsid w:val="006C0929"/>
    <w:rsid w:val="006C2ACA"/>
    <w:rsid w:val="006C5152"/>
    <w:rsid w:val="006D0346"/>
    <w:rsid w:val="006D0372"/>
    <w:rsid w:val="006D313D"/>
    <w:rsid w:val="006D47F3"/>
    <w:rsid w:val="006D7A82"/>
    <w:rsid w:val="006E529B"/>
    <w:rsid w:val="006F0CA1"/>
    <w:rsid w:val="006F57C2"/>
    <w:rsid w:val="00700B31"/>
    <w:rsid w:val="007027CE"/>
    <w:rsid w:val="00704CF7"/>
    <w:rsid w:val="00706621"/>
    <w:rsid w:val="007070F4"/>
    <w:rsid w:val="00716E1D"/>
    <w:rsid w:val="00723CE8"/>
    <w:rsid w:val="007241E4"/>
    <w:rsid w:val="00731A00"/>
    <w:rsid w:val="00733CC7"/>
    <w:rsid w:val="00734517"/>
    <w:rsid w:val="00736536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576EC"/>
    <w:rsid w:val="00773CA1"/>
    <w:rsid w:val="00777130"/>
    <w:rsid w:val="00780FF4"/>
    <w:rsid w:val="00781975"/>
    <w:rsid w:val="00782E21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46D6"/>
    <w:rsid w:val="007C20A1"/>
    <w:rsid w:val="007C2C2A"/>
    <w:rsid w:val="007C3982"/>
    <w:rsid w:val="007C7C7A"/>
    <w:rsid w:val="007D0852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59F6"/>
    <w:rsid w:val="00811747"/>
    <w:rsid w:val="00812FA3"/>
    <w:rsid w:val="00820548"/>
    <w:rsid w:val="008240C4"/>
    <w:rsid w:val="00826EAD"/>
    <w:rsid w:val="00833AE5"/>
    <w:rsid w:val="0083666F"/>
    <w:rsid w:val="00837C50"/>
    <w:rsid w:val="00841342"/>
    <w:rsid w:val="00841AE6"/>
    <w:rsid w:val="0084241A"/>
    <w:rsid w:val="0084772B"/>
    <w:rsid w:val="00847BAD"/>
    <w:rsid w:val="008538E0"/>
    <w:rsid w:val="00854016"/>
    <w:rsid w:val="00855281"/>
    <w:rsid w:val="008559C6"/>
    <w:rsid w:val="0085741D"/>
    <w:rsid w:val="00857DFC"/>
    <w:rsid w:val="0086043D"/>
    <w:rsid w:val="00870F91"/>
    <w:rsid w:val="0087219B"/>
    <w:rsid w:val="0087227E"/>
    <w:rsid w:val="0088072B"/>
    <w:rsid w:val="00881FDA"/>
    <w:rsid w:val="008826BF"/>
    <w:rsid w:val="0088632D"/>
    <w:rsid w:val="0089379C"/>
    <w:rsid w:val="0089793E"/>
    <w:rsid w:val="008A1504"/>
    <w:rsid w:val="008A1C6A"/>
    <w:rsid w:val="008A46D3"/>
    <w:rsid w:val="008A5B30"/>
    <w:rsid w:val="008A6D6F"/>
    <w:rsid w:val="008B0A1B"/>
    <w:rsid w:val="008B362D"/>
    <w:rsid w:val="008C3242"/>
    <w:rsid w:val="008C73A5"/>
    <w:rsid w:val="008D0D5F"/>
    <w:rsid w:val="008D6674"/>
    <w:rsid w:val="008E046A"/>
    <w:rsid w:val="008E0CF9"/>
    <w:rsid w:val="008E267E"/>
    <w:rsid w:val="008E330C"/>
    <w:rsid w:val="008E3A5D"/>
    <w:rsid w:val="008E53DA"/>
    <w:rsid w:val="008E5ACC"/>
    <w:rsid w:val="008E7533"/>
    <w:rsid w:val="008F0AE8"/>
    <w:rsid w:val="008F3D81"/>
    <w:rsid w:val="008F4173"/>
    <w:rsid w:val="008F480B"/>
    <w:rsid w:val="008F5C28"/>
    <w:rsid w:val="008F715C"/>
    <w:rsid w:val="008F7B52"/>
    <w:rsid w:val="00902F76"/>
    <w:rsid w:val="00903A12"/>
    <w:rsid w:val="00904124"/>
    <w:rsid w:val="009060A9"/>
    <w:rsid w:val="00907255"/>
    <w:rsid w:val="00911262"/>
    <w:rsid w:val="009159A6"/>
    <w:rsid w:val="00916895"/>
    <w:rsid w:val="00920498"/>
    <w:rsid w:val="0092240F"/>
    <w:rsid w:val="0092353C"/>
    <w:rsid w:val="009278BB"/>
    <w:rsid w:val="009279FA"/>
    <w:rsid w:val="00930602"/>
    <w:rsid w:val="009316E1"/>
    <w:rsid w:val="0093498C"/>
    <w:rsid w:val="0093556A"/>
    <w:rsid w:val="00935D8E"/>
    <w:rsid w:val="009378BE"/>
    <w:rsid w:val="0093792C"/>
    <w:rsid w:val="009449F2"/>
    <w:rsid w:val="0095525B"/>
    <w:rsid w:val="009609BB"/>
    <w:rsid w:val="00960DA8"/>
    <w:rsid w:val="00971E13"/>
    <w:rsid w:val="00973331"/>
    <w:rsid w:val="00975C99"/>
    <w:rsid w:val="00976D98"/>
    <w:rsid w:val="009779BD"/>
    <w:rsid w:val="00985E19"/>
    <w:rsid w:val="0098753D"/>
    <w:rsid w:val="00996401"/>
    <w:rsid w:val="00996889"/>
    <w:rsid w:val="009A0585"/>
    <w:rsid w:val="009A2F2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B69CE"/>
    <w:rsid w:val="009C0761"/>
    <w:rsid w:val="009C0C73"/>
    <w:rsid w:val="009C118C"/>
    <w:rsid w:val="009C2A00"/>
    <w:rsid w:val="009D485A"/>
    <w:rsid w:val="009D49B7"/>
    <w:rsid w:val="009D6000"/>
    <w:rsid w:val="009D7E02"/>
    <w:rsid w:val="009E34BF"/>
    <w:rsid w:val="009E3AC1"/>
    <w:rsid w:val="009E531B"/>
    <w:rsid w:val="009F5799"/>
    <w:rsid w:val="009F66D6"/>
    <w:rsid w:val="009F68F9"/>
    <w:rsid w:val="00A03709"/>
    <w:rsid w:val="00A03FCB"/>
    <w:rsid w:val="00A040C1"/>
    <w:rsid w:val="00A100A6"/>
    <w:rsid w:val="00A104EB"/>
    <w:rsid w:val="00A11B07"/>
    <w:rsid w:val="00A14F87"/>
    <w:rsid w:val="00A1689E"/>
    <w:rsid w:val="00A21BB7"/>
    <w:rsid w:val="00A33831"/>
    <w:rsid w:val="00A35FB9"/>
    <w:rsid w:val="00A45206"/>
    <w:rsid w:val="00A45CC4"/>
    <w:rsid w:val="00A47CD1"/>
    <w:rsid w:val="00A50674"/>
    <w:rsid w:val="00A52418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1D5E"/>
    <w:rsid w:val="00A82115"/>
    <w:rsid w:val="00A8452E"/>
    <w:rsid w:val="00A84FB3"/>
    <w:rsid w:val="00A856FE"/>
    <w:rsid w:val="00A86EF8"/>
    <w:rsid w:val="00A96A1E"/>
    <w:rsid w:val="00AA04CD"/>
    <w:rsid w:val="00AA57D8"/>
    <w:rsid w:val="00AA76E2"/>
    <w:rsid w:val="00AA78C3"/>
    <w:rsid w:val="00AB3607"/>
    <w:rsid w:val="00AB64CE"/>
    <w:rsid w:val="00AC3109"/>
    <w:rsid w:val="00AC63C2"/>
    <w:rsid w:val="00AD1961"/>
    <w:rsid w:val="00AD1ABA"/>
    <w:rsid w:val="00AD5450"/>
    <w:rsid w:val="00AD74C6"/>
    <w:rsid w:val="00AE509F"/>
    <w:rsid w:val="00AE5A2F"/>
    <w:rsid w:val="00AF2DD2"/>
    <w:rsid w:val="00AF4D65"/>
    <w:rsid w:val="00AF68F4"/>
    <w:rsid w:val="00AF7D96"/>
    <w:rsid w:val="00B00437"/>
    <w:rsid w:val="00B009F8"/>
    <w:rsid w:val="00B018A9"/>
    <w:rsid w:val="00B058BB"/>
    <w:rsid w:val="00B061AF"/>
    <w:rsid w:val="00B105CC"/>
    <w:rsid w:val="00B1221D"/>
    <w:rsid w:val="00B12BFE"/>
    <w:rsid w:val="00B133F0"/>
    <w:rsid w:val="00B14E9C"/>
    <w:rsid w:val="00B17738"/>
    <w:rsid w:val="00B2203F"/>
    <w:rsid w:val="00B242F0"/>
    <w:rsid w:val="00B2459E"/>
    <w:rsid w:val="00B31076"/>
    <w:rsid w:val="00B3114F"/>
    <w:rsid w:val="00B32A2E"/>
    <w:rsid w:val="00B32BCC"/>
    <w:rsid w:val="00B34B5F"/>
    <w:rsid w:val="00B3775B"/>
    <w:rsid w:val="00B42611"/>
    <w:rsid w:val="00B4472E"/>
    <w:rsid w:val="00B5103F"/>
    <w:rsid w:val="00B52CAA"/>
    <w:rsid w:val="00B57CC0"/>
    <w:rsid w:val="00B57FBD"/>
    <w:rsid w:val="00B636B2"/>
    <w:rsid w:val="00B6458C"/>
    <w:rsid w:val="00B656BD"/>
    <w:rsid w:val="00B7159F"/>
    <w:rsid w:val="00B73A3A"/>
    <w:rsid w:val="00B8025E"/>
    <w:rsid w:val="00B83677"/>
    <w:rsid w:val="00B84C1A"/>
    <w:rsid w:val="00B90F18"/>
    <w:rsid w:val="00B94D04"/>
    <w:rsid w:val="00B953CC"/>
    <w:rsid w:val="00B96B0E"/>
    <w:rsid w:val="00B979C3"/>
    <w:rsid w:val="00BA0385"/>
    <w:rsid w:val="00BA75E6"/>
    <w:rsid w:val="00BB0519"/>
    <w:rsid w:val="00BB0D87"/>
    <w:rsid w:val="00BB5E77"/>
    <w:rsid w:val="00BB77A9"/>
    <w:rsid w:val="00BC61C8"/>
    <w:rsid w:val="00BC7616"/>
    <w:rsid w:val="00BD280F"/>
    <w:rsid w:val="00BD3053"/>
    <w:rsid w:val="00BD3515"/>
    <w:rsid w:val="00BD35E5"/>
    <w:rsid w:val="00BD3CAD"/>
    <w:rsid w:val="00BD5338"/>
    <w:rsid w:val="00BD71B2"/>
    <w:rsid w:val="00BD7922"/>
    <w:rsid w:val="00BE0B7A"/>
    <w:rsid w:val="00BE2595"/>
    <w:rsid w:val="00BE3B51"/>
    <w:rsid w:val="00BF2092"/>
    <w:rsid w:val="00BF229B"/>
    <w:rsid w:val="00BF2F24"/>
    <w:rsid w:val="00BF3707"/>
    <w:rsid w:val="00BF50A7"/>
    <w:rsid w:val="00BF7B8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550"/>
    <w:rsid w:val="00C22D3F"/>
    <w:rsid w:val="00C23347"/>
    <w:rsid w:val="00C25CA3"/>
    <w:rsid w:val="00C43CF0"/>
    <w:rsid w:val="00C43E7F"/>
    <w:rsid w:val="00C44EE5"/>
    <w:rsid w:val="00C456E0"/>
    <w:rsid w:val="00C46107"/>
    <w:rsid w:val="00C47BE8"/>
    <w:rsid w:val="00C5174E"/>
    <w:rsid w:val="00C5294C"/>
    <w:rsid w:val="00C554B3"/>
    <w:rsid w:val="00C55EE8"/>
    <w:rsid w:val="00C60120"/>
    <w:rsid w:val="00C61DAD"/>
    <w:rsid w:val="00C6215B"/>
    <w:rsid w:val="00C64774"/>
    <w:rsid w:val="00C70195"/>
    <w:rsid w:val="00C725FD"/>
    <w:rsid w:val="00C750E0"/>
    <w:rsid w:val="00C822E8"/>
    <w:rsid w:val="00C823AF"/>
    <w:rsid w:val="00C85B25"/>
    <w:rsid w:val="00C86F73"/>
    <w:rsid w:val="00C909C1"/>
    <w:rsid w:val="00C92DA3"/>
    <w:rsid w:val="00CA214D"/>
    <w:rsid w:val="00CA29DB"/>
    <w:rsid w:val="00CA57F9"/>
    <w:rsid w:val="00CA66E6"/>
    <w:rsid w:val="00CB0004"/>
    <w:rsid w:val="00CB1505"/>
    <w:rsid w:val="00CB1ED5"/>
    <w:rsid w:val="00CB2677"/>
    <w:rsid w:val="00CC3D52"/>
    <w:rsid w:val="00CC4C6A"/>
    <w:rsid w:val="00CD3CAE"/>
    <w:rsid w:val="00CD4182"/>
    <w:rsid w:val="00CD4370"/>
    <w:rsid w:val="00CD4A64"/>
    <w:rsid w:val="00CD5E2A"/>
    <w:rsid w:val="00CD5F24"/>
    <w:rsid w:val="00CE36B9"/>
    <w:rsid w:val="00CE3892"/>
    <w:rsid w:val="00CE4429"/>
    <w:rsid w:val="00CF1665"/>
    <w:rsid w:val="00CF55D3"/>
    <w:rsid w:val="00D002B8"/>
    <w:rsid w:val="00D04C49"/>
    <w:rsid w:val="00D071B6"/>
    <w:rsid w:val="00D07320"/>
    <w:rsid w:val="00D10A1F"/>
    <w:rsid w:val="00D10D9F"/>
    <w:rsid w:val="00D11DDD"/>
    <w:rsid w:val="00D13767"/>
    <w:rsid w:val="00D149CD"/>
    <w:rsid w:val="00D1616E"/>
    <w:rsid w:val="00D22497"/>
    <w:rsid w:val="00D22E80"/>
    <w:rsid w:val="00D23FE5"/>
    <w:rsid w:val="00D255E9"/>
    <w:rsid w:val="00D30BF3"/>
    <w:rsid w:val="00D31DC5"/>
    <w:rsid w:val="00D324E1"/>
    <w:rsid w:val="00D333E4"/>
    <w:rsid w:val="00D34E44"/>
    <w:rsid w:val="00D36262"/>
    <w:rsid w:val="00D36CEC"/>
    <w:rsid w:val="00D41971"/>
    <w:rsid w:val="00D43CC9"/>
    <w:rsid w:val="00D44621"/>
    <w:rsid w:val="00D4794A"/>
    <w:rsid w:val="00D52750"/>
    <w:rsid w:val="00D52921"/>
    <w:rsid w:val="00D53621"/>
    <w:rsid w:val="00D5538C"/>
    <w:rsid w:val="00D568BE"/>
    <w:rsid w:val="00D60799"/>
    <w:rsid w:val="00D64321"/>
    <w:rsid w:val="00D66580"/>
    <w:rsid w:val="00D765FF"/>
    <w:rsid w:val="00D76DF2"/>
    <w:rsid w:val="00D864B2"/>
    <w:rsid w:val="00D87167"/>
    <w:rsid w:val="00D91872"/>
    <w:rsid w:val="00DA00CF"/>
    <w:rsid w:val="00DA3920"/>
    <w:rsid w:val="00DA5773"/>
    <w:rsid w:val="00DA6BA7"/>
    <w:rsid w:val="00DB197B"/>
    <w:rsid w:val="00DB2501"/>
    <w:rsid w:val="00DC1154"/>
    <w:rsid w:val="00DC3C4A"/>
    <w:rsid w:val="00DC4688"/>
    <w:rsid w:val="00DD04A3"/>
    <w:rsid w:val="00DD2880"/>
    <w:rsid w:val="00DD5D5D"/>
    <w:rsid w:val="00DD62E8"/>
    <w:rsid w:val="00DD7532"/>
    <w:rsid w:val="00DD7DD4"/>
    <w:rsid w:val="00DE0E63"/>
    <w:rsid w:val="00DE121C"/>
    <w:rsid w:val="00DE3648"/>
    <w:rsid w:val="00DE5838"/>
    <w:rsid w:val="00DE5B60"/>
    <w:rsid w:val="00DE7107"/>
    <w:rsid w:val="00DF1C97"/>
    <w:rsid w:val="00DF3738"/>
    <w:rsid w:val="00DF39E9"/>
    <w:rsid w:val="00DF5B32"/>
    <w:rsid w:val="00E078AB"/>
    <w:rsid w:val="00E07F2A"/>
    <w:rsid w:val="00E11CE0"/>
    <w:rsid w:val="00E11FD3"/>
    <w:rsid w:val="00E167EE"/>
    <w:rsid w:val="00E21643"/>
    <w:rsid w:val="00E22D7D"/>
    <w:rsid w:val="00E3310E"/>
    <w:rsid w:val="00E336E6"/>
    <w:rsid w:val="00E337AE"/>
    <w:rsid w:val="00E343E3"/>
    <w:rsid w:val="00E367C5"/>
    <w:rsid w:val="00E435F1"/>
    <w:rsid w:val="00E43FD9"/>
    <w:rsid w:val="00E461E3"/>
    <w:rsid w:val="00E51140"/>
    <w:rsid w:val="00E5142C"/>
    <w:rsid w:val="00E53E5B"/>
    <w:rsid w:val="00E55A98"/>
    <w:rsid w:val="00E56474"/>
    <w:rsid w:val="00E603AA"/>
    <w:rsid w:val="00E63DD5"/>
    <w:rsid w:val="00E6604B"/>
    <w:rsid w:val="00E716CA"/>
    <w:rsid w:val="00E746BD"/>
    <w:rsid w:val="00E76602"/>
    <w:rsid w:val="00E77E60"/>
    <w:rsid w:val="00E831AB"/>
    <w:rsid w:val="00E85CB5"/>
    <w:rsid w:val="00E86321"/>
    <w:rsid w:val="00E864D1"/>
    <w:rsid w:val="00E86A79"/>
    <w:rsid w:val="00E86D13"/>
    <w:rsid w:val="00E9519F"/>
    <w:rsid w:val="00E965D6"/>
    <w:rsid w:val="00EA1A2B"/>
    <w:rsid w:val="00EA57DB"/>
    <w:rsid w:val="00EA65BA"/>
    <w:rsid w:val="00EB3D36"/>
    <w:rsid w:val="00EB6AFC"/>
    <w:rsid w:val="00EC25C5"/>
    <w:rsid w:val="00EC3706"/>
    <w:rsid w:val="00EC793C"/>
    <w:rsid w:val="00ED528C"/>
    <w:rsid w:val="00ED7547"/>
    <w:rsid w:val="00ED7738"/>
    <w:rsid w:val="00ED78D1"/>
    <w:rsid w:val="00ED7C68"/>
    <w:rsid w:val="00EE08A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2DD3"/>
    <w:rsid w:val="00F3751E"/>
    <w:rsid w:val="00F44886"/>
    <w:rsid w:val="00F477F5"/>
    <w:rsid w:val="00F47F87"/>
    <w:rsid w:val="00F556FB"/>
    <w:rsid w:val="00F56A78"/>
    <w:rsid w:val="00F60F6C"/>
    <w:rsid w:val="00F62059"/>
    <w:rsid w:val="00F71E7C"/>
    <w:rsid w:val="00F73937"/>
    <w:rsid w:val="00F739EB"/>
    <w:rsid w:val="00F75208"/>
    <w:rsid w:val="00F809C6"/>
    <w:rsid w:val="00F8326A"/>
    <w:rsid w:val="00F853FB"/>
    <w:rsid w:val="00F86C34"/>
    <w:rsid w:val="00F90313"/>
    <w:rsid w:val="00F9111A"/>
    <w:rsid w:val="00F97DF6"/>
    <w:rsid w:val="00FA0527"/>
    <w:rsid w:val="00FA1366"/>
    <w:rsid w:val="00FA23B7"/>
    <w:rsid w:val="00FA7697"/>
    <w:rsid w:val="00FB23D8"/>
    <w:rsid w:val="00FB3568"/>
    <w:rsid w:val="00FB3900"/>
    <w:rsid w:val="00FC0BAA"/>
    <w:rsid w:val="00FC302C"/>
    <w:rsid w:val="00FC35FE"/>
    <w:rsid w:val="00FC75CB"/>
    <w:rsid w:val="00FD1C87"/>
    <w:rsid w:val="00FD2DF7"/>
    <w:rsid w:val="00FD42BF"/>
    <w:rsid w:val="00FD5AF0"/>
    <w:rsid w:val="00FE11E5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6529A8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AD196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0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FC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0FC2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0FC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0FC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Reetkatablice1" w:type="table">
    <w:name w:val="Rešetka tablice1"/>
    <w:basedOn w:val="Obinatablica"/>
    <w:next w:val="Reetkatablice"/>
    <w:uiPriority w:val="59"/>
    <w:rsid w:val="006529A8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AD196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0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FC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0FC2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0FC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0FC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9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99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05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49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3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17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69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60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49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54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73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9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52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9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1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7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4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41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589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830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41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67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68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809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08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53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25. siječnja 2018.</izvorni_sadrzaj>
    <derivirana_varijabla naziv="DomainObject.StvarniPocetakDatum_1">25. siječnja 2018.</derivirana_varijabla>
  </DomainObject.StvarniPocetakDatum>
  <DomainObject.StvarniZavrsetakDatum>
    <izvorni_sadrzaj>25. siječnja 2018.</izvorni_sadrzaj>
    <derivirana_varijabla naziv="DomainObject.StvarniZavrsetakDatum_1">25. siječnja 2018.</derivirana_varijabla>
  </DomainObject.StvarniZavrsetakDatum>
  <DomainObject.PlaniraniZavrsetakDatum>
    <izvorni_sadrzaj>25. siječnja 2018.</izvorni_sadrzaj>
    <derivirana_varijabla naziv="DomainObject.PlaniraniZavrsetakDatum_1">25. siječnja 2018.</derivirana_varijabla>
  </DomainObject.PlaniraniZavrsetakDatum>
  <DomainObject.PlaniraniPocetakDatum>
    <izvorni_sadrzaj>25. siječnja 2018.</izvorni_sadrzaj>
    <derivirana_varijabla naziv="DomainObject.PlaniraniPocetakDatum_1">25. siječnja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siječnja 2018.</izvorni_sadrzaj>
    <derivirana_varijabla naziv="DomainObject.Zapisnik.DatumKreiranja_1">25.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St-854/2017-51</izvorni_sadrzaj>
    <derivirana_varijabla naziv="DomainObject.Zapisnik.Oznaka_1">St-854/2017-51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 zastupanog po punomoćniku JUJNOVIĆ LUČIĆ MARKOVIĆ Odvjetničko društvo javno trgovačko društvo</izvorni_sadrzaj>
    <derivirana_varijabla naziv="DomainObject.Predmet.ProtustrankaFormated_1">  ARIA-F d.o.o. zastupanog po punomoćniku JUJNOVIĆ LUČIĆ MARKOVIĆ Odvjetničko društvo javno trgovačko društvo</derivirana_varijabla>
  </DomainObject.Predmet.ProtustrankaFormated>
  <DomainObject.Predmet.ProtustrankaFormatedOIB>
    <izvorni_sadrzaj>  ARIA-F d.o.o., OIB 13991214264 zastupanog po punomoćniku JUJNOVIĆ LUČIĆ MARKOVIĆ Odvjetničko društvo javno trgovačko društvo</izvorni_sadrzaj>
    <derivirana_varijabla naziv="DomainObject.Predmet.ProtustrankaFormatedOIB_1">  ARIA-F d.o.o., OIB 13991214264 zastupanog po punomoćniku JUJNOVIĆ LUČIĆ MARKOVIĆ Odvjetničko društvo javno trgovačko društvo</derivirana_varijabla>
  </DomainObject.Predmet.ProtustrankaFormatedOIB>
  <DomainObject.Predmet.ProtustrankaFormatedWithAdress>
    <izvorni_sadrzaj> ARIA-F d.o.o., Šeferova 8a, 10000 Zagreb zastupanog po punomoćniku JUJNOVIĆ LUČIĆ MARKOVIĆ Odvjetničko društvo javno trgovačko društvo</izvorni_sadrzaj>
    <derivirana_varijabla naziv="DomainObject.Predmet.ProtustrankaFormatedWithAdress_1"> ARIA-F d.o.o., Šeferova 8a,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ARIA-F d.o.o., OIB 13991214264, Šeferova 8a, 10000 Zagreb zastupanog po punomoćniku JUJNOVIĆ LUČIĆ MARKOVIĆ Odvjetničko društvo javno trgovačko društvo</izvorni_sadrzaj>
    <derivirana_varijabla naziv="DomainObject.Predmet.ProtustrankaFormatedWithAdressOIB_1"> ARIA-F d.o.o., OIB 13991214264, Šeferova 8a, 10000 Zagreb zastupanog po punomoćniku JUJNOVIĆ LUČIĆ MARKOVIĆ Odvjetničko društvo javno trgovačko društvo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 zastupanog po punomoćniku JUJNOVIĆ LUČIĆ MARKOVIĆ Odvjetničko društvo javno trgovačko društvo</item>
    </izvorni_sadrzaj>
    <derivirana_varijabla naziv="DomainObject.Predmet.ProtuStrankaListFormated_1">
      <item>ARIA-F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ARIA-F d.o.o., OIB 13991214264 zastupanog po punomoćniku JUJNOVIĆ LUČIĆ MARKOVIĆ Odvjetničko društvo javno trgovačko društvo</item>
    </izvorni_sadrzaj>
    <derivirana_varijabla naziv="DomainObject.Predmet.ProtuStrankaListFormatedOIB_1">
      <item>ARIA-F d.o.o., OIB 13991214264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ARIA-F d.o.o., Šeferova 8a, 10000 Zagreb zastupanog po punomoćniku JUJNOVIĆ LUČIĆ MARKOVIĆ Odvjetničko društvo javno trgovačko društvo</item>
    </izvorni_sadrzaj>
    <derivirana_varijabla naziv="DomainObject.Predmet.ProtuStrankaListFormatedWithAdress_1">
      <item>ARIA-F d.o.o., Šeferova 8a,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JUJNOVIĆ LUČIĆ MARKOVIĆ Odvjetničko društvo javno trgovačko društvo</item>
    </izvorni_sadrzaj>
    <derivirana_varijabla naziv="DomainObject.Predmet.ProtuStrankaListFormatedWithAdressOIB_1">
      <item>ARIA-F d.o.o., OIB 13991214264, Šeferova 8a,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 punomoćnik sudionika u postupku ARIA-F d.o.o.</item>
      <item>Bariša Pavičić</item>
      <item>Karlo Frković</item>
    </izvorni_sadrzaj>
    <derivirana_varijabla naziv="DomainObject.Predmet.OstaliListFormated_1">
      <item>Ilija Kožulj</item>
      <item>JUJNOVIĆ LUČIĆ MARKOVIĆ Odvjetničko društvo javno trgovačko društvo punomoćnik sudionika u postupku ARIA-F d.o.o.</item>
      <item>Bariša Pavičić</item>
      <item>Karlo Frković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 punomoćnik sudionika u postupku ARIA-F d.o.o.</item>
      <item>Bariša Pavičić, OIB 54280025302</item>
      <item>Karlo Frković</item>
    </izvorni_sadrzaj>
    <derivirana_varijabla naziv="DomainObject.Predmet.OstaliListFormatedOIB_1">
      <item>Ilija Kožulj, OIB 63827683251</item>
      <item>JUJNOVIĆ LUČIĆ MARKOVIĆ Odvjetničko društvo javno trgovačko društvo, OIB 46736017727 punomoćnik sudionika u postupku ARIA-F d.o.o.</item>
      <item>Bariša Pavičić, OIB 54280025302</item>
      <item>Karlo Frković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 punomoćnik sudionika u postupku ARIA-F d.o.o.</item>
      <item>Bariša Pavičić, Petra i Tome Erdody 12, 10000 Zagreb</item>
      <item>Karlo Frković, Lj. Marakovića 7, 10000 Zagreb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 punomoćnik sudionika u postupku ARIA-F d.o.o.</item>
      <item>Bariša Pavičić, Petra i Tome Erdody 12, 10000 Zagreb</item>
      <item>Karlo Frković, Lj. Marakovića 7, 10000 Zagreb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  <item>Bariša Pavičić, OIB 54280025302, Petra i Tome Erdody 12, 10000 Zagreb</item>
      <item>Karlo Frković, Lj. Marakovića 7, 10000 Zagreb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  <item>Bariša Pavičić, OIB 54280025302, Petra i Tome Erdody 12, 10000 Zagreb</item>
      <item>Karlo Frković, Lj. Marakovića 7, 10000 Zagreb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  <item>Bariša Pavičić</item>
      <item>Karlo Frković</item>
    </izvorni_sadrzaj>
    <derivirana_varijabla naziv="DomainObject.Predmet.OstaliListNazivFormated_1">
      <item>Ilija Kožulj</item>
      <item>JUJNOVIĆ LUČIĆ MARKOVIĆ Odvjetničko društvo javno trgovačko društvo</item>
      <item>Bariša Pavičić</item>
      <item>Karlo Frković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  <item>Bariša Pavičić, OIB 54280025302</item>
      <item>Karlo Frković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  <item>Bariša Pavičić, OIB 54280025302</item>
      <item>Karlo Frković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St-854/2017-51</izvorni_sadrzaj>
    <derivirana_varijabla naziv="DomainObject.PoslovniBrojDokumenta_1">St-854/2017-51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  <item>JUJNOVIĆ LUČIĆ MARKOVIĆ Odvjetničko društvo javno trgovačko društvo</item>
      <item>Bariša Pavičić</item>
      <item>Karlo Frković</item>
    </izvorni_sadrzaj>
    <derivirana_varijabla naziv="DomainObject.Predmet.SudioniciListNaziv_1">
      <item>ARIA-F d.o.o.</item>
      <item>ARIA-F d.o.o.</item>
      <item>Ilija Kožulj</item>
      <item>JUJNOVIĆ LUČIĆ MARKOVIĆ Odvjetničko društvo javno trgovačko društvo</item>
      <item>Bariša Pavičić</item>
      <item>Karlo Frković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OIB 54280025302, Petra i Tome Erdody 12,10000 Zagreb</item>
      <item>Karlo Frković, Lj. Marakovića 7,10000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OIB 54280025302, Petra i Tome Erdody 12,10000 Zagreb</item>
      <item>Karlo Frković, Lj. Marakovića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  <item>, OIB 46736017727</item>
      <item>, OIB 54280025302</item>
      <item>, OIB null</item>
    </izvorni_sadrzaj>
    <derivirana_varijabla naziv="DomainObject.Predmet.SudioniciListNazivOIB_1">
      <item>, OIB 13991214264</item>
      <item>, OIB 13991214264</item>
      <item>, OIB 63827683251</item>
      <item>, OIB 46736017727</item>
      <item>, OIB 54280025302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1399</properties:Words>
  <properties:Characters>8068</properties:Characters>
  <properties:Lines>480</properties:Lines>
  <properties:Paragraphs>210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2018-01-23T07:28:00Z</dcterms:created>
  <dc:creator>Korisnik</dc:creator>
  <cp:lastModifiedBy>Katarina Drndelić</cp:lastModifiedBy>
  <cp:lastPrinted>2018-01-25T12:19:00Z</cp:lastPrinted>
  <dcterms:modified xmlns:xsi="http://www.w3.org/2001/XMLSchema-instance" xsi:type="dcterms:W3CDTF">2018-01-25T12:22:00Z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St-854/2017-51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