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806fe" w14:paraId="8c806fe" w:rsidRDefault="00D971AC" w:rsidP="006A08ED" w:rsidR="00D971AC" w:rsidRPr="002365A1">
      <w:pPr>
        <w:pStyle w:val="Naslov1"/>
        <w15:collapsed w:val="false"/>
        <w:rPr>
          <w:rFonts w:cs="Times New Roman" w:hAnsi="Times New Roman" w:ascii="Times New Roman"/>
          <w:b w:val="false"/>
          <w:sz w:val="24"/>
          <w:szCs w:val="24"/>
        </w:rPr>
      </w:pPr>
      <w:bookmarkStart w:name="_GoBack" w:id="0"/>
      <w:bookmarkEnd w:id="0"/>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b w:val="false"/>
          <w:sz w:val="24"/>
          <w:szCs w:val="24"/>
        </w:rPr>
        <w:t>1 St-</w:t>
      </w:r>
      <w:r w:rsidR="007C4F1C">
        <w:rPr>
          <w:rFonts w:cs="Times New Roman" w:hAnsi="Times New Roman" w:ascii="Times New Roman"/>
          <w:b w:val="false"/>
          <w:sz w:val="24"/>
          <w:szCs w:val="24"/>
        </w:rPr>
        <w:t>3398</w:t>
      </w:r>
      <w:r w:rsidR="00CB66CE">
        <w:rPr>
          <w:rFonts w:cs="Times New Roman" w:hAnsi="Times New Roman" w:ascii="Times New Roman"/>
          <w:b w:val="false"/>
          <w:sz w:val="24"/>
          <w:szCs w:val="24"/>
        </w:rPr>
        <w:t>/16</w:t>
      </w:r>
    </w:p>
    <w:p w:rsidRDefault="005C2E8D" w:rsidP="00D971AC" w:rsidR="003C5353">
      <w:pPr>
        <w:rPr>
          <w:noProof/>
          <w:color w:val="000000"/>
        </w:rPr>
      </w:pPr>
      <w:r>
        <w:rPr>
          <w:noProof/>
          <w:color w:val="000000"/>
        </w:rPr>
        <w:t xml:space="preserve">                </w:t>
      </w:r>
      <w:r w:rsidRPr="00CF2492">
        <w:rPr>
          <w:noProof/>
          <w:color w:val="00000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C2E8D" w:rsidP="00D971AC" w:rsidR="005C2E8D" w:rsidRPr="002365A1"/>
    <w:p w:rsidRDefault="00D971AC" w:rsidP="00D971AC" w:rsidR="00D971AC" w:rsidRPr="002365A1">
      <w:r w:rsidRPr="002365A1">
        <w:rPr>
          <w:b/>
        </w:rPr>
        <w:t xml:space="preserve">      </w:t>
      </w:r>
      <w:r w:rsidRPr="002365A1">
        <w:t>REPUBLIKA HRVATSKA</w:t>
      </w:r>
    </w:p>
    <w:p w:rsidRDefault="00D971AC" w:rsidP="00D971AC" w:rsidR="00D971AC" w:rsidRPr="002365A1"/>
    <w:p w:rsidRDefault="00D971AC" w:rsidP="00D971AC" w:rsidR="00D971AC" w:rsidRPr="002365A1">
      <w:r w:rsidRPr="002365A1">
        <w:t xml:space="preserve"> TRGOVAČKI SUD U ZAGREBU</w:t>
      </w:r>
    </w:p>
    <w:p w:rsidRDefault="002365A1" w:rsidP="00D971AC" w:rsidR="00D971AC" w:rsidRPr="002365A1">
      <w:r>
        <w:t xml:space="preserve">    </w:t>
      </w:r>
      <w:r w:rsidR="005C2E8D">
        <w:t xml:space="preserve">  </w:t>
      </w:r>
      <w:r>
        <w:t xml:space="preserve">  </w:t>
      </w:r>
      <w:r w:rsidR="00D971AC" w:rsidRPr="002365A1">
        <w:t xml:space="preserve">STALNA SLUŽBA </w:t>
      </w:r>
    </w:p>
    <w:p w:rsidRDefault="005C2E8D" w:rsidP="00D971AC" w:rsidR="003C5353" w:rsidRPr="002365A1">
      <w:r>
        <w:t xml:space="preserve">  </w:t>
      </w:r>
      <w:r w:rsidR="003C5353" w:rsidRPr="002365A1">
        <w:t xml:space="preserve">Karlovac, </w:t>
      </w:r>
      <w:r w:rsidR="002365A1">
        <w:t>Ljudevita Šestića 4</w:t>
      </w:r>
    </w:p>
    <w:p w:rsidRDefault="003C5353" w:rsidP="00D971AC" w:rsidR="003C5353" w:rsidRPr="002365A1"/>
    <w:p w:rsidRDefault="003C5353" w:rsidP="003C5353" w:rsidR="00D971AC" w:rsidRPr="002365A1">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Default="00D971AC" w:rsidP="00D971AC" w:rsidR="00D971AC" w:rsidRPr="002365A1"/>
    <w:p w:rsidRDefault="00D971AC" w:rsidP="003C5353" w:rsidR="00D971AC">
      <w:pPr>
        <w:tabs>
          <w:tab w:pos="4050" w:val="left"/>
        </w:tabs>
        <w:jc w:val="center"/>
      </w:pPr>
      <w:r w:rsidRPr="002365A1">
        <w:t>R J E Š E N J E</w:t>
      </w:r>
    </w:p>
    <w:p w:rsidRDefault="00FF2837" w:rsidP="003C5353" w:rsidR="00FF2837">
      <w:pPr>
        <w:tabs>
          <w:tab w:pos="4050" w:val="left"/>
        </w:tabs>
        <w:jc w:val="center"/>
      </w:pPr>
      <w:r>
        <w:t>I</w:t>
      </w:r>
    </w:p>
    <w:p w:rsidRDefault="00FF2837" w:rsidP="003C5353" w:rsidR="00FF2837" w:rsidRPr="002365A1">
      <w:pPr>
        <w:tabs>
          <w:tab w:pos="4050" w:val="left"/>
        </w:tabs>
        <w:jc w:val="center"/>
      </w:pPr>
      <w:r>
        <w:t>Z A K L J U Č A K</w:t>
      </w:r>
    </w:p>
    <w:p w:rsidRDefault="00D971AC" w:rsidP="00D971AC" w:rsidR="00D971AC" w:rsidRPr="002365A1"/>
    <w:p w:rsidRDefault="00D971AC" w:rsidP="003C5353" w:rsidR="00D971AC" w:rsidRPr="002365A1">
      <w:pPr>
        <w:jc w:val="both"/>
      </w:pPr>
      <w:r w:rsidRPr="002365A1">
        <w:tab/>
      </w:r>
      <w:r w:rsidR="003C5353" w:rsidRPr="002365A1">
        <w:t>TRGOVAČKI SUD U ZAGREBU, Stalna služba</w:t>
      </w:r>
      <w:r w:rsidR="003C5353" w:rsidRPr="002365A1">
        <w:rPr>
          <w:b/>
        </w:rPr>
        <w:t>,</w:t>
      </w:r>
      <w:r w:rsidR="003C5353" w:rsidRPr="002365A1">
        <w:t xml:space="preserve"> po sucu Jadranki Mađeruh, kao stečajnom sucu, odlučujući o prijedlogu pred</w:t>
      </w:r>
      <w:r w:rsidR="00740757">
        <w:t xml:space="preserve">lagatelja </w:t>
      </w:r>
      <w:r w:rsidR="007C4F1C">
        <w:t>REPUBLIKA HRVATSKA, Ministarstvo financija, Porezna uprava, Područni ured Središnja Hrvatska, OIB: 18683136487</w:t>
      </w:r>
      <w:r w:rsidR="00CB66CE">
        <w:t xml:space="preserve">, </w:t>
      </w:r>
      <w:r w:rsidR="0089554D">
        <w:t xml:space="preserve"> </w:t>
      </w:r>
      <w:r w:rsidR="00740757">
        <w:t xml:space="preserve">za otvaranje stečajnog postupka </w:t>
      </w:r>
      <w:r w:rsidR="003C5353" w:rsidRPr="002365A1">
        <w:t xml:space="preserve">nad dužnikom </w:t>
      </w:r>
      <w:r w:rsidR="007C4F1C">
        <w:t>PRODOMO d.o.o. Karlovac, Velika Jelsa 16, OIB: 21350815004</w:t>
      </w:r>
      <w:r w:rsidR="001A7E3D" w:rsidRPr="002365A1">
        <w:t>,</w:t>
      </w:r>
      <w:r w:rsidR="003C5353" w:rsidRPr="002365A1">
        <w:t xml:space="preserve"> </w:t>
      </w:r>
      <w:r w:rsidR="005C2E8D">
        <w:t xml:space="preserve">3. svibnja </w:t>
      </w:r>
      <w:r w:rsidR="002365A1">
        <w:t>2016</w:t>
      </w:r>
      <w:r w:rsidR="003C5353" w:rsidRPr="002365A1">
        <w:t xml:space="preserve">. </w:t>
      </w:r>
    </w:p>
    <w:p w:rsidRDefault="003C5353" w:rsidP="003C5353" w:rsidR="003C5353" w:rsidRPr="002365A1">
      <w:pPr>
        <w:jc w:val="both"/>
      </w:pPr>
    </w:p>
    <w:p w:rsidRDefault="00D971AC" w:rsidP="00D971AC" w:rsidR="00D971AC" w:rsidRPr="002365A1">
      <w:pPr>
        <w:jc w:val="center"/>
      </w:pPr>
      <w:r w:rsidRPr="002365A1">
        <w:t>r i j e š i o     j e</w:t>
      </w:r>
    </w:p>
    <w:p w:rsidRDefault="00D971AC" w:rsidP="00D971AC" w:rsidR="00D971AC" w:rsidRPr="002365A1"/>
    <w:p w:rsidRDefault="00D971AC" w:rsidP="00B96079" w:rsidR="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7C4F1C">
        <w:t>PRODOMO d.o.o. Karlovac, Velika Jelsa 16, OIB: 21350815004</w:t>
      </w:r>
      <w:r w:rsidR="003C5353" w:rsidRPr="002365A1">
        <w:t>.</w:t>
      </w:r>
    </w:p>
    <w:p w:rsidRDefault="00740757" w:rsidP="003C5353" w:rsidR="00740757">
      <w:pPr>
        <w:ind w:left="708"/>
        <w:jc w:val="both"/>
      </w:pPr>
    </w:p>
    <w:p w:rsidRDefault="00740757" w:rsidP="00740757" w:rsidR="00740757">
      <w:pPr>
        <w:ind w:left="708"/>
        <w:jc w:val="center"/>
      </w:pPr>
      <w:r>
        <w:t>z a k l j u č i o   j e</w:t>
      </w:r>
    </w:p>
    <w:p w:rsidRDefault="00740757" w:rsidP="003C5353" w:rsidR="00740757" w:rsidRPr="002365A1">
      <w:pPr>
        <w:ind w:left="708"/>
        <w:jc w:val="both"/>
      </w:pPr>
    </w:p>
    <w:p w:rsidRDefault="007C4F1C" w:rsidP="007C4F1C" w:rsidR="007C4F1C">
      <w:pPr>
        <w:numPr>
          <w:ilvl w:val="0"/>
          <w:numId w:val="6"/>
        </w:numPr>
        <w:jc w:val="both"/>
      </w:pPr>
      <w:r>
        <w:t>Zakazuje se ročište radi očitovanja o prijedlogu za otvaranje stečajnog postupka nad dužnikom</w:t>
      </w:r>
      <w:r w:rsidRPr="007C4F1C">
        <w:t xml:space="preserve"> </w:t>
      </w:r>
      <w:r>
        <w:t>PRODOMO d.o.o. Karlovac, Velika Jelsa 16, OIB: 21350815004,  za dan 8. lipnja 2016. godine u 13,00 sati, u zgradi suda u Karlovcu, Ljudevita Šestića 4, soba broj 5, na koje se dostavom ovog zaključka pozivaju:</w:t>
      </w:r>
    </w:p>
    <w:p w:rsidRDefault="007C4F1C" w:rsidP="007C4F1C" w:rsidR="007C4F1C">
      <w:pPr>
        <w:pStyle w:val="Odlomakpopisa"/>
        <w:numPr>
          <w:ilvl w:val="1"/>
          <w:numId w:val="6"/>
        </w:numPr>
        <w:jc w:val="both"/>
      </w:pPr>
      <w:r>
        <w:t>predlagatelj zastupan po ŽDO u Karlovcu,</w:t>
      </w:r>
    </w:p>
    <w:p w:rsidRDefault="007C4F1C" w:rsidP="007C4F1C" w:rsidR="007C4F1C">
      <w:pPr>
        <w:pStyle w:val="Odlomakpopisa"/>
        <w:numPr>
          <w:ilvl w:val="1"/>
          <w:numId w:val="6"/>
        </w:numPr>
        <w:jc w:val="both"/>
      </w:pPr>
      <w:r>
        <w:t>dužnik po zakonskom zastupniku</w:t>
      </w:r>
    </w:p>
    <w:p w:rsidRDefault="007C4F1C" w:rsidP="007C4F1C" w:rsidR="007C4F1C">
      <w:pPr>
        <w:pStyle w:val="Odlomakpopisa"/>
        <w:numPr>
          <w:ilvl w:val="1"/>
          <w:numId w:val="6"/>
        </w:numPr>
        <w:ind w:left="1833"/>
        <w:jc w:val="both"/>
      </w:pPr>
      <w:r>
        <w:t>FINA.</w:t>
      </w:r>
    </w:p>
    <w:p w:rsidRDefault="007C4F1C" w:rsidP="007C4F1C" w:rsidR="007C4F1C">
      <w:pPr>
        <w:ind w:left="1833"/>
        <w:jc w:val="both"/>
      </w:pPr>
    </w:p>
    <w:p w:rsidRDefault="007C4F1C" w:rsidP="002365A1" w:rsidR="007C4F1C">
      <w:pPr>
        <w:numPr>
          <w:ilvl w:val="0"/>
          <w:numId w:val="6"/>
        </w:numPr>
        <w:jc w:val="both"/>
      </w:pPr>
      <w:r>
        <w:t>Pozvane osobe mogu se o prijedlogu i pisano očitovati.</w:t>
      </w:r>
    </w:p>
    <w:p w:rsidRDefault="002365A1" w:rsidP="002365A1" w:rsidR="002365A1" w:rsidRPr="00676B0D">
      <w:pPr>
        <w:ind w:left="708"/>
        <w:jc w:val="both"/>
      </w:pPr>
    </w:p>
    <w:p w:rsidRDefault="002365A1" w:rsidP="007C4F1C" w:rsidR="002365A1" w:rsidRPr="00676B0D">
      <w:pPr>
        <w:jc w:val="center"/>
      </w:pPr>
      <w:r w:rsidRPr="00B067C5">
        <w:t>Obrazloženje</w:t>
      </w:r>
    </w:p>
    <w:p w:rsidRDefault="002365A1" w:rsidP="002365A1" w:rsidR="002365A1" w:rsidRPr="00676B0D"/>
    <w:p w:rsidRDefault="002365A1" w:rsidP="005C2E8D" w:rsidR="005C2E8D">
      <w:pPr>
        <w:jc w:val="both"/>
      </w:pPr>
      <w:r w:rsidRPr="00676B0D">
        <w:tab/>
      </w:r>
      <w:r w:rsidR="005C2E8D">
        <w:t xml:space="preserve">Rješenjem ovog suda poslovni broj St-5321/15 od 2. veljače 2016. obustavljen je skraćeni stečajni postupak  nad dužnikom PRODOMO d.o.o. Karlovac, Velika Jelsa 16, OIB: 21350815004, koji je pokrenut zahtjevom FINA-e, te je odlučeno da će se postupak nastaviti </w:t>
      </w:r>
      <w:r w:rsidR="005C2E8D">
        <w:lastRenderedPageBreak/>
        <w:t xml:space="preserve">primjenom općih odredbi Stečajnog zakona </w:t>
      </w:r>
      <w:r w:rsidR="005C2E8D" w:rsidRPr="006F46CE">
        <w:t>(Narodne novine broj 71/15, dalje:SZ),</w:t>
      </w:r>
      <w:r w:rsidR="005C2E8D">
        <w:t xml:space="preserve"> budući je vjerovni Republika Hrvatska, Ministarstvo financija, Porezna uprava, Područni ured Središnja Hrvatska podnio prijedlog za otvaranje stečajnog postupka nad dužnikom jer prema njemu ima potraživanje, a i dužnik je dostavio  prokazni popis imovine.</w:t>
      </w:r>
    </w:p>
    <w:p w:rsidRDefault="005C2E8D" w:rsidP="005C2E8D" w:rsidR="005C2E8D">
      <w:pPr>
        <w:jc w:val="both"/>
      </w:pPr>
    </w:p>
    <w:p w:rsidRDefault="005C2E8D" w:rsidP="005C2E8D" w:rsidR="005C2E8D">
      <w:pPr>
        <w:jc w:val="both"/>
      </w:pPr>
      <w:r>
        <w:tab/>
        <w:t>Slijedom navedenog, a temeljem čl. 115. st. 1. SZ-a odlučeno je kao u izreci rješenja.</w:t>
      </w:r>
    </w:p>
    <w:p w:rsidRDefault="005C2E8D" w:rsidP="005C2E8D" w:rsidR="005C2E8D">
      <w:pPr>
        <w:jc w:val="both"/>
      </w:pPr>
    </w:p>
    <w:p w:rsidRDefault="005C2E8D" w:rsidP="005C2E8D" w:rsidR="005C2E8D">
      <w:pPr>
        <w:jc w:val="both"/>
      </w:pPr>
      <w:r>
        <w:tab/>
        <w:t>Prema odredbi čl. 123. st. 1. SZ-a sud je odmah zakazao ročište na koje su pozvani predlagatelji, osoba ovlaštena za zastupanje dužnika po zakonu, te pravna osoba koja za dužnika obavlja poslove platnog prometa, pa je odlučeno kao u točki I. izreke zaključka.</w:t>
      </w:r>
    </w:p>
    <w:p w:rsidRDefault="005C2E8D" w:rsidP="005C2E8D" w:rsidR="005C2E8D">
      <w:pPr>
        <w:jc w:val="both"/>
      </w:pPr>
    </w:p>
    <w:p w:rsidRDefault="005C2E8D" w:rsidP="005C2E8D" w:rsidR="005C2E8D">
      <w:pPr>
        <w:jc w:val="both"/>
      </w:pPr>
      <w:r>
        <w:tab/>
        <w:t>Temeljem odredbe čl. 123. st. 2. SZ-a odlučeno je kao u točki II. izreke zaključka.</w:t>
      </w:r>
    </w:p>
    <w:p w:rsidRDefault="005C2E8D" w:rsidP="005C2E8D" w:rsidR="005C2E8D">
      <w:pPr>
        <w:jc w:val="both"/>
      </w:pPr>
    </w:p>
    <w:p w:rsidRDefault="00CB66CE" w:rsidP="005C2E8D" w:rsidR="00CB66CE">
      <w:pPr>
        <w:jc w:val="both"/>
      </w:pPr>
    </w:p>
    <w:p w:rsidRDefault="00D971AC" w:rsidP="00D971AC" w:rsidR="00D971AC" w:rsidRPr="00DE5FCD">
      <w:pPr>
        <w:jc w:val="center"/>
      </w:pPr>
      <w:r w:rsidRPr="00DE5FCD">
        <w:t xml:space="preserve">U Karlovcu </w:t>
      </w:r>
      <w:r w:rsidR="005C2E8D">
        <w:t xml:space="preserve">3. svibnja </w:t>
      </w:r>
      <w:r w:rsidR="00DE5FCD" w:rsidRPr="00DE5FCD">
        <w:t>2016</w:t>
      </w:r>
      <w:r w:rsidRPr="00DE5FCD">
        <w:t xml:space="preserve">. </w:t>
      </w:r>
    </w:p>
    <w:p w:rsidRDefault="00D971AC" w:rsidP="00D971AC" w:rsidR="00D971AC" w:rsidRPr="00DE5FCD">
      <w:pPr>
        <w:jc w:val="both"/>
      </w:pPr>
    </w:p>
    <w:p w:rsidRDefault="00DE5FCD" w:rsidP="00D971AC" w:rsidR="00D971AC" w:rsidRPr="00DE5FCD">
      <w:pPr>
        <w:ind w:left="6372"/>
        <w:jc w:val="both"/>
      </w:pPr>
      <w:r>
        <w:t xml:space="preserve">         </w:t>
      </w:r>
      <w:r w:rsidR="00D971AC" w:rsidRPr="00DE5FCD">
        <w:t xml:space="preserve"> Stečajni sudac:</w:t>
      </w:r>
    </w:p>
    <w:p w:rsidRDefault="00D971AC" w:rsidP="004B1855" w:rsidR="006A5100" w:rsidRPr="00DE5FCD">
      <w:pPr>
        <w:jc w:val="center"/>
      </w:pPr>
      <w:r w:rsidRPr="00DE5FCD">
        <w:t xml:space="preserve">                                                                         </w:t>
      </w:r>
      <w:r w:rsidR="00DE5FCD">
        <w:t xml:space="preserve">                                  </w:t>
      </w:r>
      <w:r w:rsidRPr="00DE5FCD">
        <w:t>Jadranka Mađeruh</w:t>
      </w:r>
      <w:r w:rsidR="006A5100" w:rsidRPr="00DE5FCD">
        <w:t>,v.r.</w:t>
      </w:r>
    </w:p>
    <w:p w:rsidRDefault="006A5100" w:rsidP="004B1855" w:rsidR="006A5100" w:rsidRPr="002365A1">
      <w:pPr>
        <w:jc w:val="center"/>
        <w:rPr>
          <w:b/>
        </w:rPr>
      </w:pPr>
    </w:p>
    <w:p w:rsidRDefault="006A5100" w:rsidP="006A5100" w:rsidR="006A5100" w:rsidRPr="002365A1">
      <w:pPr>
        <w:jc w:val="right"/>
      </w:pPr>
      <w:r w:rsidRPr="002365A1">
        <w:t>Za točnost otpravka-</w:t>
      </w:r>
    </w:p>
    <w:p w:rsidRDefault="006A5100" w:rsidP="006A5100" w:rsidR="006A5100" w:rsidRPr="002365A1">
      <w:pPr>
        <w:jc w:val="right"/>
      </w:pPr>
      <w:r w:rsidRPr="002365A1">
        <w:t>ovlašteni službenik:</w:t>
      </w:r>
    </w:p>
    <w:p w:rsidRDefault="006A5100" w:rsidP="004B1855" w:rsidR="00A25C94">
      <w:pPr>
        <w:jc w:val="center"/>
      </w:pPr>
      <w:r w:rsidRPr="002365A1">
        <w:t xml:space="preserve">                                                                             </w:t>
      </w:r>
      <w:r w:rsidR="00DE5FCD">
        <w:t xml:space="preserve">                                         </w:t>
      </w:r>
      <w:smartTag w:element="PersonName" w:uri="urn:schemas-microsoft-com:office:smarttags">
        <w:r w:rsidRPr="002365A1">
          <w:t>Draženka Prpić</w:t>
        </w:r>
      </w:smartTag>
      <w:r w:rsidR="00D971AC" w:rsidRPr="002365A1">
        <w:t xml:space="preserve"> </w:t>
      </w:r>
    </w:p>
    <w:p w:rsidRDefault="00CB66CE" w:rsidP="004B1855" w:rsidR="00CB66CE" w:rsidRPr="002365A1">
      <w:pPr>
        <w:jc w:val="center"/>
      </w:pPr>
    </w:p>
    <w:p w:rsidRDefault="00A25C94" w:rsidP="004B1855" w:rsidR="00A25C94" w:rsidRPr="002365A1">
      <w:pPr>
        <w:jc w:val="center"/>
      </w:pPr>
    </w:p>
    <w:p w:rsidRDefault="00D971AC" w:rsidP="00D971AC" w:rsidR="00D971AC" w:rsidRPr="002365A1">
      <w:pPr>
        <w:tabs>
          <w:tab w:pos="6450" w:val="left"/>
        </w:tabs>
      </w:pPr>
      <w:r w:rsidRPr="002365A1">
        <w:t xml:space="preserve">PRAVNA POUKA:                                                                                      </w:t>
      </w:r>
    </w:p>
    <w:p w:rsidRDefault="004B1855" w:rsidP="00B96079" w:rsidR="00B96079">
      <w:pPr>
        <w:tabs>
          <w:tab w:pos="6735" w:val="left"/>
        </w:tabs>
      </w:pPr>
      <w:r w:rsidRPr="002365A1">
        <w:t xml:space="preserve">Protiv </w:t>
      </w:r>
      <w:r w:rsidR="00B96079">
        <w:t>ovog rješenja nije dopuštena posebna žalba (čl. 115. st. 1. SZ-a).</w:t>
      </w:r>
    </w:p>
    <w:p w:rsidRDefault="00B96079" w:rsidP="00B96079" w:rsidR="00B96079">
      <w:pPr>
        <w:tabs>
          <w:tab w:pos="6735" w:val="left"/>
        </w:tabs>
      </w:pPr>
      <w:r>
        <w:t>Protiv zaključka nije dopuštena žalba (čl 19. st. 7. SZ-a).</w:t>
      </w:r>
    </w:p>
    <w:p w:rsidRDefault="00B96079" w:rsidP="00B96079" w:rsidR="00B96079">
      <w:pPr>
        <w:tabs>
          <w:tab w:pos="6735" w:val="left"/>
        </w:tabs>
      </w:pPr>
    </w:p>
    <w:p w:rsidRDefault="00B96079" w:rsidP="00B96079" w:rsidR="00B96079">
      <w:pPr>
        <w:tabs>
          <w:tab w:pos="6735" w:val="left"/>
        </w:tabs>
      </w:pPr>
    </w:p>
    <w:p w:rsidRDefault="00B96079" w:rsidP="00B96079" w:rsidR="00B96079">
      <w:pPr>
        <w:tabs>
          <w:tab w:pos="6735" w:val="left"/>
        </w:tabs>
      </w:pPr>
    </w:p>
    <w:sectPr w:rsidSect="00A0682A" w:rsidR="00B9607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0E67" w:rsidR="00AC0E67">
      <w:r>
        <w:separator/>
      </w:r>
    </w:p>
  </w:endnote>
  <w:endnote w:id="0" w:type="continuationSeparator">
    <w:p w:rsidRDefault="00AC0E67" w:rsidR="00AC0E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0E67" w:rsidR="00AC0E67">
      <w:r>
        <w:separator/>
      </w:r>
    </w:p>
  </w:footnote>
  <w:footnote w:id="0" w:type="continuationSeparator">
    <w:p w:rsidRDefault="00AC0E67" w:rsidR="00AC0E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E3D" w:rsidR="001A7E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18A0">
      <w:rPr>
        <w:rStyle w:val="Brojstranice"/>
        <w:noProof/>
      </w:rPr>
      <w:t>2</w:t>
    </w:r>
    <w:r>
      <w:rPr>
        <w:rStyle w:val="Brojstranice"/>
      </w:rPr>
      <w:fldChar w:fldCharType="end"/>
    </w:r>
  </w:p>
  <w:p w:rsidRDefault="001A7E3D" w:rsidP="00BB1920" w:rsidR="001A7E3D" w:rsidRPr="008B2C5A">
    <w:pPr>
      <w:pStyle w:val="Naslov1"/>
      <w:jc w:val="right"/>
      <w:rPr>
        <w:rFonts w:hAnsi="Verdana" w:ascii="Verdana"/>
        <w:b w:val="false"/>
        <w:sz w:val="24"/>
        <w:szCs w:val="24"/>
      </w:rPr>
    </w:pPr>
    <w:r w:rsidRPr="00BB1920">
      <w:rPr>
        <w:rFonts w:hAnsi="Verdana" w:ascii="Verdana"/>
        <w:sz w:val="24"/>
        <w:szCs w:val="24"/>
      </w:rPr>
      <w:t>1</w:t>
    </w:r>
    <w:r>
      <w:rPr>
        <w:rFonts w:hAnsi="Verdana" w:ascii="Verdana"/>
      </w:rPr>
      <w:t xml:space="preserve"> </w:t>
    </w:r>
    <w:r w:rsidRPr="008B2C5A">
      <w:rPr>
        <w:rFonts w:hAnsi="Verdana" w:ascii="Verdana"/>
        <w:b w:val="false"/>
        <w:sz w:val="24"/>
        <w:szCs w:val="24"/>
      </w:rPr>
      <w:t>St-</w:t>
    </w:r>
    <w:r w:rsidR="005C2E8D">
      <w:rPr>
        <w:rFonts w:hAnsi="Verdana" w:ascii="Verdana"/>
        <w:b w:val="false"/>
        <w:sz w:val="24"/>
        <w:szCs w:val="24"/>
      </w:rPr>
      <w:t>3398</w:t>
    </w:r>
    <w:r w:rsidR="00CB66CE">
      <w:rPr>
        <w:rFonts w:hAnsi="Verdana" w:ascii="Verdana"/>
        <w:b w:val="false"/>
        <w:sz w:val="24"/>
        <w:szCs w:val="24"/>
      </w:rPr>
      <w:t>/16</w:t>
    </w:r>
  </w:p>
  <w:p w:rsidRDefault="001A7E3D" w:rsidR="001A7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40F2AD2"/>
    <w:multiLevelType w:val="hybridMultilevel"/>
    <w:tmpl w:val="8C7CFCB8"/>
    <w:lvl w:tplc="8216FC2A" w:ilvl="0">
      <w:start w:val="4"/>
      <w:numFmt w:val="bullet"/>
      <w:lvlText w:val="-"/>
      <w:lvlJc w:val="left"/>
      <w:pPr>
        <w:tabs>
          <w:tab w:pos="1083" w:val="num"/>
        </w:tabs>
        <w:ind w:hanging="375" w:left="1083"/>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90654EB"/>
    <w:multiLevelType w:val="hybridMultilevel"/>
    <w:tmpl w:val="932CA69C"/>
    <w:lvl w:tplc="81BC860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7805008"/>
    <w:multiLevelType w:val="hybridMultilevel"/>
    <w:tmpl w:val="0D68D5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3374BF"/>
    <w:multiLevelType w:val="hybridMultilevel"/>
    <w:tmpl w:val="D9566CD6"/>
    <w:lvl w:tplc="E8885938" w:ilvl="0">
      <w:start w:val="1"/>
      <w:numFmt w:val="upperRoman"/>
      <w:lvlText w:val="%1."/>
      <w:lvlJc w:val="left"/>
      <w:pPr>
        <w:tabs>
          <w:tab w:pos="1833" w:val="num"/>
        </w:tabs>
        <w:ind w:hanging="1125" w:left="1833"/>
      </w:pPr>
      <w:rPr>
        <w:rFonts w:hint="default"/>
      </w:r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50EF7"/>
    <w:rsid w:val="000758E2"/>
    <w:rsid w:val="000D2478"/>
    <w:rsid w:val="000D5988"/>
    <w:rsid w:val="000F0DB6"/>
    <w:rsid w:val="00122A5F"/>
    <w:rsid w:val="00155039"/>
    <w:rsid w:val="001A044D"/>
    <w:rsid w:val="001A7E3D"/>
    <w:rsid w:val="001E5168"/>
    <w:rsid w:val="001F1188"/>
    <w:rsid w:val="0022013D"/>
    <w:rsid w:val="002365A1"/>
    <w:rsid w:val="002B565F"/>
    <w:rsid w:val="002C4255"/>
    <w:rsid w:val="002C5A29"/>
    <w:rsid w:val="002F3E18"/>
    <w:rsid w:val="00306C91"/>
    <w:rsid w:val="003129D9"/>
    <w:rsid w:val="00334A02"/>
    <w:rsid w:val="00355350"/>
    <w:rsid w:val="003618A0"/>
    <w:rsid w:val="00376391"/>
    <w:rsid w:val="00380554"/>
    <w:rsid w:val="003839BE"/>
    <w:rsid w:val="00396DD3"/>
    <w:rsid w:val="003C5353"/>
    <w:rsid w:val="003E78E9"/>
    <w:rsid w:val="004050F4"/>
    <w:rsid w:val="00426C08"/>
    <w:rsid w:val="004277E0"/>
    <w:rsid w:val="00432038"/>
    <w:rsid w:val="0047505D"/>
    <w:rsid w:val="004B1855"/>
    <w:rsid w:val="004D66B2"/>
    <w:rsid w:val="00525D5A"/>
    <w:rsid w:val="00542324"/>
    <w:rsid w:val="00554276"/>
    <w:rsid w:val="00563A60"/>
    <w:rsid w:val="00576FF2"/>
    <w:rsid w:val="005B4F2D"/>
    <w:rsid w:val="005C121F"/>
    <w:rsid w:val="005C2E8D"/>
    <w:rsid w:val="00696CCE"/>
    <w:rsid w:val="006A08ED"/>
    <w:rsid w:val="006A5100"/>
    <w:rsid w:val="006B0531"/>
    <w:rsid w:val="006E1EE3"/>
    <w:rsid w:val="00717F33"/>
    <w:rsid w:val="00740757"/>
    <w:rsid w:val="00746BA2"/>
    <w:rsid w:val="00761C9C"/>
    <w:rsid w:val="007C41C6"/>
    <w:rsid w:val="007C4F1C"/>
    <w:rsid w:val="007D6BDC"/>
    <w:rsid w:val="007D7A92"/>
    <w:rsid w:val="008021DD"/>
    <w:rsid w:val="00805459"/>
    <w:rsid w:val="00817DBA"/>
    <w:rsid w:val="00827944"/>
    <w:rsid w:val="008359F7"/>
    <w:rsid w:val="00844BDE"/>
    <w:rsid w:val="0089554D"/>
    <w:rsid w:val="008B2C5A"/>
    <w:rsid w:val="008E15B2"/>
    <w:rsid w:val="008E42C6"/>
    <w:rsid w:val="008F2BD4"/>
    <w:rsid w:val="009A1085"/>
    <w:rsid w:val="009A2D0F"/>
    <w:rsid w:val="00A0682A"/>
    <w:rsid w:val="00A22E26"/>
    <w:rsid w:val="00A230F7"/>
    <w:rsid w:val="00A25C94"/>
    <w:rsid w:val="00A40964"/>
    <w:rsid w:val="00A958C1"/>
    <w:rsid w:val="00AA01BE"/>
    <w:rsid w:val="00AC0E67"/>
    <w:rsid w:val="00AC1D77"/>
    <w:rsid w:val="00AC6EA8"/>
    <w:rsid w:val="00AE2A5B"/>
    <w:rsid w:val="00B067C5"/>
    <w:rsid w:val="00B13180"/>
    <w:rsid w:val="00B63ABA"/>
    <w:rsid w:val="00B65B21"/>
    <w:rsid w:val="00B918B5"/>
    <w:rsid w:val="00B96079"/>
    <w:rsid w:val="00BB1920"/>
    <w:rsid w:val="00BE6E6B"/>
    <w:rsid w:val="00BF1DDD"/>
    <w:rsid w:val="00BF5EB5"/>
    <w:rsid w:val="00C12A9F"/>
    <w:rsid w:val="00C46272"/>
    <w:rsid w:val="00C74824"/>
    <w:rsid w:val="00CA69AD"/>
    <w:rsid w:val="00CB66CE"/>
    <w:rsid w:val="00CE64A6"/>
    <w:rsid w:val="00CF7145"/>
    <w:rsid w:val="00D1754D"/>
    <w:rsid w:val="00D971AC"/>
    <w:rsid w:val="00DD48F5"/>
    <w:rsid w:val="00DE470E"/>
    <w:rsid w:val="00DE5732"/>
    <w:rsid w:val="00DE5FCD"/>
    <w:rsid w:val="00E305DE"/>
    <w:rsid w:val="00E95616"/>
    <w:rsid w:val="00F0255B"/>
    <w:rsid w:val="00F10CB7"/>
    <w:rsid w:val="00F53103"/>
    <w:rsid w:val="00F57EAB"/>
    <w:rsid w:val="00F60C93"/>
    <w:rsid w:val="00F65F88"/>
    <w:rsid w:val="00F84562"/>
    <w:rsid w:val="00F84C05"/>
    <w:rsid w:val="00F84D97"/>
    <w:rsid w:val="00F915CA"/>
    <w:rsid w:val="00F93952"/>
    <w:rsid w:val="00FA0460"/>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8B2C5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cs="Tahoma" w:hAnsi="Tahoma" w:ascii="Tahoma"/>
      <w:sz w:val="16"/>
      <w:szCs w:val="16"/>
    </w:rPr>
  </w:style>
  <w:style w:customStyle="true" w:styleId="TekstbaloniaChar" w:type="character">
    <w:name w:val="Tekst balončića Char"/>
    <w:basedOn w:val="Zadanifontodlomka"/>
    <w:link w:val="Tekstbalonia"/>
    <w:rsid w:val="00B96079"/>
    <w:rPr>
      <w:rFonts w:cs="Tahoma" w:hAnsi="Tahoma" w:ascii="Tahoma"/>
      <w:sz w:val="16"/>
      <w:szCs w:val="16"/>
    </w:rPr>
  </w:style>
  <w:style w:styleId="Tekstrezerviranogmjesta" w:type="character">
    <w:name w:val="Placeholder Text"/>
    <w:basedOn w:val="Zadanifontodlomka"/>
    <w:uiPriority w:val="99"/>
    <w:semiHidden/>
    <w:rsid w:val="003618A0"/>
    <w:rPr>
      <w:color w:val="808080"/>
      <w:bdr w:space="0" w:sz="0" w:color="auto" w:val="none"/>
      <w:shd w:fill="auto" w:color="auto" w:val="clear"/>
    </w:rPr>
  </w:style>
  <w:style w:customStyle="true" w:styleId="eSPISCCParagraphDefaultFont" w:type="character">
    <w:name w:val="eSPIS_CC_Paragraph Default Font"/>
    <w:basedOn w:val="Zadanifontodlomka"/>
    <w:rsid w:val="003618A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618A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618A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18A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3618A0"/>
    <w:rPr>
      <w:color w:val="808080"/>
      <w:bdr w:color="auto" w:space="0" w:sz="0" w:val="none"/>
      <w:shd w:color="auto" w:fill="auto" w:val="clear"/>
    </w:rPr>
  </w:style>
  <w:style w:customStyle="1" w:styleId="eSPISCCParagraphDefaultFont" w:type="character">
    <w:name w:val="eSPIS_CC_Paragraph Default Font"/>
    <w:basedOn w:val="Zadanifontodlomka"/>
    <w:rsid w:val="003618A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618A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618A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18A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3398</izvorni_sadrzaj>
    <derivirana_varijabla naziv="DomainObject.Predmet.Broj_1">3398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St-3398/2016</izvorni_sadrzaj>
    <derivirana_varijabla naziv="DomainObject.Predmet.OznakaBroj_1">St-3398/2016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domo d.o.o.</izvorni_sadrzaj>
    <derivirana_varijabla naziv="DomainObject.Predmet.ProtustrankaFormated_1">  Pro domo d.o.o.</derivirana_varijabla>
  </DomainObject.Predmet.ProtustrankaFormated>
  <DomainObject.Predmet.ProtustrankaFormatedOIB>
    <izvorni_sadrzaj>  Pro domo d.o.o., OIB 21350815004</izvorni_sadrzaj>
    <derivirana_varijabla naziv="DomainObject.Predmet.ProtustrankaFormatedOIB_1">  Pro domo d.o.o., OIB 21350815004</derivirana_varijabla>
  </DomainObject.Predmet.ProtustrankaFormatedOIB>
  <DomainObject.Predmet.ProtustrankaFormatedWithAdress>
    <izvorni_sadrzaj> Pro domo d.o.o., Velika Jelsa 16, 47000 Karlovac</izvorni_sadrzaj>
    <derivirana_varijabla naziv="DomainObject.Predmet.ProtustrankaFormatedWithAdress_1"> Pro domo d.o.o., Velika Jelsa 16, 47000 Karlovac</derivirana_varijabla>
  </DomainObject.Predmet.ProtustrankaFormatedWithAdress>
  <DomainObject.Predmet.ProtustrankaFormatedWithAdressOIB>
    <izvorni_sadrzaj> Pro domo d.o.o., OIB 21350815004, Velika Jelsa 16, 47000 Karlovac</izvorni_sadrzaj>
    <derivirana_varijabla naziv="DomainObject.Predmet.ProtustrankaFormatedWithAdressOIB_1"> Pro domo d.o.o., OIB 21350815004, Velika Jelsa 16, 47000 Karlovac</derivirana_varijabla>
  </DomainObject.Predmet.ProtustrankaFormatedWithAdressOIB>
  <DomainObject.Predmet.ProtustrankaWithAdress>
    <izvorni_sadrzaj>Pro domo d.o.o. Velika Jelsa 16, 47000 Karlovac</izvorni_sadrzaj>
    <derivirana_varijabla naziv="DomainObject.Predmet.ProtustrankaWithAdress_1">Pro domo d.o.o. Velika Jelsa 16, 47000 Karlovac</derivirana_varijabla>
  </DomainObject.Predmet.ProtustrankaWithAdress>
  <DomainObject.Predmet.ProtustrankaWithAdressOIB>
    <izvorni_sadrzaj>Pro domo d.o.o., OIB 21350815004, Velika Jelsa 16, 47000 Karlovac</izvorni_sadrzaj>
    <derivirana_varijabla naziv="DomainObject.Predmet.ProtustrankaWithAdressOIB_1">Pro domo d.o.o., OIB 21350815004, Velika Jelsa 16, 47000 Karlovac</derivirana_varijabla>
  </DomainObject.Predmet.ProtustrankaWithAdressOIB>
  <DomainObject.Predmet.ProtustrankaNazivFormated>
    <izvorni_sadrzaj>Pro domo d.o.o.</izvorni_sadrzaj>
    <derivirana_varijabla naziv="DomainObject.Predmet.ProtustrankaNazivFormated_1">Pro domo d.o.o.</derivirana_varijabla>
  </DomainObject.Predmet.ProtustrankaNazivFormated>
  <DomainObject.Predmet.ProtustrankaNazivFormatedOIB>
    <izvorni_sadrzaj>Pro domo d.o.o., OIB 21350815004</izvorni_sadrzaj>
    <derivirana_varijabla naziv="DomainObject.Predmet.ProtustrankaNazivFormatedOIB_1">Pro domo d.o.o., OIB 21350815004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 domo d.o.o.</item>
    </izvorni_sadrzaj>
    <derivirana_varijabla naziv="DomainObject.Predmet.ProtuStrankaListFormated_1">
      <item>Pro domo d.o.o.</item>
    </derivirana_varijabla>
  </DomainObject.Predmet.ProtuStrankaListFormated>
  <DomainObject.Predmet.ProtuStrankaListFormatedOIB>
    <izvorni_sadrzaj>
      <item>Pro domo d.o.o., OIB 21350815004</item>
    </izvorni_sadrzaj>
    <derivirana_varijabla naziv="DomainObject.Predmet.ProtuStrankaListFormatedOIB_1">
      <item>Pro domo d.o.o., OIB 21350815004</item>
    </derivirana_varijabla>
  </DomainObject.Predmet.ProtuStrankaListFormatedOIB>
  <DomainObject.Predmet.ProtuStrankaListFormatedWithAdress>
    <izvorni_sadrzaj>
      <item>Pro domo d.o.o., Velika Jelsa 16, 47000 Karlovac</item>
    </izvorni_sadrzaj>
    <derivirana_varijabla naziv="DomainObject.Predmet.ProtuStrankaListFormatedWithAdress_1">
      <item>Pro domo d.o.o., Velika Jelsa 16, 47000 Karlovac</item>
    </derivirana_varijabla>
  </DomainObject.Predmet.ProtuStrankaListFormatedWithAdress>
  <DomainObject.Predmet.ProtuStrankaListFormatedWithAdressOIB>
    <izvorni_sadrzaj>
      <item>Pro domo d.o.o., OIB 21350815004, Velika Jelsa 16, 47000 Karlovac</item>
    </izvorni_sadrzaj>
    <derivirana_varijabla naziv="DomainObject.Predmet.ProtuStrankaListFormatedWithAdressOIB_1">
      <item>Pro domo d.o.o., OIB 21350815004, Velika Jelsa 16, 47000 Karlovac</item>
    </derivirana_varijabla>
  </DomainObject.Predmet.ProtuStrankaListFormatedWithAdressOIB>
  <DomainObject.Predmet.ProtuStrankaListNazivFormated>
    <izvorni_sadrzaj>
      <item>Pro domo d.o.o.</item>
    </izvorni_sadrzaj>
    <derivirana_varijabla naziv="DomainObject.Predmet.ProtuStrankaListNazivFormated_1">
      <item>Pro domo d.o.o.</item>
    </derivirana_varijabla>
  </DomainObject.Predmet.ProtuStrankaListNazivFormated>
  <DomainObject.Predmet.ProtuStrankaListNazivFormatedOIB>
    <izvorni_sadrzaj>
      <item>Pro domo d.o.o., OIB 21350815004</item>
    </izvorni_sadrzaj>
    <derivirana_varijabla naziv="DomainObject.Predmet.ProtuStrankaListNazivFormatedOIB_1">
      <item>Pro domo d.o.o., OIB 21350815004</item>
    </derivirana_varijabla>
  </DomainObject.Predmet.ProtuStrankaListNazivFormatedOIB>
  <DomainObject.Predmet.OstaliListFormated>
    <izvorni_sadrzaj>
      <item>Irena Baršić</item>
    </izvorni_sadrzaj>
    <derivirana_varijabla naziv="DomainObject.Predmet.OstaliListFormated_1">
      <item>Irena Baršić</item>
    </derivirana_varijabla>
  </DomainObject.Predmet.OstaliListFormated>
  <DomainObject.Predmet.OstaliListFormatedOIB>
    <izvorni_sadrzaj>
      <item>Irena Baršić, OIB 02260481011</item>
    </izvorni_sadrzaj>
    <derivirana_varijabla naziv="DomainObject.Predmet.OstaliListFormatedOIB_1">
      <item>Irena Baršić, OIB 02260481011</item>
    </derivirana_varijabla>
  </DomainObject.Predmet.OstaliListFormatedOIB>
  <DomainObject.Predmet.OstaliListFormatedWithAdress>
    <izvorni_sadrzaj>
      <item>Irena Baršić, Velika Jelsa 16, 47000 Karlovac</item>
    </izvorni_sadrzaj>
    <derivirana_varijabla naziv="DomainObject.Predmet.OstaliListFormatedWithAdress_1">
      <item>Irena Baršić, Velika Jelsa 16, 47000 Karlovac</item>
    </derivirana_varijabla>
  </DomainObject.Predmet.OstaliListFormatedWithAdress>
  <DomainObject.Predmet.OstaliListFormatedWithAdressOIB>
    <izvorni_sadrzaj>
      <item>Irena Baršić, OIB 02260481011, Velika Jelsa 16, 47000 Karlovac</item>
    </izvorni_sadrzaj>
    <derivirana_varijabla naziv="DomainObject.Predmet.OstaliListFormatedWithAdressOIB_1">
      <item>Irena Baršić, OIB 02260481011, Velika Jelsa 16, 47000 Karlovac</item>
    </derivirana_varijabla>
  </DomainObject.Predmet.OstaliListFormatedWithAdressOIB>
  <DomainObject.Predmet.OstaliListNazivFormated>
    <izvorni_sadrzaj>
      <item>Irena Baršić</item>
    </izvorni_sadrzaj>
    <derivirana_varijabla naziv="DomainObject.Predmet.OstaliListNazivFormated_1">
      <item>Irena Baršić</item>
    </derivirana_varijabla>
  </DomainObject.Predmet.OstaliListNazivFormated>
  <DomainObject.Predmet.OstaliListNazivFormatedOIB>
    <izvorni_sadrzaj>
      <item>Irena Baršić, OIB 02260481011</item>
    </izvorni_sadrzaj>
    <derivirana_varijabla naziv="DomainObject.Predmet.OstaliListNazivFormatedOIB_1">
      <item>Irena Baršić, OIB 02260481011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 domo d.o.o.</izvorni_sadrzaj>
    <derivirana_varijabla naziv="DomainObject.Predmet.ProtustrankaIDrugi_1">Pro domo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 domo d.o.o., OIB 21350815004, Velika Jelsa 16, 47000 Karlovac</izvorni_sadrzaj>
    <derivirana_varijabla naziv="DomainObject.Predmet.ProtustrankaIDrugiAdressOIB_1">Pro domo d.o.o., OIB 21350815004, Velika Jelsa 16,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domo d.o.o.</item>
      <item>Fina, regionalni centar Zagreb, podružnica Karlovac</item>
      <item>Irena Baršić</item>
    </izvorni_sadrzaj>
    <derivirana_varijabla naziv="DomainObject.Predmet.SudioniciListNaziv_1">
      <item>Pro domo d.o.o.</item>
      <item>Fina, regionalni centar Zagreb, podružnica Karlovac</item>
      <item>Irena Baršić</item>
    </derivirana_varijabla>
  </DomainObject.Predmet.SudioniciListNaziv>
  <DomainObject.Predmet.SudioniciListAdressOIB>
    <izvorni_sadrzaj>
      <item>Pro domo d.o.o., OIB 21350815004, Velika Jelsa 16,47000 Karlovac</item>
      <item>Fina, regionalni centar Zagreb, podružnica Karlovac, OIB 85821130368, Vitezovićeva 1,47000 Karlovac</item>
      <item>Irena Baršić, OIB 02260481011, Velika Jelsa 16,47000 Karlovac</item>
    </izvorni_sadrzaj>
    <derivirana_varijabla naziv="DomainObject.Predmet.SudioniciListAdressOIB_1">
      <item>Pro domo d.o.o., OIB 21350815004, Velika Jelsa 16,47000 Karlovac</item>
      <item>Fina, regionalni centar Zagreb, podružnica Karlovac, OIB 85821130368, Vitezovićeva 1,47000 Karlovac</item>
      <item>Irena Baršić, OIB 02260481011, Velika Jelsa 16,47000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21350815004</item>
      <item>, OIB 85821130368</item>
      <item>, OIB 02260481011</item>
    </izvorni_sadrzaj>
    <derivirana_varijabla naziv="DomainObject.Predmet.SudioniciListNazivOIB_1">
      <item>, OIB 21350815004</item>
      <item>, OIB 85821130368</item>
      <item>, OIB 02260481011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405</properties:Words>
  <properties:Characters>2085</properties:Characters>
  <properties:Lines>73</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2016-04-12T12:47:00Z</dcterms:created>
  <dc:creator>Korisnik</dc:creator>
  <cp:lastModifiedBy>Draženka Prpić</cp:lastModifiedBy>
  <cp:lastPrinted>2016-05-03T10:52:00Z</cp:lastPrinted>
  <dcterms:modified xmlns:xsi="http://www.w3.org/2001/XMLSchema-instance" xsi:type="dcterms:W3CDTF">2016-05-03T10:52:00Z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