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6ee2" w14:paraId="26d6ee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81161B">
        <w:rPr>
          <w:rFonts w:hAnsi="Times New Roman" w:ascii="Times New Roman"/>
          <w:b/>
          <w:sz w:val="24"/>
          <w:szCs w:val="24"/>
        </w:rPr>
        <w:t>44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</w:t>
      </w:r>
      <w:r w:rsidR="0081161B">
        <w:rPr>
          <w:rFonts w:hAnsi="Times New Roman" w:ascii="Times New Roman"/>
        </w:rPr>
        <w:t>44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8F78D8">
        <w:rPr>
          <w:rFonts w:hAnsi="Times New Roman" w:ascii="Times New Roman"/>
        </w:rPr>
        <w:t xml:space="preserve"> </w:t>
      </w:r>
      <w:r w:rsidR="0081161B" w:rsidRPr="0081161B">
        <w:rPr>
          <w:rFonts w:hAnsi="Times New Roman" w:ascii="Times New Roman"/>
        </w:rPr>
        <w:t>UDRUGA HRVATSKIH DRAGOVOLJACA I VETERANA DOMOVINSKOG RATA</w:t>
      </w:r>
      <w:r w:rsidR="0081161B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8F78D8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81161B" w:rsidRPr="0081161B">
        <w:rPr>
          <w:rFonts w:hAnsi="Times New Roman" w:ascii="Times New Roman"/>
        </w:rPr>
        <w:t>88617601229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93C1E"/>
    <w:rsid w:val="001F7FA9"/>
    <w:rsid w:val="00242A32"/>
    <w:rsid w:val="002A06BE"/>
    <w:rsid w:val="0035301B"/>
    <w:rsid w:val="00386E76"/>
    <w:rsid w:val="003A4EE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71CD9"/>
    <w:rsid w:val="00685A31"/>
    <w:rsid w:val="00716AC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01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01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01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01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01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01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01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01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I VETERANA DOMOVINSKOG RATA</izvorni_sadrzaj>
    <derivirana_varijabla naziv="DomainObject.Predmet.ProtustrankaFormated_1">  UDRUGA HRVATSKIH DRAGOVOLJACA I VETERANA DOMOVINSKOG RATA</derivirana_varijabla>
  </DomainObject.Predmet.ProtustrankaFormated>
  <DomainObject.Predmet.ProtustrankaFormatedOIB>
    <izvorni_sadrzaj>  UDRUGA HRVATSKIH DRAGOVOLJACA I VETERANA DOMOVINSKOG RATA, OIB 88617601229</izvorni_sadrzaj>
    <derivirana_varijabla naziv="DomainObject.Predmet.ProtustrankaFormatedOIB_1">  UDRUGA HRVATSKIH DRAGOVOLJACA I VETERANA DOMOVINSKOG RATA, OIB 88617601229</derivirana_varijabla>
  </DomainObject.Predmet.ProtustrankaFormatedOIB>
  <DomainObject.Predmet.ProtustrankaFormatedWithAdress>
    <izvorni_sadrzaj> UDRUGA HRVATSKIH DRAGOVOLJACA I VETERANA DOMOVINSKOG RATA, Ozaljska 93, 10000 Zagreb</izvorni_sadrzaj>
    <derivirana_varijabla naziv="DomainObject.Predmet.ProtustrankaFormatedWithAdress_1"> UDRUGA HRVATSKIH DRAGOVOLJACA I VETERANA DOMOVINSKOG RATA, Ozaljska 93, 10000 Zagreb</derivirana_varijabla>
  </DomainObject.Predmet.ProtustrankaFormatedWithAdress>
  <DomainObject.Predmet.ProtustrankaFormatedWithAdressOIB>
    <izvorni_sadrzaj> UDRUGA HRVATSKIH DRAGOVOLJACA I VETERANA DOMOVINSKOG RATA, OIB 88617601229, Ozaljska 93, 10000 Zagreb</izvorni_sadrzaj>
    <derivirana_varijabla naziv="DomainObject.Predmet.ProtustrankaFormatedWithAdressOIB_1"> UDRUGA HRVATSKIH DRAGOVOLJACA I VETERANA DOMOVINSKOG RATA, OIB 88617601229, Ozaljska 93, 10000 Zagreb</derivirana_varijabla>
  </DomainObject.Predmet.ProtustrankaFormatedWithAdressOIB>
  <DomainObject.Predmet.ProtustrankaWithAdress>
    <izvorni_sadrzaj>UDRUGA HRVATSKIH DRAGOVOLJACA I VETERANA DOMOVINSKOG RATA Ozaljska 93, 10000 Zagreb</izvorni_sadrzaj>
    <derivirana_varijabla naziv="DomainObject.Predmet.ProtustrankaWithAdress_1">UDRUGA HRVATSKIH DRAGOVOLJACA I VETERANA DOMOVINSKOG RATA Ozaljska 93, 10000 Zagreb</derivirana_varijabla>
  </DomainObject.Predmet.ProtustrankaWithAdress>
  <DomainObject.Predmet.ProtustrankaWithAdressOIB>
    <izvorni_sadrzaj>UDRUGA HRVATSKIH DRAGOVOLJACA I VETERANA DOMOVINSKOG RATA, OIB 88617601229, Ozaljska 93, 10000 Zagreb</izvorni_sadrzaj>
    <derivirana_varijabla naziv="DomainObject.Predmet.ProtustrankaWithAdressOIB_1">UDRUGA HRVATSKIH DRAGOVOLJACA I VETERANA DOMOVINSKOG RATA, OIB 88617601229, Ozaljska 93, 10000 Zagreb</derivirana_varijabla>
  </DomainObject.Predmet.ProtustrankaWithAdressOIB>
  <DomainObject.Predmet.ProtustrankaNazivFormated>
    <izvorni_sadrzaj>UDRUGA HRVATSKIH DRAGOVOLJACA I VETERANA DOMOVINSKOG RATA</izvorni_sadrzaj>
    <derivirana_varijabla naziv="DomainObject.Predmet.ProtustrankaNazivFormated_1">UDRUGA HRVATSKIH DRAGOVOLJACA I VETERANA DOMOVINSKOG RATA</derivirana_varijabla>
  </DomainObject.Predmet.ProtustrankaNazivFormated>
  <DomainObject.Predmet.ProtustrankaNazivFormatedOIB>
    <izvorni_sadrzaj>UDRUGA HRVATSKIH DRAGOVOLJACA I VETERANA DOMOVINSKOG RATA, OIB 88617601229</izvorni_sadrzaj>
    <derivirana_varijabla naziv="DomainObject.Predmet.ProtustrankaNazivFormatedOIB_1">UDRUGA HRVATSKIH DRAGOVOLJACA I VETERANA DOMOVINSKOG RATA, OIB 88617601229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DRAGOVOLJACA I VETERANA DOMOVINSKOG RATA</item>
    </izvorni_sadrzaj>
    <derivirana_varijabla naziv="DomainObject.Predmet.ProtuStrankaListFormated_1">
      <item>UDRUGA HRVATSKIH DRAGOVOLJACA I VETERANA DOMOVINSKOG RATA</item>
    </derivirana_varijabla>
  </DomainObject.Predmet.ProtuStrankaListFormated>
  <DomainObject.Predmet.ProtuStrankaListFormatedOIB>
    <izvorni_sadrzaj>
      <item>UDRUGA HRVATSKIH DRAGOVOLJACA I VETERANA DOMOVINSKOG RATA, OIB 88617601229</item>
    </izvorni_sadrzaj>
    <derivirana_varijabla naziv="DomainObject.Predmet.ProtuStrankaListFormatedOIB_1">
      <item>UDRUGA HRVATSKIH DRAGOVOLJACA I VETERANA DOMOVINSKOG RATA, OIB 88617601229</item>
    </derivirana_varijabla>
  </DomainObject.Predmet.ProtuStrankaListFormatedOIB>
  <DomainObject.Predmet.ProtuStrankaListFormatedWithAdress>
    <izvorni_sadrzaj>
      <item>UDRUGA HRVATSKIH DRAGOVOLJACA I VETERANA DOMOVINSKOG RATA, Ozaljska 93, 10000 Zagreb</item>
    </izvorni_sadrzaj>
    <derivirana_varijabla naziv="DomainObject.Predmet.ProtuStrankaListFormatedWithAdress_1">
      <item>UDRUGA HRVATSKIH DRAGOVOLJACA I VETERANA DOMOVINSKOG RATA, Ozaljska 93, 10000 Zagreb</item>
    </derivirana_varijabla>
  </DomainObject.Predmet.ProtuStrankaListFormatedWithAdress>
  <DomainObject.Predmet.ProtuStrankaListFormatedWithAdressOIB>
    <izvorni_sadrzaj>
      <item>UDRUGA HRVATSKIH DRAGOVOLJACA I VETERANA DOMOVINSKOG RATA, OIB 88617601229, Ozaljska 93, 10000 Zagreb</item>
    </izvorni_sadrzaj>
    <derivirana_varijabla naziv="DomainObject.Predmet.ProtuStrankaListFormatedWithAdressOIB_1">
      <item>UDRUGA HRVATSKIH DRAGOVOLJACA I VETERANA DOMOVINSKOG RATA, OIB 88617601229, Ozaljska 93, 10000 Zagreb</item>
    </derivirana_varijabla>
  </DomainObject.Predmet.ProtuStrankaListFormatedWithAdressOIB>
  <DomainObject.Predmet.ProtuStrankaListNazivFormated>
    <izvorni_sadrzaj>
      <item>UDRUGA HRVATSKIH DRAGOVOLJACA I VETERANA DOMOVINSKOG RATA</item>
    </izvorni_sadrzaj>
    <derivirana_varijabla naziv="DomainObject.Predmet.ProtuStrankaListNazivFormated_1">
      <item>UDRUGA HRVATSKIH DRAGOVOLJACA I VETERANA DOMOVINSKOG RATA</item>
    </derivirana_varijabla>
  </DomainObject.Predmet.ProtuStrankaListNazivFormated>
  <DomainObject.Predmet.ProtuStrankaListNazivFormatedOIB>
    <izvorni_sadrzaj>
      <item>UDRUGA HRVATSKIH DRAGOVOLJACA I VETERANA DOMOVINSKOG RATA, OIB 88617601229</item>
    </izvorni_sadrzaj>
    <derivirana_varijabla naziv="DomainObject.Predmet.ProtuStrankaListNazivFormatedOIB_1">
      <item>UDRUGA HRVATSKIH DRAGOVOLJACA I VETERANA DOMOVINSKOG RATA, OIB 88617601229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DRAGOVOLJACA I VETERANA DOMOVINSKOG RATA</izvorni_sadrzaj>
    <derivirana_varijabla naziv="DomainObject.Predmet.ProtustrankaIDrugi_1">UDRUGA HRVATSKIH DRAGOVOLJACA I VETERANA DOMOVINSKOG RATA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HRVATSKIH DRAGOVOLJACA I VETERANA DOMOVINSKOG RATA, OIB 88617601229, Ozaljska 93, 10000 Zagreb</izvorni_sadrzaj>
    <derivirana_varijabla naziv="DomainObject.Predmet.ProtustrankaIDrugiAdressOIB_1">UDRUGA HRVATSKIH DRAGOVOLJACA I VETERANA DOMOVINSKOG RATA, OIB 88617601229,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DRAGOVOLJACA I VETERANA DOMOVINSKOG RATA</item>
    </izvorni_sadrzaj>
    <derivirana_varijabla naziv="DomainObject.Predmet.SudioniciListNaziv_1">
      <item>FINA Regionalni centar Zagreb</item>
      <item>UDRUGA HRVATSKIH DRAGOVOLJACA I VETERANA DOMOVINSKOG RATA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HRVATSKIH DRAGOVOLJACA I VETERANA DOMOVINSKOG RATA, OIB 88617601229, Ozaljska 93,10000 Zagreb</item>
    </izvorni_sadrzaj>
    <derivirana_varijabla naziv="DomainObject.Predmet.SudioniciListAdressOIB_1">
      <item>FINA Regionalni centar Zagreb, OIB 85821130368, Trg svibanjskih žrtava 1995. br. 1,10000 Zagreb</item>
      <item>UDRUGA HRVATSKIH DRAGOVOLJACA I VETERANA DOMOVINSKOG RATA, OIB 88617601229, Ozaljska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88617601229</item>
    </izvorni_sadrzaj>
    <derivirana_varijabla naziv="DomainObject.Predmet.SudioniciListNazivOIB_1">
      <item>, OIB 85821130368</item>
      <item>, OIB 88617601229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796</properties:Characters>
  <properties:Lines>50</properties:Lines>
  <properties:Paragraphs>21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2016-04-19T13:12:00Z</cp:lastPrinted>
  <dcterms:modified xmlns:xsi="http://www.w3.org/2001/XMLSchema-instance" xsi:type="dcterms:W3CDTF">2016-04-19T13:13:00Z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