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cc32" w14:paraId="37fcc32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34386F">
        <w:t>347/14-61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REPUBLIKA HRVATSKA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34386F">
        <w:rPr>
          <w:b/>
        </w:rPr>
        <w:t xml:space="preserve">ZADRUGA BRANITELJA LADIMIREVCI "u stečaju", </w:t>
      </w:r>
      <w:proofErr w:type="spellStart"/>
      <w:r w:rsidR="0034386F">
        <w:rPr>
          <w:b/>
        </w:rPr>
        <w:t>Ladimirevci</w:t>
      </w:r>
      <w:proofErr w:type="spellEnd"/>
      <w:r w:rsidR="0034386F">
        <w:rPr>
          <w:b/>
        </w:rPr>
        <w:t>, Trg F. Šovagovića 2, OIB: 64964438199, MBS: 030083281</w:t>
      </w:r>
      <w:r w:rsidR="00370575">
        <w:t>,</w:t>
      </w:r>
      <w:r w:rsidR="00984ABF">
        <w:t xml:space="preserve">  dana </w:t>
      </w:r>
      <w:r w:rsidR="0034386F">
        <w:t>1. lipnja</w:t>
      </w:r>
      <w:r w:rsidR="00370384">
        <w:t xml:space="preserve"> 2017.</w:t>
      </w:r>
      <w:r w:rsidR="00607731">
        <w:t xml:space="preserve">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34386F">
        <w:rPr>
          <w:b/>
        </w:rPr>
        <w:t xml:space="preserve">ZADRUGA BRANITELJA LADIMIREVCI "u stečaju", </w:t>
      </w:r>
      <w:proofErr w:type="spellStart"/>
      <w:r w:rsidR="0034386F">
        <w:rPr>
          <w:b/>
        </w:rPr>
        <w:t>Ladimirevci</w:t>
      </w:r>
      <w:proofErr w:type="spellEnd"/>
      <w:r w:rsidR="0034386F">
        <w:rPr>
          <w:b/>
        </w:rPr>
        <w:t>, Trg F. Šovagovića 2, OIB: 64964438199, MBS: 030083281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34386F" w:rsidP="00984ABF" w:rsidR="00984ABF">
      <w:pPr>
        <w:pStyle w:val="Tijeloteksta"/>
        <w:jc w:val="center"/>
        <w:rPr>
          <w:b/>
        </w:rPr>
      </w:pPr>
      <w:r>
        <w:rPr>
          <w:b/>
        </w:rPr>
        <w:t>12. lipanj</w:t>
      </w:r>
      <w:r w:rsidR="00D735F1">
        <w:rPr>
          <w:b/>
        </w:rPr>
        <w:t xml:space="preserve"> 2017. g. u </w:t>
      </w:r>
      <w:r>
        <w:rPr>
          <w:b/>
        </w:rPr>
        <w:t>11,15</w:t>
      </w:r>
      <w:r w:rsidR="00D735F1">
        <w:rPr>
          <w:b/>
        </w:rPr>
        <w:t xml:space="preserve">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34386F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34386F" w:rsidP="00607731" w:rsidR="0026110E">
      <w:pPr>
        <w:numPr>
          <w:ilvl w:val="0"/>
          <w:numId w:val="5"/>
        </w:numPr>
        <w:jc w:val="both"/>
      </w:pPr>
      <w:r>
        <w:t>Izvješće stečajnog upravitelja s prijedlogom za obustavu stečajnog postupka zbog nedostatnosti mase za namirenje troškova stečajnog postupka (čl. 293 SZ – NN br. 71/15)</w:t>
      </w:r>
    </w:p>
    <w:p w:rsidRDefault="006045AD" w:rsidP="006045AD" w:rsidR="006045AD">
      <w:pPr>
        <w:numPr>
          <w:ilvl w:val="0"/>
          <w:numId w:val="5"/>
        </w:numPr>
        <w:jc w:val="both"/>
      </w:pPr>
      <w:r>
        <w:t>Razno</w:t>
      </w:r>
    </w:p>
    <w:p w:rsidRDefault="006045AD" w:rsidP="00370384" w:rsidR="006045AD">
      <w:pPr>
        <w:jc w:val="both"/>
      </w:pP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34386F">
        <w:t>5. svibnja</w:t>
      </w:r>
      <w:r w:rsidR="00370384">
        <w:t xml:space="preserve"> 2017.</w:t>
      </w:r>
      <w:r w:rsidR="00F64D2E">
        <w:t xml:space="preserve"> g.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r w:rsidR="006045AD">
        <w:t xml:space="preserve">predložio </w:t>
      </w:r>
      <w:r w:rsidR="00370384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34386F">
        <w:t>1. lipnja</w:t>
      </w:r>
      <w:r w:rsidR="00370384">
        <w:t xml:space="preserve"> 2017.</w:t>
      </w:r>
      <w:r w:rsidR="00607731">
        <w:t xml:space="preserve">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26110E" w:rsidRPr="00370384">
      <w:pPr>
        <w:pStyle w:val="Tijeloteksta"/>
        <w:numPr>
          <w:ilvl w:val="0"/>
          <w:numId w:val="3"/>
        </w:numPr>
        <w:jc w:val="left"/>
      </w:pPr>
      <w:r>
        <w:t>Stečajn</w:t>
      </w:r>
      <w:r w:rsidR="0026110E">
        <w:t>i</w:t>
      </w:r>
      <w:r>
        <w:t xml:space="preserve"> upravitelj</w:t>
      </w:r>
      <w:r w:rsidR="00AB7477">
        <w:t xml:space="preserve"> </w:t>
      </w:r>
      <w:r w:rsidR="0034386F">
        <w:t xml:space="preserve">Zdravko </w:t>
      </w:r>
      <w:proofErr w:type="spellStart"/>
      <w:r w:rsidR="0034386F">
        <w:t>Grubeša</w:t>
      </w:r>
      <w:proofErr w:type="spellEnd"/>
      <w:r w:rsidR="0034386F">
        <w:t>, Đakovo, F. Račkog 95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uz podnesak st. uprav. </w:t>
      </w:r>
      <w:r w:rsidR="006045AD">
        <w:t xml:space="preserve">od </w:t>
      </w:r>
      <w:r w:rsidR="0034386F">
        <w:t>5.5.</w:t>
      </w:r>
      <w:r w:rsidR="00370384">
        <w:t>2017. g.</w:t>
      </w:r>
      <w:r w:rsidR="006045AD">
        <w:t xml:space="preserve"> (str. </w:t>
      </w:r>
      <w:r w:rsidR="0034386F">
        <w:t>145 i 146</w:t>
      </w:r>
      <w:r w:rsidR="00370384">
        <w:t xml:space="preserve"> sp</w:t>
      </w:r>
      <w:r w:rsidR="006045AD">
        <w:t>isa)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2B78B4">
        <w:t>Osijek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34386F">
        <w:t>12.6.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  <w:bookmarkStart w:name="_GoBack" w:id="0"/>
      <w:bookmarkEnd w:id="0"/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392" w:rsidP="00025FCE" w:rsidR="009A2392">
      <w:r>
        <w:separator/>
      </w:r>
    </w:p>
  </w:endnote>
  <w:endnote w:id="0" w:type="continuationSeparator">
    <w:p w:rsidRDefault="009A2392" w:rsidP="00025FCE" w:rsidR="009A2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392" w:rsidP="00025FCE" w:rsidR="009A2392">
      <w:r>
        <w:separator/>
      </w:r>
    </w:p>
  </w:footnote>
  <w:footnote w:id="0" w:type="continuationSeparator">
    <w:p w:rsidRDefault="009A2392" w:rsidP="00025FCE" w:rsidR="009A23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36EA8">
      <w:rPr>
        <w:noProof/>
      </w:rPr>
      <w:t>3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1F4"/>
    <w:rsid w:val="002A2AF5"/>
    <w:rsid w:val="002B78B4"/>
    <w:rsid w:val="002D2610"/>
    <w:rsid w:val="002D7681"/>
    <w:rsid w:val="002F4AAF"/>
    <w:rsid w:val="002F66FE"/>
    <w:rsid w:val="003006EA"/>
    <w:rsid w:val="003276D7"/>
    <w:rsid w:val="00342079"/>
    <w:rsid w:val="0034386F"/>
    <w:rsid w:val="003612A7"/>
    <w:rsid w:val="00370384"/>
    <w:rsid w:val="00370575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36EA8"/>
    <w:rsid w:val="00860129"/>
    <w:rsid w:val="00875548"/>
    <w:rsid w:val="008A66B9"/>
    <w:rsid w:val="008B365F"/>
    <w:rsid w:val="008C7029"/>
    <w:rsid w:val="00901EF5"/>
    <w:rsid w:val="00912CF5"/>
    <w:rsid w:val="00924EBC"/>
    <w:rsid w:val="009376FF"/>
    <w:rsid w:val="00937840"/>
    <w:rsid w:val="009525D4"/>
    <w:rsid w:val="00980E4D"/>
    <w:rsid w:val="009822A7"/>
    <w:rsid w:val="00984ABF"/>
    <w:rsid w:val="009A2392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82540"/>
    <w:rsid w:val="00B95B20"/>
    <w:rsid w:val="00BE33FF"/>
    <w:rsid w:val="00C2016D"/>
    <w:rsid w:val="00C255B2"/>
    <w:rsid w:val="00C77B5C"/>
    <w:rsid w:val="00CA01EF"/>
    <w:rsid w:val="00CE0EE4"/>
    <w:rsid w:val="00D212DB"/>
    <w:rsid w:val="00D23251"/>
    <w:rsid w:val="00D24D2F"/>
    <w:rsid w:val="00D72462"/>
    <w:rsid w:val="00D735F1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E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6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6E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6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5C0F1A-309B-49A6-BFCD-EAAFDA1E6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233</properties:Words>
  <properties:Characters>1206</properties:Characters>
  <properties:Lines>108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2017-06-01T10:18:00Z</dcterms:created>
  <dc:creator>Korisnik</dc:creator>
  <cp:lastModifiedBy>Danijela Sekulić</cp:lastModifiedBy>
  <cp:lastPrinted>2017-06-01T10:17:00Z</cp:lastPrinted>
  <dcterms:modified xmlns:xsi="http://www.w3.org/2001/XMLSchema-instance" xsi:type="dcterms:W3CDTF">2017-06-01T10:19:00Z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