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f08e" w14:paraId="035f08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BD2D0A">
        <w:t>541/16-15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783D27">
        <w:t>HMELINA j.d.o.o., Višnjevac, A.Starčevića 13, OIB: 94376451698, MBS: 030139094</w:t>
      </w:r>
      <w:r w:rsidRPr="00D14516">
        <w:t>,</w:t>
      </w:r>
      <w:r>
        <w:t xml:space="preserve"> dana </w:t>
      </w:r>
      <w:r w:rsidR="00F647E9">
        <w:t>2</w:t>
      </w:r>
      <w:r w:rsidR="00E3766D">
        <w:t>7</w:t>
      </w:r>
      <w:r w:rsidR="000E06CF">
        <w:t xml:space="preserve">. </w:t>
      </w:r>
      <w:r w:rsidR="001A03D3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5569B6">
        <w:t>Jasmina Hmelina, OIB: 75170442953, Osijek, Umaška 17</w:t>
      </w:r>
      <w:r w:rsidR="00625374">
        <w:t>,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9A54E5">
        <w:t>5</w:t>
      </w:r>
      <w:r w:rsidR="00FF7912">
        <w:t>.</w:t>
      </w:r>
      <w:r w:rsidR="00637DE8">
        <w:t>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83D27">
        <w:t>541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5569B6">
        <w:t>Jasmina Hmelina, OIB: 75170442953, Osijek, Umaška 17</w:t>
      </w:r>
      <w:r w:rsidR="00625374"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</w:t>
      </w:r>
      <w:r w:rsidR="006C1AB3">
        <w:t>5</w:t>
      </w:r>
      <w:r w:rsidR="004248AC">
        <w:t>.</w:t>
      </w:r>
      <w:r w:rsidR="00637DE8">
        <w:t>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83D27">
        <w:t>541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569B6">
        <w:t>Jasmina Hmelina, OIB: 75170442953, Osijek, Umaška 17</w:t>
      </w:r>
      <w:r w:rsidR="00625374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5569B6">
        <w:t>Jasmina Hmelina, OIB: 75170442953, Osijek, Umaška 17</w:t>
      </w:r>
      <w:r w:rsidR="00625374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637DE8">
      <w:pPr>
        <w:tabs>
          <w:tab w:pos="7455" w:val="left"/>
          <w:tab w:pos="9072" w:val="right"/>
        </w:tabs>
        <w:jc w:val="right"/>
      </w:pPr>
      <w:r>
        <w:lastRenderedPageBreak/>
        <w:t xml:space="preserve"> 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Broj: 6 St-</w:t>
      </w:r>
      <w:r w:rsidR="00A34C73">
        <w:t>541</w:t>
      </w:r>
      <w:r w:rsidR="004467DB">
        <w:t>/16-</w:t>
      </w:r>
      <w:r w:rsidR="00A34C73">
        <w:t>15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951682">
        <w:rPr>
          <w:bCs/>
        </w:rPr>
        <w:t>9</w:t>
      </w:r>
      <w:r w:rsidR="00637DE8">
        <w:rPr>
          <w:bCs/>
        </w:rPr>
        <w:t>.</w:t>
      </w:r>
      <w:r w:rsidR="0057382E">
        <w:rPr>
          <w:bCs/>
        </w:rPr>
        <w:t xml:space="preserve"> </w:t>
      </w:r>
      <w:r w:rsidR="00625374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83D27">
        <w:t>HMELINA j.d.o.o., Višnjevac, A.Starčevića 13, OIB: 94376451698, MBS: 030139094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951682">
        <w:t>541</w:t>
      </w:r>
      <w:r w:rsidR="007D3892">
        <w:t xml:space="preserve">/16 od </w:t>
      </w:r>
      <w:r w:rsidR="00625374">
        <w:t>2</w:t>
      </w:r>
      <w:r w:rsidR="00951682">
        <w:t>6</w:t>
      </w:r>
      <w:r w:rsidR="00637DE8">
        <w:t>.</w:t>
      </w:r>
      <w:r w:rsidR="00F647E9">
        <w:t xml:space="preserve"> </w:t>
      </w:r>
      <w:r w:rsidR="00625374">
        <w:t>rujn</w:t>
      </w:r>
      <w:r w:rsidR="00637DE8">
        <w:t>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951682">
        <w:t>Jasmina Hmelina, OIB: 75170442953, Osijek, Umaška 17</w:t>
      </w:r>
      <w:r w:rsidR="00625374">
        <w:t>,</w:t>
      </w:r>
      <w:r w:rsidR="007E6D1A">
        <w:t xml:space="preserve">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 w:rsidR="00625374">
        <w:t>2</w:t>
      </w:r>
      <w:r w:rsidR="00951682">
        <w:t>4</w:t>
      </w:r>
      <w:r w:rsidR="004248AC">
        <w:t xml:space="preserve">. </w:t>
      </w:r>
      <w:r w:rsidR="00951682">
        <w:t>veljače</w:t>
      </w:r>
      <w:r w:rsidR="00F647E9">
        <w:t xml:space="preserve"> 201</w:t>
      </w:r>
      <w:r w:rsidR="00951682">
        <w:t>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625374">
        <w:t>4</w:t>
      </w:r>
      <w:r w:rsidR="000E06CF">
        <w:t>.</w:t>
      </w:r>
      <w:r w:rsidR="00625374">
        <w:t>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625374">
        <w:t>1</w:t>
      </w:r>
      <w:r w:rsidR="00951682">
        <w:t>541</w:t>
      </w:r>
      <w:r w:rsidR="00484301">
        <w:t>/</w:t>
      </w:r>
      <w:r w:rsidR="007D3892">
        <w:t>16</w:t>
      </w:r>
      <w:r w:rsidR="004C05DB">
        <w:t xml:space="preserve"> od </w:t>
      </w:r>
      <w:r w:rsidR="00951682">
        <w:t>26</w:t>
      </w:r>
      <w:r w:rsidR="000E06CF">
        <w:t>.</w:t>
      </w:r>
      <w:r w:rsidR="00AB096E">
        <w:t xml:space="preserve"> </w:t>
      </w:r>
      <w:r w:rsidR="00625374">
        <w:t>rujna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951682">
        <w:t xml:space="preserve">Jasmina Hmelina, OIB: 75170442953, Osijek, Umaška 17 </w:t>
      </w:r>
      <w:r w:rsidR="005C6153">
        <w:t>zaprimila</w:t>
      </w:r>
      <w:r w:rsidR="009B0234">
        <w:t xml:space="preserve"> je dana </w:t>
      </w:r>
      <w:r w:rsidR="00951682">
        <w:t>27</w:t>
      </w:r>
      <w:r w:rsidR="00EF648D">
        <w:t xml:space="preserve">. </w:t>
      </w:r>
      <w:r w:rsidR="00951682">
        <w:t>rujna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951682">
        <w:t xml:space="preserve">putem e oglasne ploče suda </w:t>
      </w:r>
      <w:r w:rsidR="00174EB4">
        <w:t>a</w:t>
      </w:r>
      <w:r w:rsidR="00A21EF2">
        <w:t xml:space="preserve"> zaključak od </w:t>
      </w:r>
      <w:r w:rsidR="00951682">
        <w:t>24</w:t>
      </w:r>
      <w:r w:rsidR="00625374">
        <w:t xml:space="preserve">. </w:t>
      </w:r>
      <w:r w:rsidR="00951682">
        <w:t>veljače</w:t>
      </w:r>
      <w:r w:rsidR="00625374">
        <w:t xml:space="preserve"> 201</w:t>
      </w:r>
      <w:r w:rsidR="00951682">
        <w:t>7</w:t>
      </w:r>
      <w:r w:rsidR="004248AC">
        <w:t xml:space="preserve">. g.  zaprimila je </w:t>
      </w:r>
      <w:r w:rsidR="00174EB4">
        <w:t xml:space="preserve">dana </w:t>
      </w:r>
      <w:r w:rsidR="00951682">
        <w:t>24</w:t>
      </w:r>
      <w:r w:rsidR="004248AC">
        <w:t xml:space="preserve">. </w:t>
      </w:r>
      <w:r w:rsidR="00951682">
        <w:t>veljače</w:t>
      </w:r>
      <w:r w:rsidR="004248AC">
        <w:t xml:space="preserve"> 201</w:t>
      </w:r>
      <w:r w:rsidR="00951682">
        <w:t>7</w:t>
      </w:r>
      <w:r w:rsidR="004248AC">
        <w:t>. g.</w:t>
      </w:r>
      <w:r w:rsidR="00BE1E4D">
        <w:t xml:space="preserve"> </w:t>
      </w:r>
      <w:r w:rsidR="00951682">
        <w:t xml:space="preserve">putem e 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</w:t>
      </w:r>
      <w:r w:rsidR="00E3766D">
        <w:t>7</w:t>
      </w:r>
      <w:r w:rsidR="000E06CF">
        <w:t xml:space="preserve">. </w:t>
      </w:r>
      <w:r w:rsidR="001A03D3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A34C73">
        <w:t>27</w:t>
      </w:r>
      <w:r w:rsidR="009B0234">
        <w:t>.</w:t>
      </w:r>
      <w:r w:rsidR="001A03D3">
        <w:t>4.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DE8" w:rsidP="00C06AA6" w:rsidR="00637DE8">
      <w:r>
        <w:separator/>
      </w:r>
    </w:p>
  </w:endnote>
  <w:endnote w:id="0" w:type="continuationSeparator">
    <w:p w:rsidRDefault="00637DE8" w:rsidP="00C06AA6" w:rsidR="00637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DE8" w:rsidP="00C06AA6" w:rsidR="00637DE8">
      <w:r>
        <w:separator/>
      </w:r>
    </w:p>
  </w:footnote>
  <w:footnote w:id="0" w:type="continuationSeparator">
    <w:p w:rsidRDefault="00637DE8" w:rsidP="00C06AA6" w:rsidR="00637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DE8" w:rsidR="00637DE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6ADA">
      <w:rPr>
        <w:noProof/>
      </w:rPr>
      <w:t>2</w:t>
    </w:r>
    <w:r>
      <w:fldChar w:fldCharType="end"/>
    </w:r>
  </w:p>
  <w:p w:rsidRDefault="00637DE8" w:rsidR="00637D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4301"/>
    <w:rsid w:val="0048747B"/>
    <w:rsid w:val="00496ADA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569B6"/>
    <w:rsid w:val="0057382E"/>
    <w:rsid w:val="00575D73"/>
    <w:rsid w:val="00592781"/>
    <w:rsid w:val="005931E7"/>
    <w:rsid w:val="00595609"/>
    <w:rsid w:val="00595F77"/>
    <w:rsid w:val="0059740F"/>
    <w:rsid w:val="005B59B6"/>
    <w:rsid w:val="005C6153"/>
    <w:rsid w:val="005D7EC1"/>
    <w:rsid w:val="005E0CFB"/>
    <w:rsid w:val="005E5C06"/>
    <w:rsid w:val="005F3B49"/>
    <w:rsid w:val="00625374"/>
    <w:rsid w:val="00632865"/>
    <w:rsid w:val="00637DE8"/>
    <w:rsid w:val="00652724"/>
    <w:rsid w:val="006716FE"/>
    <w:rsid w:val="0069656A"/>
    <w:rsid w:val="006C1AB3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83D27"/>
    <w:rsid w:val="00796AED"/>
    <w:rsid w:val="007A2BBB"/>
    <w:rsid w:val="007A4540"/>
    <w:rsid w:val="007B0658"/>
    <w:rsid w:val="007B4912"/>
    <w:rsid w:val="007D3892"/>
    <w:rsid w:val="007E6D1A"/>
    <w:rsid w:val="007F54A7"/>
    <w:rsid w:val="00814537"/>
    <w:rsid w:val="00817C66"/>
    <w:rsid w:val="00821819"/>
    <w:rsid w:val="00826384"/>
    <w:rsid w:val="008409A8"/>
    <w:rsid w:val="00860129"/>
    <w:rsid w:val="00875548"/>
    <w:rsid w:val="008A66B9"/>
    <w:rsid w:val="008D3E2B"/>
    <w:rsid w:val="008F5C6B"/>
    <w:rsid w:val="00901EF5"/>
    <w:rsid w:val="00923F02"/>
    <w:rsid w:val="00937840"/>
    <w:rsid w:val="00951682"/>
    <w:rsid w:val="00956241"/>
    <w:rsid w:val="00980E4D"/>
    <w:rsid w:val="009A14C7"/>
    <w:rsid w:val="009A412B"/>
    <w:rsid w:val="009A54E5"/>
    <w:rsid w:val="009B0234"/>
    <w:rsid w:val="009B40D7"/>
    <w:rsid w:val="009B46D8"/>
    <w:rsid w:val="009C670C"/>
    <w:rsid w:val="009F01BD"/>
    <w:rsid w:val="00A07CA2"/>
    <w:rsid w:val="00A10C19"/>
    <w:rsid w:val="00A21EF2"/>
    <w:rsid w:val="00A26869"/>
    <w:rsid w:val="00A34C73"/>
    <w:rsid w:val="00A46436"/>
    <w:rsid w:val="00A518AA"/>
    <w:rsid w:val="00A706D5"/>
    <w:rsid w:val="00A8029B"/>
    <w:rsid w:val="00AA6B6E"/>
    <w:rsid w:val="00AB096E"/>
    <w:rsid w:val="00AD05E2"/>
    <w:rsid w:val="00AE7F6B"/>
    <w:rsid w:val="00B24B41"/>
    <w:rsid w:val="00B568D5"/>
    <w:rsid w:val="00B652CA"/>
    <w:rsid w:val="00B659E8"/>
    <w:rsid w:val="00B82540"/>
    <w:rsid w:val="00B91BAA"/>
    <w:rsid w:val="00B95B20"/>
    <w:rsid w:val="00B9732B"/>
    <w:rsid w:val="00BA1724"/>
    <w:rsid w:val="00BB086F"/>
    <w:rsid w:val="00BD2D0A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373B7"/>
    <w:rsid w:val="00D4576C"/>
    <w:rsid w:val="00D872A9"/>
    <w:rsid w:val="00D97782"/>
    <w:rsid w:val="00DA4636"/>
    <w:rsid w:val="00DA6482"/>
    <w:rsid w:val="00DF17FA"/>
    <w:rsid w:val="00E12BC0"/>
    <w:rsid w:val="00E23AF8"/>
    <w:rsid w:val="00E3766D"/>
    <w:rsid w:val="00E60C19"/>
    <w:rsid w:val="00E75FA5"/>
    <w:rsid w:val="00E906E4"/>
    <w:rsid w:val="00E909ED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6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A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6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HMELINA jednostavno društvo s ograničenom odgovornošću ugostiteljstvo i ostale usluge</izvorni_sadrzaj>
    <derivirana_varijabla naziv="DomainObject.Predmet.ProtustrankaFormated_1">  HMELINA jednostavno društvo s ograničenom odgovornošću ugostiteljstvo i ostale usluge</derivirana_varijabla>
  </DomainObject.Predmet.ProtustrankaFormated>
  <DomainObject.Predmet.ProtustrankaFormatedOIB>
    <izvorni_sadrzaj>  HMELINA jednostavno društvo s ograničenom odgovornošću ugostiteljstvo i ostale usluge, OIB 94376451698</izvorni_sadrzaj>
    <derivirana_varijabla naziv="DomainObject.Predmet.ProtustrankaFormatedOIB_1">  HMELINA jednostavno društvo s ograničenom odgovornošću ugostiteljstvo i ostale usluge, OIB 94376451698</derivirana_varijabla>
  </DomainObject.Predmet.ProtustrankaFormatedOIB>
  <DomainObject.Predmet.ProtustrankaFormatedWithAdress>
    <izvorni_sadrzaj> HMELINA jednostavno društvo s ograničenom odgovornošću ugostiteljstvo i ostale usluge, A.Starčevića 13, 31220 Višnjevac</izvorni_sadrzaj>
    <derivirana_varijabla naziv="DomainObject.Predmet.ProtustrankaFormatedWithAdress_1"> HMELINA jednostavno društvo s ograničenom odgovornošću ugostiteljstvo i ostale usluge, A.Starčevića 13, 31220 Višnjevac</derivirana_varijabla>
  </DomainObject.Predmet.ProtustrankaFormatedWithAdress>
  <DomainObject.Predmet.ProtustrankaFormatedWithAdressOIB>
    <izvorni_sadrzaj> HMELINA jednostavno društvo s ograničenom odgovornošću ugostiteljstvo i ostale usluge, OIB 94376451698, A.Starčevića 13, 31220 Višnjevac</izvorni_sadrzaj>
    <derivirana_varijabla naziv="DomainObject.Predmet.ProtustrankaFormatedWithAdressOIB_1"> HMELINA jednostavno društvo s ograničenom odgovornošću ugostiteljstvo i ostale usluge, OIB 94376451698, A.Starčevića 13, 31220 Višnjevac</derivirana_varijabla>
  </DomainObject.Predmet.ProtustrankaFormatedWithAdressOIB>
  <DomainObject.Predmet.ProtustrankaWithAdress>
    <izvorni_sadrzaj>HMELINA jednostavno društvo s ograničenom odgovornošću ugostiteljstvo i ostale usluge A.Starčevića 13, 31220 Višnjevac</izvorni_sadrzaj>
    <derivirana_varijabla naziv="DomainObject.Predmet.ProtustrankaWithAdress_1">HMELINA jednostavno društvo s ograničenom odgovornošću ugostiteljstvo i ostale usluge A.Starčevića 13, 31220 Višnjevac</derivirana_varijabla>
  </DomainObject.Predmet.ProtustrankaWithAdress>
  <DomainObject.Predmet.ProtustrankaWithAdressOIB>
    <izvorni_sadrzaj>HMELINA jednostavno društvo s ograničenom odgovornošću ugostiteljstvo i ostale usluge, OIB 94376451698, A.Starčevića 13, 31220 Višnjevac</izvorni_sadrzaj>
    <derivirana_varijabla naziv="DomainObject.Predmet.ProtustrankaWithAdressOIB_1">HMELINA jednostavno društvo s ograničenom odgovornošću ugostiteljstvo i ostale usluge, OIB 94376451698, A.Starčevića 13, 31220 Višnjevac</derivirana_varijabla>
  </DomainObject.Predmet.ProtustrankaWithAdressOIB>
  <DomainObject.Predmet.ProtustrankaNazivFormated>
    <izvorni_sadrzaj>HMELINA jednostavno društvo s ograničenom odgovornošću ugostiteljstvo i ostale usluge</izvorni_sadrzaj>
    <derivirana_varijabla naziv="DomainObject.Predmet.ProtustrankaNazivFormated_1">HMELINA jednostavno društvo s ograničenom odgovornošću ugostiteljstvo i ostale usluge</derivirana_varijabla>
  </DomainObject.Predmet.ProtustrankaNazivFormated>
  <DomainObject.Predmet.ProtustrankaNazivFormatedOIB>
    <izvorni_sadrzaj>HMELINA jednostavno društvo s ograničenom odgovornošću ugostiteljstvo i ostale usluge, OIB 94376451698</izvorni_sadrzaj>
    <derivirana_varijabla naziv="DomainObject.Predmet.ProtustrankaNazivFormatedOIB_1">HMELINA jednostavno društvo s ograničenom odgovornošću ugostiteljstvo i ostale usluge, OIB 94376451698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HMELINA jednostavno društvo s ograničenom odgovornošću ugostiteljstvo i ostale usluge</item>
    </izvorni_sadrzaj>
    <derivirana_varijabla naziv="DomainObject.Predmet.ProtuStrankaListFormated_1">
      <item>HMELINA jednostavno društvo s ograničenom odgovornošću ugostiteljstvo i ostale usluge</item>
    </derivirana_varijabla>
  </DomainObject.Predmet.ProtuStrankaListFormated>
  <DomainObject.Predmet.ProtuStrankaListFormatedOIB>
    <izvorni_sadrzaj>
      <item>HMELINA jednostavno društvo s ograničenom odgovornošću ugostiteljstvo i ostale usluge, OIB 94376451698</item>
    </izvorni_sadrzaj>
    <derivirana_varijabla naziv="DomainObject.Predmet.ProtuStrankaListFormatedOIB_1">
      <item>HMELINA jednostavno društvo s ograničenom odgovornošću ugostiteljstvo i ostale usluge, OIB 94376451698</item>
    </derivirana_varijabla>
  </DomainObject.Predmet.ProtuStrankaListFormatedOIB>
  <DomainObject.Predmet.ProtuStrankaListFormatedWithAdress>
    <izvorni_sadrzaj>
      <item>HMELINA jednostavno društvo s ograničenom odgovornošću ugostiteljstvo i ostale usluge, A.Starčevića 13, 31220 Višnjevac</item>
    </izvorni_sadrzaj>
    <derivirana_varijabla naziv="DomainObject.Predmet.ProtuStrankaListFormatedWithAdress_1">
      <item>HMELINA jednostavno društvo s ograničenom odgovornošću ugostiteljstvo i ostale usluge, A.Starčevića 13, 31220 Višnjevac</item>
    </derivirana_varijabla>
  </DomainObject.Predmet.ProtuStrankaListFormatedWithAdress>
  <DomainObject.Predmet.ProtuStrankaListFormatedWithAdressOIB>
    <izvorni_sadrzaj>
      <item>HMELINA jednostavno društvo s ograničenom odgovornošću ugostiteljstvo i ostale usluge, OIB 94376451698, A.Starčevića 13, 31220 Višnjevac</item>
    </izvorni_sadrzaj>
    <derivirana_varijabla naziv="DomainObject.Predmet.ProtuStrankaListFormatedWithAdressOIB_1">
      <item>HMELINA jednostavno društvo s ograničenom odgovornošću ugostiteljstvo i ostale usluge, OIB 94376451698, A.Starčevića 13, 31220 Višnjevac</item>
    </derivirana_varijabla>
  </DomainObject.Predmet.ProtuStrankaListFormatedWithAdressOIB>
  <DomainObject.Predmet.ProtuStrankaListNazivFormated>
    <izvorni_sadrzaj>
      <item>HMELINA jednostavno društvo s ograničenom odgovornošću ugostiteljstvo i ostale usluge</item>
    </izvorni_sadrzaj>
    <derivirana_varijabla naziv="DomainObject.Predmet.ProtuStrankaListNazivFormated_1">
      <item>HMELINA jednostavno društvo s ograničenom odgovornošću ugostiteljstvo i ostale usluge</item>
    </derivirana_varijabla>
  </DomainObject.Predmet.ProtuStrankaListNazivFormated>
  <DomainObject.Predmet.ProtuStrankaListNazivFormatedOIB>
    <izvorni_sadrzaj>
      <item>HMELINA jednostavno društvo s ograničenom odgovornošću ugostiteljstvo i ostale usluge, OIB 94376451698</item>
    </izvorni_sadrzaj>
    <derivirana_varijabla naziv="DomainObject.Predmet.ProtuStrankaListNazivFormatedOIB_1">
      <item>HMELINA jednostavno društvo s ograničenom odgovornošću ugostiteljstvo i ostale usluge, OIB 94376451698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HMELINA jednostavno društvo s ograničenom odgovornošću ugostiteljstvo i ostale usluge</izvorni_sadrzaj>
    <derivirana_varijabla naziv="DomainObject.Predmet.ProtustrankaIDrugi_1">HMELINA jednostavno društvo s ograničenom odgovornošću ugostiteljstvo i ostale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HMELINA jednostavno društvo s ograničenom odgovornošću ugostiteljstvo i ostale usluge, OIB 94376451698, A.Starčevića 13, 31220 Višnjevac</izvorni_sadrzaj>
    <derivirana_varijabla naziv="DomainObject.Predmet.ProtustrankaIDrugiAdressOIB_1">HMELINA jednostavno društvo s ograničenom odgovornošću ugostiteljstvo i ostale usluge, OIB 94376451698, A.Starčevića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HMELINA jednostavno društvo s ograničenom odgovornošću ugostiteljstvo i ostale usluge</item>
    </izvorni_sadrzaj>
    <derivirana_varijabla naziv="DomainObject.Predmet.SudioniciListNaziv_1">
      <item>FINA RC OSIJEK</item>
      <item>HMELINA jednostavno društvo s ograničenom odgovornošću ugostiteljstvo i ostale usluge</item>
    </derivirana_varijabla>
  </DomainObject.Predmet.SudioniciListNaziv>
  <DomainObject.Predmet.SudioniciListAdressOIB>
    <izvorni_sadrzaj>
      <item>FINA RC OSIJEK, OIB 85821130368, L. JEGERA 3,31000 Osijek</item>
      <item>HMELINA jednostavno društvo s ograničenom odgovornošću ugostiteljstvo i ostale usluge, OIB 94376451698, A.Starčevića 13,31220 Višnjevac</item>
    </izvorni_sadrzaj>
    <derivirana_varijabla naziv="DomainObject.Predmet.SudioniciListAdressOIB_1">
      <item>FINA RC OSIJEK, OIB 85821130368, L. JEGERA 3,31000 Osijek</item>
      <item>HMELINA jednostavno društvo s ograničenom odgovornošću ugostiteljstvo i ostale usluge, OIB 94376451698, A.Starčevića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94376451698</item>
    </izvorni_sadrzaj>
    <derivirana_varijabla naziv="DomainObject.Predmet.SudioniciListNazivOIB_1">
      <item>, OIB 85821130368</item>
      <item>, OIB 94376451698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2C3EE-B7B5-45C2-9D87-A6CF28914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629</properties:Words>
  <properties:Characters>3269</properties:Characters>
  <properties:Lines>96</properties:Lines>
  <properties:Paragraphs>31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2017-03-27T10:14:00Z</dcterms:created>
  <dc:creator>Korisnik</dc:creator>
  <cp:lastModifiedBy>Maja Videnović</cp:lastModifiedBy>
  <cp:lastPrinted>2017-03-27T08:03:00Z</cp:lastPrinted>
  <dcterms:modified xmlns:xsi="http://www.w3.org/2001/XMLSchema-instance" xsi:type="dcterms:W3CDTF">2017-03-27T10:27:00Z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