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91ab" w14:paraId="4b091ab" w:rsidRDefault="00AE649C" w:rsidP="00835413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83541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5413" w:rsidP="00835413" w:rsidR="00835413" w:rsidRPr="0083541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 xml:space="preserve">9 </w:t>
      </w:r>
      <w:proofErr w:type="spellStart"/>
      <w:r w:rsidRPr="00835413">
        <w:rPr>
          <w:rFonts w:cs="Times New Roman" w:eastAsia="Times New Roman"/>
          <w:lang w:eastAsia="hr-HR"/>
        </w:rPr>
        <w:t>Stpn</w:t>
      </w:r>
      <w:proofErr w:type="spellEnd"/>
      <w:r w:rsidRPr="00835413">
        <w:rPr>
          <w:rFonts w:cs="Times New Roman" w:eastAsia="Times New Roman"/>
          <w:lang w:eastAsia="hr-HR"/>
        </w:rPr>
        <w:t>-58/2015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REPUBLIKA HRVATSKA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TRGOVAČKI SUD U ZADRU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STALNA SLUŽBA U ŠIBENIK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center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R J E Š E N J E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 xml:space="preserve">Trgovački sud u Zadru, Stalna služba u Šibeniku, po stečajnom sucu Tereziji Goreta,  povodom prijedloga za sklapanje </w:t>
      </w:r>
      <w:proofErr w:type="spellStart"/>
      <w:r w:rsidRPr="00835413">
        <w:rPr>
          <w:rFonts w:cs="Times New Roman" w:eastAsia="Times New Roman"/>
          <w:lang w:eastAsia="hr-HR"/>
        </w:rPr>
        <w:t>predstečajne</w:t>
      </w:r>
      <w:proofErr w:type="spellEnd"/>
      <w:r w:rsidRPr="00835413">
        <w:rPr>
          <w:rFonts w:cs="Times New Roman" w:eastAsia="Times New Roman"/>
          <w:lang w:eastAsia="hr-HR"/>
        </w:rPr>
        <w:t xml:space="preserve"> nagodbe dužnika Miljenko Klarić, vlasnik obrta Trgovina Klarić iz Šibenika, Ante </w:t>
      </w:r>
      <w:proofErr w:type="spellStart"/>
      <w:r w:rsidRPr="00835413">
        <w:rPr>
          <w:rFonts w:cs="Times New Roman" w:eastAsia="Times New Roman"/>
          <w:lang w:eastAsia="hr-HR"/>
        </w:rPr>
        <w:t>Trlaje</w:t>
      </w:r>
      <w:proofErr w:type="spellEnd"/>
      <w:r w:rsidRPr="00835413">
        <w:rPr>
          <w:rFonts w:cs="Times New Roman" w:eastAsia="Times New Roman"/>
          <w:lang w:eastAsia="hr-HR"/>
        </w:rPr>
        <w:t xml:space="preserve"> Antića 17, OIB 80469762926, dana 11. ožujka 2016. godine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center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r i j e š i o    j e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both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 xml:space="preserve">Određuje se ročište radi sklapanja </w:t>
      </w:r>
      <w:proofErr w:type="spellStart"/>
      <w:r w:rsidRPr="00835413">
        <w:rPr>
          <w:rFonts w:cs="Times New Roman" w:eastAsia="Times New Roman"/>
          <w:lang w:eastAsia="hr-HR"/>
        </w:rPr>
        <w:t>predstečajne</w:t>
      </w:r>
      <w:proofErr w:type="spellEnd"/>
      <w:r w:rsidRPr="00835413">
        <w:rPr>
          <w:rFonts w:cs="Times New Roman" w:eastAsia="Times New Roman"/>
          <w:lang w:eastAsia="hr-HR"/>
        </w:rPr>
        <w:t xml:space="preserve"> nagodbe nad dužnikom Miljenko Klarić, vlasnik obrta Trgovina Klarić iz Šibenika, Ante </w:t>
      </w:r>
      <w:proofErr w:type="spellStart"/>
      <w:r w:rsidRPr="00835413">
        <w:rPr>
          <w:rFonts w:cs="Times New Roman" w:eastAsia="Times New Roman"/>
          <w:lang w:eastAsia="hr-HR"/>
        </w:rPr>
        <w:t>Trlaje</w:t>
      </w:r>
      <w:proofErr w:type="spellEnd"/>
      <w:r w:rsidRPr="00835413">
        <w:rPr>
          <w:rFonts w:cs="Times New Roman" w:eastAsia="Times New Roman"/>
          <w:lang w:eastAsia="hr-HR"/>
        </w:rPr>
        <w:t xml:space="preserve"> Antića 17, OIB 80469762926, za dan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35413">
        <w:rPr>
          <w:rFonts w:cs="Times New Roman" w:eastAsia="Times New Roman"/>
          <w:b/>
          <w:lang w:eastAsia="hr-HR"/>
        </w:rPr>
        <w:t>28. travnja 2016. godine u 12,30 sati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both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 xml:space="preserve">u prostorijama Trgovačkog suda u Zadru, Stalna služba u </w:t>
      </w:r>
      <w:r w:rsidRPr="00835413">
        <w:rPr>
          <w:rFonts w:cs="Times New Roman" w:eastAsia="Times New Roman"/>
          <w:b/>
          <w:lang w:eastAsia="hr-HR"/>
        </w:rPr>
        <w:t>Šibeniku</w:t>
      </w:r>
      <w:r w:rsidRPr="00835413">
        <w:rPr>
          <w:rFonts w:cs="Times New Roman" w:eastAsia="Times New Roman"/>
          <w:lang w:eastAsia="hr-HR"/>
        </w:rPr>
        <w:t>, Stjepana Radića 81, sudnica br. 27.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both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jc w:val="center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U Šibeniku, dana 11. ožujka 2016. godine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STEČAJNI SUDAC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ind w:firstLine="708" w:left="5664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ab/>
        <w:t xml:space="preserve">Terezija Goreta 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POUKA O PRAVNOM LIJEKU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DN-a :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- dužniku,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t>- oglasna ploča, oglas,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  <w:r w:rsidRPr="00835413">
        <w:rPr>
          <w:rFonts w:cs="Times New Roman" w:eastAsia="Times New Roman"/>
          <w:lang w:eastAsia="hr-HR"/>
        </w:rPr>
        <w:lastRenderedPageBreak/>
        <w:t xml:space="preserve">- FINA RC Split, oglas, putem </w:t>
      </w:r>
      <w:proofErr w:type="spellStart"/>
      <w:r w:rsidRPr="00835413">
        <w:rPr>
          <w:rFonts w:cs="Times New Roman" w:eastAsia="Times New Roman"/>
          <w:lang w:eastAsia="hr-HR"/>
        </w:rPr>
        <w:t>faxa</w:t>
      </w:r>
      <w:proofErr w:type="spellEnd"/>
      <w:r w:rsidRPr="00835413">
        <w:rPr>
          <w:rFonts w:cs="Times New Roman" w:eastAsia="Times New Roman"/>
          <w:lang w:eastAsia="hr-HR"/>
        </w:rPr>
        <w:t>.</w:t>
      </w: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835413" w:rsidP="00835413" w:rsidR="00835413" w:rsidRPr="0083541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413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49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Stpn-58/2015-6</izvorni_sadrzaj>
    <derivirana_varijabla naziv="DomainObject.Oznaka_1">Stpn-58/2015-6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postupak predstečajne nagodbe</izvorni_sadrzaj>
    <derivirana_varijabla naziv="DomainObject.Predmet.Opis_1">Prijedlog za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Stpn-58/2015</izvorni_sadrzaj>
    <derivirana_varijabla naziv="DomainObject.Predmet.OznakaBroj_1">Stpn-58/2015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pristojbe su poslane pod Stpn-13/13</izvorni_sadrzaj>
    <derivirana_varijabla naziv="DomainObject.Predmet.PrimjedbaSuca_1">- pristojbe su poslane pod Stpn-13/13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Klarić; RAIFFEISENLANDESBANK KARNTEN zastupanog po punomoćniku BUTERIN &amp; POSAVEC, odvjetničko društvo, javno trgovačko društvo</izvorni_sadrzaj>
    <derivirana_varijabla naziv="DomainObject.Predmet.StrankaFormated_1">  Miljenko Klarić; RAIFFEISENLANDESBANK KARNTEN zastupanog po punomoćniku BUTERIN &amp; POSAVEC, odvjetničko društvo, javno trgovačko društvo</derivirana_varijabla>
  </DomainObject.Predmet.StrankaFormated>
  <DomainObject.Predmet.StrankaFormatedOIB>
    <izvorni_sadrzaj>  Miljenko Klarić, OIB 80469762926; RAIFFEISENLANDESBANK KARNTEN, OIB 46870001221 zastupanog po punomoćniku BUTERIN &amp; POSAVEC, odvjetničko društvo, javno trgovačko društvo</izvorni_sadrzaj>
    <derivirana_varijabla naziv="DomainObject.Predmet.StrankaFormatedOIB_1">  Miljenko Klarić, OIB 80469762926; RAIFFEISENLANDESBANK KARNTEN, OIB 46870001221 zastupanog po punomoćniku BUTERIN &amp; POSAVEC, odvjetničko društvo, javno trgovačko društvo</derivirana_varijabla>
  </DomainObject.Predmet.StrankaFormatedOIB>
  <DomainObject.Predmet.StrankaFormatedWithAdress>
    <izvorni_sadrzaj> Miljenko Klarić, Ante Trlaje Antića 17, 22000 Šibenik; RAIFFEISENLANDESBANK KARNTEN, Raiffeisen Platz  1, Klagenfurt zastupanog po punomoćniku BUTERIN &amp; POSAVEC, odvjetničko društvo, javno trgovačko društvo</izvorni_sadrzaj>
    <derivirana_varijabla naziv="DomainObject.Predmet.StrankaFormatedWithAdress_1"> Miljenko Klarić, Ante Trlaje Antića 17, 22000 Šibenik; RAIFFEISENLANDESBANK KARNTEN, Raiffeisen Platz  1, Klagenfurt zastupanog po punomoćniku BUTERIN &amp; POSAVEC, odvjetničko društvo, javno trgovačko društvo</derivirana_varijabla>
  </DomainObject.Predmet.StrankaFormatedWithAdress>
  <DomainObject.Predmet.StrankaFormatedWithAdressOIB>
    <izvorni_sadrzaj> Miljenko Klarić, OIB 80469762926, Ante Trlaje Antića 17, 22000 Šibenik; RAIFFEISENLANDESBANK KARNTEN, OIB 46870001221, Raiffeisen Platz  1, Klagenfurt zastupanog po punomoćniku BUTERIN &amp; POSAVEC, odvjetničko društvo, javno trgovačko društvo</izvorni_sadrzaj>
    <derivirana_varijabla naziv="DomainObject.Predmet.StrankaFormatedWithAdressOIB_1"> Miljenko Klarić, OIB 80469762926, Ante Trlaje Antića 17, 22000 Šibenik; RAIFFEISENLANDESBANK KARNTEN, OIB 46870001221, Raiffeisen Platz  1, Klagenfurt zastupanog po punomoćniku BUTERIN &amp; POSAVEC, odvjetničko društvo, javno trgovačko društvo</derivirana_varijabla>
  </DomainObject.Predmet.StrankaFormatedWithAdressOIB>
  <DomainObject.Predmet.StrankaWithAdress>
    <izvorni_sadrzaj>Miljenko Klarić Ante Trlaje Antića 17,22000 Šibenik,RAIFFEISENLANDESBANK KARNTEN Raiffeisen Platz  1,Klagenfurt</izvorni_sadrzaj>
    <derivirana_varijabla naziv="DomainObject.Predmet.StrankaWithAdress_1">Miljenko Klarić Ante Trlaje Antića 17,22000 Šibenik,RAIFFEISENLANDESBANK KARNTEN Raiffeisen Platz  1,Klagenfurt</derivirana_varijabla>
  </DomainObject.Predmet.StrankaWithAdress>
  <DomainObject.Predmet.StrankaWithAdressOIB>
    <izvorni_sadrzaj>Miljenko Klarić, OIB 80469762926, Ante Trlaje Antića 17,22000 Šibenik,RAIFFEISENLANDESBANK KARNTEN, OIB 46870001221, Raiffeisen Platz  1,Klagenfurt</izvorni_sadrzaj>
    <derivirana_varijabla naziv="DomainObject.Predmet.StrankaWithAdressOIB_1">Miljenko Klarić, OIB 80469762926, Ante Trlaje Antića 17,22000 Šibenik,RAIFFEISENLANDESBANK KARNTEN, OIB 46870001221, Raiffeisen Platz  1,Klagenfurt</derivirana_varijabla>
  </DomainObject.Predmet.StrankaWithAdressOIB>
  <DomainObject.Predmet.StrankaNazivFormated>
    <izvorni_sadrzaj>Miljenko Klarić,RAIFFEISENLANDESBANK KARNTEN</izvorni_sadrzaj>
    <derivirana_varijabla naziv="DomainObject.Predmet.StrankaNazivFormated_1">Miljenko Klarić,RAIFFEISENLANDESBANK KARNTEN</derivirana_varijabla>
  </DomainObject.Predmet.StrankaNazivFormated>
  <DomainObject.Predmet.StrankaNazivFormatedOIB>
    <izvorni_sadrzaj>Miljenko Klarić, OIB 80469762926,RAIFFEISENLANDESBANK KARNTEN, OIB 46870001221</izvorni_sadrzaj>
    <derivirana_varijabla naziv="DomainObject.Predmet.StrankaNazivFormatedOIB_1">Miljenko Klarić, OIB 80469762926,RAIFFEISENLANDESBANK KARNTEN, OIB 46870001221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Miljenko Klarić</item>
      <item>RAIFFEISENLANDESBANK KARNTEN zastupanog po punomoćniku BUTERIN &amp; POSAVEC, odvjetničko društvo, javno trgovačko društvo</item>
    </izvorni_sadrzaj>
    <derivirana_varijabla naziv="DomainObject.Predmet.StrankaListFormated_1">
      <item>Miljenko Klarić</item>
      <item>RAIFFEISENLANDESBANK KARNTEN zastupanog po punomoćniku BUTERIN &amp; POSAVEC, odvjetničko društvo, javno trgovačko društvo</item>
    </derivirana_varijabla>
  </DomainObject.Predmet.StrankaListFormated>
  <DomainObject.Predmet.StrankaListFormatedOIB>
    <izvorni_sadrzaj>
      <item>Miljenko Klarić, OIB 80469762926</item>
      <item>RAIFFEISENLANDESBANK KARNTEN, OIB 46870001221 zastupanog po punomoćniku BUTERIN &amp; POSAVEC, odvjetničko društvo, javno trgovačko društvo</item>
    </izvorni_sadrzaj>
    <derivirana_varijabla naziv="DomainObject.Predmet.StrankaListFormatedOIB_1">
      <item>Miljenko Klarić, OIB 80469762926</item>
      <item>RAIFFEISENLANDESBANK KARNTEN, OIB 46870001221 zastupanog po punomoćniku BUTERIN &amp; POSAVEC, odvjetničko društvo, javno trgovačko društvo</item>
    </derivirana_varijabla>
  </DomainObject.Predmet.StrankaListFormatedOIB>
  <DomainObject.Predmet.StrankaListFormatedWithAdress>
    <izvorni_sadrzaj>
      <item>Miljenko Klarić, Ante Trlaje Antića 17, 22000 Šibenik</item>
      <item>RAIFFEISENLANDESBANK KARNTEN, Raiffeisen Platz  1, Klagenfurt zastupanog po punomoćniku BUTERIN &amp; POSAVEC, odvjetničko društvo, javno trgovačko društvo</item>
    </izvorni_sadrzaj>
    <derivirana_varijabla naziv="DomainObject.Predmet.StrankaListFormatedWithAdress_1">
      <item>Miljenko Klarić, Ante Trlaje Antića 17, 22000 Šibenik</item>
      <item>RAIFFEISENLANDESBANK KARNTEN, Raiffeisen Platz  1, Klagenfurt zastupanog po punomoćniku BUTERIN &amp; POSAVEC, odvjetničko društvo, javno trgovačko društvo</item>
    </derivirana_varijabla>
  </DomainObject.Predmet.StrankaListFormatedWithAdress>
  <DomainObject.Predmet.StrankaListFormatedWithAdressOIB>
    <izvorni_sadrzaj>
      <item>Miljenko Klarić, OIB 80469762926, Ante Trlaje Antića 17, 22000 Šibenik</item>
      <item>RAIFFEISENLANDESBANK KARNTEN, OIB 46870001221, Raiffeisen Platz  1, Klagenfurt zastupanog po punomoćniku BUTERIN &amp; POSAVEC, odvjetničko društvo, javno trgovačko društvo</item>
    </izvorni_sadrzaj>
    <derivirana_varijabla naziv="DomainObject.Predmet.StrankaListFormatedWithAdressOIB_1">
      <item>Miljenko Klarić, OIB 80469762926, Ante Trlaje Antića 17, 22000 Šibenik</item>
      <item>RAIFFEISENLANDESBANK KARNTEN, OIB 46870001221, Raiffeisen Platz  1, Klagenfurt zastupanog po punomoćniku BUTERIN &amp; POSAVEC, odvjetničko društvo, javno trgovačko društvo</item>
    </derivirana_varijabla>
  </DomainObject.Predmet.StrankaListFormatedWithAdressOIB>
  <DomainObject.Predmet.StrankaListNazivFormated>
    <izvorni_sadrzaj>
      <item>Miljenko Klarić</item>
      <item>RAIFFEISENLANDESBANK KARNTEN</item>
    </izvorni_sadrzaj>
    <derivirana_varijabla naziv="DomainObject.Predmet.StrankaListNazivFormated_1">
      <item>Miljenko Klarić</item>
      <item>RAIFFEISENLANDESBANK KARNTEN</item>
    </derivirana_varijabla>
  </DomainObject.Predmet.StrankaListNazivFormated>
  <DomainObject.Predmet.StrankaListNazivFormatedOIB>
    <izvorni_sadrzaj>
      <item>Miljenko Klarić, OIB 80469762926</item>
      <item>RAIFFEISENLANDESBANK KARNTEN, OIB 46870001221</item>
    </izvorni_sadrzaj>
    <derivirana_varijabla naziv="DomainObject.Predmet.StrankaListNazivFormatedOIB_1">
      <item>Miljenko Klarić, OIB 80469762926</item>
      <item>RAIFFEISENLANDESBANK KARNTEN, OIB 46870001221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 punomoćnik sudionika u postupku RAIFFEISENLANDESBANK KARNTEN</item>
    </izvorni_sadrzaj>
    <derivirana_varijabla naziv="DomainObject.Predmet.OstaliListFormated_1"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 punomoćnik sudionika u postupku RAIFFEISENLANDESBANK KARNTEN</item>
    </derivirana_varijabla>
  </DomainObject.Predmet.OstaliListFormated>
  <DomainObject.Predmet.OstaliListFormatedOIB>
    <izvorni_sadrzaj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 punomoćnik sudionika u postupku RAIFFEISENLANDESBANK KARNTEN</item>
    </izvorni_sadrzaj>
    <derivirana_varijabla naziv="DomainObject.Predmet.OstaliListFormatedOIB_1"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 punomoćnik sudionika u postupku RAIFFEISENLANDESBANK KARNTEN</item>
    </derivirana_varijabla>
  </DomainObject.Predmet.OstaliListFormatedOIB>
  <DomainObject.Predmet.OstaliListFormatedWithAdress>
    <izvorni_sadrzaj>
      <item>GRADSKA ČISTOĆA društvo s ograničenom odgovornošću za održavanje čistoće i odlaganje komunalnog otpada, Stjepana Radića 100, Šibenik</item>
      <item>BIFF d.o.o. za proizvodnju, trgovinu i usluge, Rozganska cesta 38, Rozga</item>
      <item>HEP-Operator distribucijskog sustava d.o.o. za distribuciju i opskrbu električne energije, Ulica grada Vukovara 37, 10000 Zagreb</item>
      <item>Milan Pavlović, I.V.Trnskog, 43272 Nova Rača</item>
      <item>Josip Bengez, Stara Rača 54, 43272 Nova Rača</item>
      <item>Miljeko Klarić, Ante Trlaje Antića 17, 22000 Šibenik</item>
      <item>Porezna uprava</item>
      <item>BUTERIN &amp; POSAVEC, odvjetničko društvo, javno trgovačko društvo, Draškovićeva 82, Zagreb punomoćnik sudionika u postupku RAIFFEISENLANDESBANK KARNTEN</item>
    </izvorni_sadrzaj>
    <derivirana_varijabla naziv="DomainObject.Predmet.OstaliListFormatedWithAdress_1">
      <item>GRADSKA ČISTOĆA društvo s ograničenom odgovornošću za održavanje čistoće i odlaganje komunalnog otpada, Stjepana Radića 100, Šibenik</item>
      <item>BIFF d.o.o. za proizvodnju, trgovinu i usluge, Rozganska cesta 38, Rozga</item>
      <item>HEP-Operator distribucijskog sustava d.o.o. za distribuciju i opskrbu električne energije, Ulica grada Vukovara 37, 10000 Zagreb</item>
      <item>Milan Pavlović, I.V.Trnskog, 43272 Nova Rača</item>
      <item>Josip Bengez, Stara Rača 54, 43272 Nova Rača</item>
      <item>Miljeko Klarić, Ante Trlaje Antića 17, 22000 Šibenik</item>
      <item>Porezna uprava</item>
      <item>BUTERIN &amp; POSAVEC, odvjetničko društvo, javno trgovačko društvo, Draškovićeva 82, Zagreb punomoćnik sudionika u postupku RAIFFEISENLANDESBANK KARNTEN</item>
    </derivirana_varijabla>
  </DomainObject.Predmet.OstaliListFormatedWithAdress>
  <DomainObject.Predmet.OstaliListFormatedWithAdressOIB>
    <izvorni_sadrzaj>
      <item>GRADSKA ČISTOĆA društvo s ograničenom odgovornošću za održavanje čistoće i odlaganje komunalnog otpada, OIB 54873130289, Stjepana Radića 100, Šibenik</item>
      <item>BIFF d.o.o. za proizvodnju, trgovinu i usluge, OIB 22514657694, Rozganska cesta 38, Rozga</item>
      <item>HEP-Operator distribucijskog sustava d.o.o. za distribuciju i opskrbu električne energije, OIB 46830600751, Ulica grada Vukovara 37, 10000 Zagreb</item>
      <item>Milan Pavlović, OIB 16256850248, I.V.Trnskog, 43272 Nova Rača</item>
      <item>Josip Bengez, OIB 88828452227, Stara Rača 54, 43272 Nova Rača</item>
      <item>Miljeko Klarić, OIB 80469762926, Ante Trlaje Antića 17, 22000 Šibenik</item>
      <item>Porezna uprava, OIB 80469762926</item>
      <item>BUTERIN &amp; POSAVEC, odvjetničko društvo, javno trgovačko društvo, OIB 88443826619, Draškovićeva 82, Zagreb punomoćnik sudionika u postupku RAIFFEISENLANDESBANK KARNTEN</item>
    </izvorni_sadrzaj>
    <derivirana_varijabla naziv="DomainObject.Predmet.OstaliListFormatedWithAdressOIB_1">
      <item>GRADSKA ČISTOĆA društvo s ograničenom odgovornošću za održavanje čistoće i odlaganje komunalnog otpada, OIB 54873130289, Stjepana Radića 100, Šibenik</item>
      <item>BIFF d.o.o. za proizvodnju, trgovinu i usluge, OIB 22514657694, Rozganska cesta 38, Rozga</item>
      <item>HEP-Operator distribucijskog sustava d.o.o. za distribuciju i opskrbu električne energije, OIB 46830600751, Ulica grada Vukovara 37, 10000 Zagreb</item>
      <item>Milan Pavlović, OIB 16256850248, I.V.Trnskog, 43272 Nova Rača</item>
      <item>Josip Bengez, OIB 88828452227, Stara Rača 54, 43272 Nova Rača</item>
      <item>Miljeko Klarić, OIB 80469762926, Ante Trlaje Antića 17, 22000 Šibenik</item>
      <item>Porezna uprava, OIB 80469762926</item>
      <item>BUTERIN &amp; POSAVEC, odvjetničko društvo, javno trgovačko društvo, OIB 88443826619, Draškovićeva 82, Zagreb punomoćnik sudionika u postupku RAIFFEISENLANDESBANK KARNTEN</item>
    </derivirana_varijabla>
  </DomainObject.Predmet.OstaliListFormatedWithAdressOIB>
  <DomainObject.Predmet.OstaliListNazivFormated>
    <izvorni_sadrzaj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</izvorni_sadrzaj>
    <derivirana_varijabla naziv="DomainObject.Predmet.OstaliListNazivFormated_1"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</derivirana_varijabla>
  </DomainObject.Predmet.OstaliListNazivFormated>
  <DomainObject.Predmet.OstaliListNazivFormatedOIB>
    <izvorni_sadrzaj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</item>
    </izvorni_sadrzaj>
    <derivirana_varijabla naziv="DomainObject.Predmet.OstaliListNazivFormatedOIB_1">
      <item>GRADSKA ČISTOĆA društvo s ograničenom odgovornošću za održavanje čistoće i odlaganje komunalnog otpada, OIB 54873130289</item>
      <item>BIFF d.o.o. za proizvodnju, trgovinu i usluge, OIB 22514657694</item>
      <item>HEP-Operator distribucijskog sustava d.o.o. za distribuciju i opskrbu električne energije, OIB 46830600751</item>
      <item>Milan Pavlović, OIB 16256850248</item>
      <item>Josip Bengez, OIB 88828452227</item>
      <item>Miljeko Klarić, OIB 80469762926</item>
      <item>Porezna uprava, OIB 80469762926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Stpn-58/2015-6</izvorni_sadrzaj>
    <derivirana_varijabla naziv="DomainObject.PoslovniBrojDokumenta_1">Stpn-58/2015-6</derivirana_varijabla>
  </DomainObject.PoslovniBrojDokumenta>
  <DomainObject.Predmet.StrankaIDrugi>
    <izvorni_sadrzaj>Miljenko Klarić i dr.</izvorni_sadrzaj>
    <derivirana_varijabla naziv="DomainObject.Predmet.StrankaIDrugi_1">Miljenko Klarić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Miljenko Klarić, OIB 80469762926, Ante Trlaje Antića 17, 22000 Šibenik i dr.</izvorni_sadrzaj>
    <derivirana_varijabla naziv="DomainObject.Predmet.StrankaIDrugiAdressOIB_1">Miljenko Klarić, OIB 80469762926, Ante Trlaje Antića 17,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  <item>Miljenko Klarić</item>
      <item>RAIFFEISENLANDESBANK KARNTEN</item>
    </izvorni_sadrzaj>
    <derivirana_varijabla naziv="DomainObject.Predmet.SudioniciListNaziv_1">
      <item>GRADSKA ČISTOĆA društvo s ograničenom odgovornošću za održavanje čistoće i odlaganje komunalnog otpada</item>
      <item>BIFF d.o.o. za proizvodnju, trgovinu i usluge</item>
      <item>HEP-Operator distribucijskog sustava d.o.o. za distribuciju i opskrbu električne energije</item>
      <item>Milan Pavlović</item>
      <item>Josip Bengez</item>
      <item>Miljeko Klarić</item>
      <item>Porezna uprava</item>
      <item>BUTERIN &amp; POSAVEC, odvjetničko društvo, javno trgovačko društvo</item>
      <item>Miljenko Klarić</item>
      <item>RAIFFEISENLANDESBANK KARNTEN</item>
    </derivirana_varijabla>
  </DomainObject.Predmet.SudioniciListNaziv>
  <DomainObject.Predmet.SudioniciListAdressOIB>
    <izvorni_sadrzaj>
      <item>GRADSKA ČISTOĆA društvo s ograničenom odgovornošću za održavanje čistoće i odlaganje komunalnog otpada, OIB 54873130289, Stjepana Radića 100,Šibenik</item>
      <item>BIFF d.o.o. za proizvodnju, trgovinu i usluge, OIB 22514657694, Rozganska cesta 38,Rozga</item>
      <item>HEP-Operator distribucijskog sustava d.o.o. za distribuciju i opskrbu električne energije, OIB 46830600751, Ulica grada Vukovara 37,10000 Zagreb</item>
      <item>Milan Pavlović, OIB 16256850248, I.V.Trnskog,43272 Nova Rača</item>
      <item>Josip Bengez, OIB 88828452227, Stara Rača 54,43272 Nova Rača</item>
      <item>Miljeko Klarić, OIB 80469762926, Ante Trlaje Antića 17,22000 Šibenik</item>
      <item>Porezna uprava, OIB 80469762926</item>
      <item>BUTERIN &amp; POSAVEC, odvjetničko društvo, javno trgovačko društvo, OIB 88443826619, Draškovićeva 82,Zagreb</item>
      <item>Miljenko Klarić, OIB 80469762926, Ante Trlaje Antića 17,22000 Šibenik</item>
      <item>RAIFFEISENLANDESBANK KARNTEN, OIB 46870001221, Raiffeisen Platz  1,Klagenfurt</item>
    </izvorni_sadrzaj>
    <derivirana_varijabla naziv="DomainObject.Predmet.SudioniciListAdressOIB_1">
      <item>GRADSKA ČISTOĆA društvo s ograničenom odgovornošću za održavanje čistoće i odlaganje komunalnog otpada, OIB 54873130289, Stjepana Radića 100,Šibenik</item>
      <item>BIFF d.o.o. za proizvodnju, trgovinu i usluge, OIB 22514657694, Rozganska cesta 38,Rozga</item>
      <item>HEP-Operator distribucijskog sustava d.o.o. za distribuciju i opskrbu električne energije, OIB 46830600751, Ulica grada Vukovara 37,10000 Zagreb</item>
      <item>Milan Pavlović, OIB 16256850248, I.V.Trnskog,43272 Nova Rača</item>
      <item>Josip Bengez, OIB 88828452227, Stara Rača 54,43272 Nova Rača</item>
      <item>Miljeko Klarić, OIB 80469762926, Ante Trlaje Antića 17,22000 Šibenik</item>
      <item>Porezna uprava, OIB 80469762926</item>
      <item>BUTERIN &amp; POSAVEC, odvjetničko društvo, javno trgovačko društvo, OIB 88443826619, Draškovićeva 82,Zagreb</item>
      <item>Miljenko Klarić, OIB 80469762926, Ante Trlaje Antića 17,22000 Šibenik</item>
      <item>RAIFFEISENLANDESBANK KARNTEN, OIB 46870001221, Raiffeisen Platz  1,Klagenfurt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CBD4E-F906-4079-929F-C346C3294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939</properties:Characters>
  <properties:Lines>55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2016-03-11T10:03:00Z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Stpn-58/2015-6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