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1a13" w14:paraId="59a1a13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8681B">
        <w:t>8</w:t>
      </w:r>
      <w:r w:rsidR="006567C6">
        <w:t>565</w:t>
      </w:r>
      <w:r w:rsidR="00A9631C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A93D44" w:rsidP="00546D4A" w:rsidR="00A93D44">
      <w:pPr>
        <w:tabs>
          <w:tab w:pos="851" w:val="left"/>
          <w:tab w:pos="4050" w:val="left"/>
        </w:tabs>
        <w:jc w:val="center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466764">
        <w:t xml:space="preserve">postupku </w:t>
      </w:r>
      <w:r>
        <w:t xml:space="preserve">nad dužnikom </w:t>
      </w:r>
      <w:r w:rsidR="006567C6">
        <w:t>AUTO KLUB "ZAGREB", Zagreb, Pavla Markovca 3, OIB 78960820646</w:t>
      </w:r>
      <w:r w:rsidR="00700359">
        <w:t>,</w:t>
      </w:r>
      <w:r>
        <w:t xml:space="preserve"> dana </w:t>
      </w:r>
      <w:r w:rsidR="00466764">
        <w:t>11. travnja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6567C6">
        <w:t>AUTO KLUB "ZAGREB", Zagreb, Pavla Markovca 3, OIB 78960820646</w:t>
      </w:r>
      <w:r>
        <w:t xml:space="preserve">. Stečajni postupak je otvoren dana </w:t>
      </w:r>
      <w:r w:rsidR="00466764">
        <w:t>11. travnja</w:t>
      </w:r>
      <w:r>
        <w:t xml:space="preserve"> 2016. godine u </w:t>
      </w:r>
      <w:r w:rsidR="009D7CC8">
        <w:t>13,</w:t>
      </w:r>
      <w:r w:rsidR="006567C6">
        <w:t>56</w:t>
      </w:r>
      <w:r w:rsidR="008744F6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6567C6">
        <w:t>Hrvoje Kraljičković, Zagreb, Trg hrvatskih velikana 4, OIB 63875916042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6567C6">
        <w:t>AUTO KLUB "ZAGREB", Zagreb, Pavla Markovca 3, OIB 78960820646</w:t>
      </w:r>
      <w:r w:rsidR="00CF18EB">
        <w:t>,</w:t>
      </w:r>
      <w:r w:rsidR="00ED1BC8">
        <w:t xml:space="preserve"> </w:t>
      </w:r>
      <w:r>
        <w:t xml:space="preserve">s danom </w:t>
      </w:r>
      <w:r w:rsidR="00466764">
        <w:t>11. travnja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6567C6">
        <w:t>AUTO KLUB "ZAGREB", Zagreb, Pavla Markovca 3, OIB 78960820646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8681B">
        <w:t>1</w:t>
      </w:r>
      <w:r w:rsidR="006567C6">
        <w:t>7</w:t>
      </w:r>
      <w:r w:rsidR="0038681B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6567C6">
        <w:t>AUTO KLUB "ZAGREB", Zagreb, Pavla Markovca 3, OIB 78960820646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t>Nadalje, o</w:t>
      </w:r>
      <w:r w:rsidR="00EB6168">
        <w:t xml:space="preserve">glasom od </w:t>
      </w:r>
      <w:r w:rsidR="006567C6">
        <w:t>2</w:t>
      </w:r>
      <w:r w:rsidR="00466764">
        <w:t>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6567C6">
        <w:t>5</w:t>
      </w:r>
      <w:r w:rsidR="00A21A9A">
        <w:t xml:space="preserve">. </w:t>
      </w:r>
      <w:r w:rsidR="00466764">
        <w:t>veljače</w:t>
      </w:r>
      <w:r w:rsidR="00A21A9A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6567C6">
        <w:t>2</w:t>
      </w:r>
      <w:r w:rsidR="00466764">
        <w:t>. veljače 2016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466764">
        <w:t>11. travnja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E6657C" w:rsidR="00D54B36">
      <w:pPr>
        <w:jc w:val="right"/>
      </w:pPr>
      <w:r>
        <w:t xml:space="preserve">                                                                         Goranka Boljkovac</w:t>
      </w:r>
    </w:p>
    <w:p w:rsidRDefault="00E6657C" w:rsidP="00E6657C" w:rsidR="00E6657C">
      <w:pPr>
        <w:jc w:val="right"/>
      </w:pPr>
    </w:p>
    <w:p w:rsidRDefault="00E6657C" w:rsidP="00E6657C" w:rsidR="00E6657C">
      <w:pPr>
        <w:jc w:val="right"/>
      </w:pPr>
    </w:p>
    <w:p w:rsidRDefault="00261918" w:rsidP="00546D4A" w:rsidR="00261918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6567C6">
        <w:t>Hrvoje Kraljičković</w:t>
      </w:r>
    </w:p>
    <w:sectPr w:rsidSect="0038681B" w:rsidR="00416614" w:rsidRPr="00EB6168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C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6567C6">
      <w:t>8565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A4713"/>
    <w:rsid w:val="001C7530"/>
    <w:rsid w:val="00217CDB"/>
    <w:rsid w:val="00256567"/>
    <w:rsid w:val="00261918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3731E"/>
    <w:rsid w:val="00343119"/>
    <w:rsid w:val="003433EE"/>
    <w:rsid w:val="003464EF"/>
    <w:rsid w:val="003746BE"/>
    <w:rsid w:val="0038681B"/>
    <w:rsid w:val="003916C3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62838"/>
    <w:rsid w:val="00466764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67C6"/>
    <w:rsid w:val="00657155"/>
    <w:rsid w:val="00683588"/>
    <w:rsid w:val="006932F0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4F6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09FF"/>
    <w:rsid w:val="00955EB6"/>
    <w:rsid w:val="0097396D"/>
    <w:rsid w:val="009A0E71"/>
    <w:rsid w:val="009A774A"/>
    <w:rsid w:val="009B67A0"/>
    <w:rsid w:val="009C5541"/>
    <w:rsid w:val="009D4D18"/>
    <w:rsid w:val="009D7CC8"/>
    <w:rsid w:val="00A21A9A"/>
    <w:rsid w:val="00A23C37"/>
    <w:rsid w:val="00A26EB7"/>
    <w:rsid w:val="00A30BD2"/>
    <w:rsid w:val="00A310DE"/>
    <w:rsid w:val="00A93D44"/>
    <w:rsid w:val="00A940BE"/>
    <w:rsid w:val="00A9631C"/>
    <w:rsid w:val="00AC3E6B"/>
    <w:rsid w:val="00AD755D"/>
    <w:rsid w:val="00AE41FD"/>
    <w:rsid w:val="00B1314F"/>
    <w:rsid w:val="00B21D1E"/>
    <w:rsid w:val="00B23822"/>
    <w:rsid w:val="00B52D06"/>
    <w:rsid w:val="00B57FB1"/>
    <w:rsid w:val="00B71F98"/>
    <w:rsid w:val="00BA5EF8"/>
    <w:rsid w:val="00BC3AD2"/>
    <w:rsid w:val="00BD6C70"/>
    <w:rsid w:val="00BE3247"/>
    <w:rsid w:val="00BE4184"/>
    <w:rsid w:val="00BF6514"/>
    <w:rsid w:val="00C178EC"/>
    <w:rsid w:val="00C23C58"/>
    <w:rsid w:val="00C527C8"/>
    <w:rsid w:val="00C53EFD"/>
    <w:rsid w:val="00C74707"/>
    <w:rsid w:val="00C82C2F"/>
    <w:rsid w:val="00C86680"/>
    <w:rsid w:val="00C90CD0"/>
    <w:rsid w:val="00CA4C5E"/>
    <w:rsid w:val="00CB6C29"/>
    <w:rsid w:val="00CC60D8"/>
    <w:rsid w:val="00CE44F5"/>
    <w:rsid w:val="00CF18EB"/>
    <w:rsid w:val="00D07876"/>
    <w:rsid w:val="00D17D8D"/>
    <w:rsid w:val="00D23620"/>
    <w:rsid w:val="00D54B36"/>
    <w:rsid w:val="00D910B0"/>
    <w:rsid w:val="00DA5230"/>
    <w:rsid w:val="00DB591E"/>
    <w:rsid w:val="00DC1CAE"/>
    <w:rsid w:val="00DD4C74"/>
    <w:rsid w:val="00DE7512"/>
    <w:rsid w:val="00DF1B94"/>
    <w:rsid w:val="00DF1D65"/>
    <w:rsid w:val="00DF68A3"/>
    <w:rsid w:val="00E0186B"/>
    <w:rsid w:val="00E46036"/>
    <w:rsid w:val="00E551C7"/>
    <w:rsid w:val="00E57BA5"/>
    <w:rsid w:val="00E6657C"/>
    <w:rsid w:val="00E96A94"/>
    <w:rsid w:val="00EA5851"/>
    <w:rsid w:val="00EB16C6"/>
    <w:rsid w:val="00EB6168"/>
    <w:rsid w:val="00ED1BC8"/>
    <w:rsid w:val="00F06A8C"/>
    <w:rsid w:val="00F11929"/>
    <w:rsid w:val="00F17825"/>
    <w:rsid w:val="00F2244C"/>
    <w:rsid w:val="00F344E5"/>
    <w:rsid w:val="00F554A6"/>
    <w:rsid w:val="00F66C39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8565</izvorni_sadrzaj>
    <derivirana_varijabla naziv="DomainObject.Predmet.Broj_1">8565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St-8565/2015</izvorni_sadrzaj>
    <derivirana_varijabla naziv="DomainObject.Predmet.OznakaBroj_1">St-8565/2015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''ZAGREB''</izvorni_sadrzaj>
    <derivirana_varijabla naziv="DomainObject.Predmet.ProtustrankaFormated_1">  AUTO KLUB ''ZAGREB''</derivirana_varijabla>
  </DomainObject.Predmet.ProtustrankaFormated>
  <DomainObject.Predmet.ProtustrankaFormatedOIB>
    <izvorni_sadrzaj>  AUTO KLUB ''ZAGREB'', OIB 78960820646</izvorni_sadrzaj>
    <derivirana_varijabla naziv="DomainObject.Predmet.ProtustrankaFormatedOIB_1">  AUTO KLUB ''ZAGREB'', OIB 78960820646</derivirana_varijabla>
  </DomainObject.Predmet.ProtustrankaFormatedOIB>
  <DomainObject.Predmet.ProtustrankaFormatedWithAdress>
    <izvorni_sadrzaj> AUTO KLUB ''ZAGREB'', Pavla Markovca 3, 10000 Zagreb</izvorni_sadrzaj>
    <derivirana_varijabla naziv="DomainObject.Predmet.ProtustrankaFormatedWithAdress_1"> AUTO KLUB ''ZAGREB'', Pavla Markovca 3, 10000 Zagreb</derivirana_varijabla>
  </DomainObject.Predmet.ProtustrankaFormatedWithAdress>
  <DomainObject.Predmet.ProtustrankaFormatedWithAdressOIB>
    <izvorni_sadrzaj> AUTO KLUB ''ZAGREB'', OIB 78960820646, Pavla Markovca 3, 10000 Zagreb</izvorni_sadrzaj>
    <derivirana_varijabla naziv="DomainObject.Predmet.ProtustrankaFormatedWithAdressOIB_1"> AUTO KLUB ''ZAGREB'', OIB 78960820646, Pavla Markovca 3, 10000 Zagreb</derivirana_varijabla>
  </DomainObject.Predmet.ProtustrankaFormatedWithAdressOIB>
  <DomainObject.Predmet.ProtustrankaWithAdress>
    <izvorni_sadrzaj>AUTO KLUB ''ZAGREB'' Pavla Markovca 3, 10000 Zagreb</izvorni_sadrzaj>
    <derivirana_varijabla naziv="DomainObject.Predmet.ProtustrankaWithAdress_1">AUTO KLUB ''ZAGREB'' Pavla Markovca 3, 10000 Zagreb</derivirana_varijabla>
  </DomainObject.Predmet.ProtustrankaWithAdress>
  <DomainObject.Predmet.ProtustrankaWithAdressOIB>
    <izvorni_sadrzaj>AUTO KLUB ''ZAGREB'', OIB 78960820646, Pavla Markovca 3, 10000 Zagreb</izvorni_sadrzaj>
    <derivirana_varijabla naziv="DomainObject.Predmet.ProtustrankaWithAdressOIB_1">AUTO KLUB ''ZAGREB'', OIB 78960820646, Pavla Markovca 3, 10000 Zagreb</derivirana_varijabla>
  </DomainObject.Predmet.ProtustrankaWithAdressOIB>
  <DomainObject.Predmet.ProtustrankaNazivFormated>
    <izvorni_sadrzaj>AUTO KLUB ''ZAGREB''</izvorni_sadrzaj>
    <derivirana_varijabla naziv="DomainObject.Predmet.ProtustrankaNazivFormated_1">AUTO KLUB ''ZAGREB''</derivirana_varijabla>
  </DomainObject.Predmet.ProtustrankaNazivFormated>
  <DomainObject.Predmet.ProtustrankaNazivFormatedOIB>
    <izvorni_sadrzaj>AUTO KLUB ''ZAGREB'', OIB 78960820646</izvorni_sadrzaj>
    <derivirana_varijabla naziv="DomainObject.Predmet.ProtustrankaNazivFormatedOIB_1">AUTO KLUB ''ZAGREB'', OIB 78960820646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''ZAGREB''</item>
    </izvorni_sadrzaj>
    <derivirana_varijabla naziv="DomainObject.Predmet.ProtuStrankaListFormated_1">
      <item>AUTO KLUB ''ZAGREB''</item>
    </derivirana_varijabla>
  </DomainObject.Predmet.ProtuStrankaListFormated>
  <DomainObject.Predmet.ProtuStrankaListFormatedOIB>
    <izvorni_sadrzaj>
      <item>AUTO KLUB ''ZAGREB'', OIB 78960820646</item>
    </izvorni_sadrzaj>
    <derivirana_varijabla naziv="DomainObject.Predmet.ProtuStrankaListFormatedOIB_1">
      <item>AUTO KLUB ''ZAGREB'', OIB 78960820646</item>
    </derivirana_varijabla>
  </DomainObject.Predmet.ProtuStrankaListFormatedOIB>
  <DomainObject.Predmet.ProtuStrankaListFormatedWithAdress>
    <izvorni_sadrzaj>
      <item>AUTO KLUB ''ZAGREB'', Pavla Markovca 3, 10000 Zagreb</item>
    </izvorni_sadrzaj>
    <derivirana_varijabla naziv="DomainObject.Predmet.ProtuStrankaListFormatedWithAdress_1">
      <item>AUTO KLUB ''ZAGREB'', Pavla Markovca 3, 10000 Zagreb</item>
    </derivirana_varijabla>
  </DomainObject.Predmet.ProtuStrankaListFormatedWithAdress>
  <DomainObject.Predmet.ProtuStrankaListFormatedWithAdressOIB>
    <izvorni_sadrzaj>
      <item>AUTO KLUB ''ZAGREB'', OIB 78960820646, Pavla Markovca 3, 10000 Zagreb</item>
    </izvorni_sadrzaj>
    <derivirana_varijabla naziv="DomainObject.Predmet.ProtuStrankaListFormatedWithAdressOIB_1">
      <item>AUTO KLUB ''ZAGREB'', OIB 78960820646, Pavla Markovca 3, 10000 Zagreb</item>
    </derivirana_varijabla>
  </DomainObject.Predmet.ProtuStrankaListFormatedWithAdressOIB>
  <DomainObject.Predmet.ProtuStrankaListNazivFormated>
    <izvorni_sadrzaj>
      <item>AUTO KLUB ''ZAGREB''</item>
    </izvorni_sadrzaj>
    <derivirana_varijabla naziv="DomainObject.Predmet.ProtuStrankaListNazivFormated_1">
      <item>AUTO KLUB ''ZAGREB''</item>
    </derivirana_varijabla>
  </DomainObject.Predmet.ProtuStrankaListNazivFormated>
  <DomainObject.Predmet.ProtuStrankaListNazivFormatedOIB>
    <izvorni_sadrzaj>
      <item>AUTO KLUB ''ZAGREB'', OIB 78960820646</item>
    </izvorni_sadrzaj>
    <derivirana_varijabla naziv="DomainObject.Predmet.ProtuStrankaListNazivFormatedOIB_1">
      <item>AUTO KLUB ''ZAGREB'', OIB 78960820646</item>
    </derivirana_varijabla>
  </DomainObject.Predmet.ProtuStrankaListNazivFormatedOIB>
  <DomainObject.Predmet.OstaliListFormated>
    <izvorni_sadrzaj>
      <item>Vladimir Golub</item>
    </izvorni_sadrzaj>
    <derivirana_varijabla naziv="DomainObject.Predmet.OstaliListFormated_1">
      <item>Vladimir Golub</item>
    </derivirana_varijabla>
  </DomainObject.Predmet.OstaliListFormated>
  <DomainObject.Predmet.OstaliListFormatedOIB>
    <izvorni_sadrzaj>
      <item>Vladimir Golub</item>
    </izvorni_sadrzaj>
    <derivirana_varijabla naziv="DomainObject.Predmet.OstaliListFormatedOIB_1">
      <item>Vladimir Golub</item>
    </derivirana_varijabla>
  </DomainObject.Predmet.OstaliListFormatedOIB>
  <DomainObject.Predmet.OstaliListFormatedWithAdress>
    <izvorni_sadrzaj>
      <item>Vladimir Golub</item>
    </izvorni_sadrzaj>
    <derivirana_varijabla naziv="DomainObject.Predmet.OstaliListFormatedWithAdress_1">
      <item>Vladimir Golub</item>
    </derivirana_varijabla>
  </DomainObject.Predmet.OstaliListFormatedWithAdress>
  <DomainObject.Predmet.OstaliListFormatedWithAdressOIB>
    <izvorni_sadrzaj>
      <item>Vladimir Golub</item>
    </izvorni_sadrzaj>
    <derivirana_varijabla naziv="DomainObject.Predmet.OstaliListFormatedWithAdressOIB_1">
      <item>Vladimir Golub</item>
    </derivirana_varijabla>
  </DomainObject.Predmet.OstaliListFormatedWithAdressOIB>
  <DomainObject.Predmet.OstaliListNazivFormated>
    <izvorni_sadrzaj>
      <item>Vladimir Golub</item>
    </izvorni_sadrzaj>
    <derivirana_varijabla naziv="DomainObject.Predmet.OstaliListNazivFormated_1">
      <item>Vladimir Golub</item>
    </derivirana_varijabla>
  </DomainObject.Predmet.OstaliListNazivFormated>
  <DomainObject.Predmet.OstaliListNazivFormatedOIB>
    <izvorni_sadrzaj>
      <item>Vladimir Golub</item>
    </izvorni_sadrzaj>
    <derivirana_varijabla naziv="DomainObject.Predmet.OstaliListNazivFormatedOIB_1">
      <item>Vladimir Golub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''ZAGREB''</izvorni_sadrzaj>
    <derivirana_varijabla naziv="DomainObject.Predmet.ProtustrankaIDrugi_1">AUTO KLUB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KLUB ''ZAGREB'', OIB 78960820646, Pavla Markovca 3, 10000 Zagreb</izvorni_sadrzaj>
    <derivirana_varijabla naziv="DomainObject.Predmet.ProtustrankaIDrugiAdressOIB_1">AUTO KLUB ''ZAGREB'', OIB 78960820646, Pavla Markovca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''ZAGREB''</item>
      <item>FINA Regionalni centar Zagreb</item>
      <item>Vladimir Golub</item>
    </izvorni_sadrzaj>
    <derivirana_varijabla naziv="DomainObject.Predmet.SudioniciListNaziv_1">
      <item>AUTO KLUB ''ZAGREB''</item>
      <item>FINA Regionalni centar Zagreb</item>
      <item>Vladimir Golub</item>
    </derivirana_varijabla>
  </DomainObject.Predmet.SudioniciListNaziv>
  <DomainObject.Predmet.SudioniciListAdressOIB>
    <izvorni_sadrzaj>
      <item>AUTO KLUB ''ZAGREB'', OIB 78960820646, Pavla Markovca 3,10000 Zagreb</item>
      <item>FINA Regionalni centar Zagreb, OIB 85821130368, Trg svibanjskih žrtava 1995. br. 1,10000 Zagreb</item>
      <item>Vladimir Golub</item>
    </izvorni_sadrzaj>
    <derivirana_varijabla naziv="DomainObject.Predmet.SudioniciListAdressOIB_1">
      <item>AUTO KLUB ''ZAGREB'', OIB 78960820646, Pavla Markovca 3,10000 Zagreb</item>
      <item>FINA Regionalni centar Zagreb, OIB 85821130368, Trg svibanjskih žrtava 1995. br. 1,10000 Zagreb</item>
      <item>Vladimir Golub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78960820646</item>
      <item>, OIB 85821130368</item>
      <item>, OIB null</item>
    </izvorni_sadrzaj>
    <derivirana_varijabla naziv="DomainObject.Predmet.SudioniciListNazivOIB_1">
      <item>, OIB 78960820646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3145</properties:Characters>
  <properties:Lines>88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2016-04-11T11:55:00Z</dcterms:created>
  <dc:creator>gboljkovac</dc:creator>
  <cp:lastModifiedBy>Goranka Boljkovac</cp:lastModifiedBy>
  <cp:lastPrinted>2016-04-11T11:55:00Z</cp:lastPrinted>
  <dcterms:modified xmlns:xsi="http://www.w3.org/2001/XMLSchema-instance" xsi:type="dcterms:W3CDTF">2016-04-11T11:55:00Z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