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2f945" w14:paraId="642f945" w:rsidRDefault="000F0394" w:rsidP="00910611" w:rsidR="000F0394">
      <w:pPr>
        <w:ind w:firstLine="708"/>
        <w15:collapsed w:val="false"/>
      </w:pPr>
      <w:bookmarkStart w:name="_GoBack" w:id="0"/>
      <w:bookmarkEnd w:id="0"/>
      <w:r>
        <w:t xml:space="preserve">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F0394" w:rsidP="00910611" w:rsidR="000F0394">
      <w:r>
        <w:rPr>
          <w:rFonts w:eastAsia="MS Mincho"/>
        </w:rPr>
        <w:t xml:space="preserve">  REPUBLIKA HRVATSKA</w:t>
      </w:r>
    </w:p>
    <w:p w:rsidRDefault="000F0394" w:rsidP="00910611" w:rsidR="000F0394">
      <w:r>
        <w:rPr>
          <w:rFonts w:eastAsia="MS Mincho"/>
        </w:rPr>
        <w:t>TRGOVAČKI SUD U RIJECI</w:t>
      </w:r>
    </w:p>
    <w:p w:rsidRDefault="000F0394" w:rsidR="000F0394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0F0394" w:rsidP="00910611" w:rsidR="000F0394" w:rsidRPr="00910611"/>
    <w:p w:rsidRDefault="00297CB3" w:rsidP="001D4B71" w:rsidR="00297CB3" w:rsidRPr="00FF34F0"/>
    <w:p w:rsidRDefault="00CD11BF" w:rsidP="00CD11BF" w:rsidR="001D4B71" w:rsidRPr="00FF34F0">
      <w:pPr>
        <w:jc w:val="center"/>
        <w:rPr>
          <w:b/>
        </w:rPr>
      </w:pPr>
      <w:r>
        <w:rPr>
          <w:b/>
        </w:rPr>
        <w:t>R E P U B L I K A   H R V AT S K A</w:t>
      </w:r>
    </w:p>
    <w:p w:rsidRDefault="00FB44A5" w:rsidP="001D4B71" w:rsidR="00FB44A5">
      <w:pPr>
        <w:rPr>
          <w:b/>
        </w:rPr>
      </w:pPr>
    </w:p>
    <w:p w:rsidRDefault="00FF34F0" w:rsidP="00FF34F0" w:rsidR="00FF34F0">
      <w:pPr>
        <w:jc w:val="center"/>
        <w:rPr>
          <w:b/>
        </w:rPr>
      </w:pPr>
      <w:r>
        <w:rPr>
          <w:b/>
        </w:rPr>
        <w:t>Z A K L J U Č A K</w:t>
      </w:r>
    </w:p>
    <w:p w:rsidRDefault="00297CB3" w:rsidP="001D4B71" w:rsidR="00297CB3" w:rsidRPr="00FF34F0"/>
    <w:p w:rsidRDefault="00BB5A9F" w:rsidP="00A83E5B" w:rsidR="00A83E5B" w:rsidRPr="00A83E5B">
      <w:pPr>
        <w:jc w:val="both"/>
      </w:pPr>
      <w:r>
        <w:tab/>
      </w:r>
      <w:r w:rsidR="00A83E5B" w:rsidRPr="00A83E5B">
        <w:t>Trgovački sud u Rijeci,</w:t>
      </w:r>
      <w:r w:rsidR="00CB78EF">
        <w:t xml:space="preserve"> OIB 88785964957</w:t>
      </w:r>
      <w:r w:rsidR="00A83E5B" w:rsidRPr="00A83E5B">
        <w:t xml:space="preserve"> po stečajnom sucu Danieli Korlević, u stečajnom postupku nad dužnikom </w:t>
      </w:r>
      <w:r w:rsidR="00DD0977">
        <w:rPr>
          <w:b/>
        </w:rPr>
        <w:t xml:space="preserve">HIT </w:t>
      </w:r>
      <w:r w:rsidR="006C61DA">
        <w:rPr>
          <w:b/>
        </w:rPr>
        <w:t xml:space="preserve">- </w:t>
      </w:r>
      <w:r w:rsidR="00DD0977">
        <w:rPr>
          <w:b/>
        </w:rPr>
        <w:t>MARINA d.o.o. Novi Vinodolski, Mel bb</w:t>
      </w:r>
      <w:r w:rsidR="00A83E5B" w:rsidRPr="00A83E5B">
        <w:rPr>
          <w:b/>
        </w:rPr>
        <w:t>,</w:t>
      </w:r>
      <w:r w:rsidR="00A83E5B" w:rsidRPr="00A83E5B">
        <w:t xml:space="preserve"> dana </w:t>
      </w:r>
      <w:r w:rsidR="006C61DA">
        <w:t>11. srpnja</w:t>
      </w:r>
      <w:r w:rsidR="00A83E5B" w:rsidRPr="00A83E5B">
        <w:t xml:space="preserve"> 201</w:t>
      </w:r>
      <w:r w:rsidR="00D402F8">
        <w:t>6</w:t>
      </w:r>
      <w:r w:rsidR="00A83E5B" w:rsidRPr="00A83E5B">
        <w:t xml:space="preserve">. godine </w:t>
      </w:r>
    </w:p>
    <w:p w:rsidRDefault="006C61DA" w:rsidP="001D4B71" w:rsidR="006C61DA">
      <w:pPr>
        <w:jc w:val="center"/>
        <w:rPr>
          <w:bCs/>
        </w:rPr>
      </w:pPr>
    </w:p>
    <w:p w:rsidRDefault="00FF34F0" w:rsidP="001D4B71" w:rsidR="001D4B71" w:rsidRPr="00CF02E4">
      <w:pPr>
        <w:jc w:val="center"/>
        <w:rPr>
          <w:b/>
          <w:bCs/>
        </w:rPr>
      </w:pPr>
      <w:r w:rsidRPr="00CF02E4">
        <w:rPr>
          <w:b/>
          <w:bCs/>
        </w:rPr>
        <w:t>z a k l j u č i o    j e</w:t>
      </w:r>
    </w:p>
    <w:p w:rsidRDefault="007102B3" w:rsidP="001D4B71" w:rsidR="007102B3">
      <w:pPr>
        <w:jc w:val="center"/>
        <w:rPr>
          <w:b/>
          <w:bCs/>
        </w:rPr>
      </w:pPr>
    </w:p>
    <w:p w:rsidRDefault="007664ED" w:rsidP="00B16CA1" w:rsidR="00B16CA1">
      <w:pPr>
        <w:pStyle w:val="Odlomakpopisa"/>
        <w:numPr>
          <w:ilvl w:val="0"/>
          <w:numId w:val="1"/>
        </w:numPr>
        <w:jc w:val="both"/>
      </w:pPr>
      <w:r>
        <w:t xml:space="preserve">Određuje se ročište za diobu kupovnine ostvarene prodajom nekretnine stečajnog dužnika upisane u </w:t>
      </w:r>
      <w:r w:rsidRPr="007664ED">
        <w:t xml:space="preserve">zemljišnim knjigama </w:t>
      </w:r>
      <w:r w:rsidR="00BB5A9F" w:rsidRPr="00BB5A9F">
        <w:t xml:space="preserve">Općinskog suda u </w:t>
      </w:r>
      <w:r w:rsidR="00DD0977">
        <w:t>Rijeci</w:t>
      </w:r>
      <w:r w:rsidR="00BB5A9F" w:rsidRPr="00BB5A9F">
        <w:t>,</w:t>
      </w:r>
      <w:r w:rsidR="00BB5A9F" w:rsidRPr="00B16CA1">
        <w:rPr>
          <w:lang w:val="en-US"/>
        </w:rPr>
        <w:t xml:space="preserve"> </w:t>
      </w:r>
      <w:r w:rsidR="00545437">
        <w:t xml:space="preserve"> zemljišnoknjižni odjel </w:t>
      </w:r>
      <w:r w:rsidR="00DD0977">
        <w:t>Novi Vinodolski</w:t>
      </w:r>
      <w:r w:rsidR="00B16CA1">
        <w:t>:</w:t>
      </w:r>
      <w:r w:rsidR="00545437">
        <w:t xml:space="preserve"> </w:t>
      </w:r>
    </w:p>
    <w:p w:rsidRDefault="006C61DA" w:rsidP="006C61DA" w:rsidR="006C61DA">
      <w:pPr>
        <w:pStyle w:val="Odlomakpopisa"/>
        <w:ind w:left="1080"/>
        <w:jc w:val="both"/>
      </w:pPr>
      <w:r>
        <w:rPr>
          <w:b/>
        </w:rPr>
        <w:t xml:space="preserve">- </w:t>
      </w:r>
      <w:r w:rsidRPr="00A66867">
        <w:rPr>
          <w:b/>
        </w:rPr>
        <w:t>objekt "</w:t>
      </w:r>
      <w:r>
        <w:rPr>
          <w:b/>
        </w:rPr>
        <w:t>Fijolica</w:t>
      </w:r>
      <w:r w:rsidRPr="00A66867">
        <w:rPr>
          <w:b/>
        </w:rPr>
        <w:t>", posebni dio zgrade sagrađen na k.č.br.16521/</w:t>
      </w:r>
      <w:r>
        <w:rPr>
          <w:b/>
        </w:rPr>
        <w:t>9</w:t>
      </w:r>
      <w:r w:rsidRPr="00A66867">
        <w:rPr>
          <w:b/>
        </w:rPr>
        <w:t>, k.o. Novi;</w:t>
      </w:r>
    </w:p>
    <w:p w:rsidRDefault="006C61DA" w:rsidP="006C61DA" w:rsidR="006C61DA">
      <w:pPr>
        <w:pStyle w:val="Odlomakpopisa"/>
        <w:ind w:left="1440"/>
        <w:jc w:val="both"/>
      </w:pPr>
      <w:r>
        <w:t>15.etaža, stan 7;</w:t>
      </w:r>
    </w:p>
    <w:p w:rsidRDefault="00004A3E" w:rsidP="00004A3E" w:rsidR="00004A3E">
      <w:pPr>
        <w:pStyle w:val="Odlomakpopisa"/>
        <w:ind w:left="1080"/>
        <w:jc w:val="both"/>
      </w:pPr>
      <w:r>
        <w:rPr>
          <w:b/>
        </w:rPr>
        <w:t xml:space="preserve">-  </w:t>
      </w:r>
      <w:r w:rsidRPr="00D802B6">
        <w:rPr>
          <w:b/>
        </w:rPr>
        <w:t>objekt "</w:t>
      </w:r>
      <w:r w:rsidR="006C61DA">
        <w:rPr>
          <w:b/>
        </w:rPr>
        <w:t>Filip</w:t>
      </w:r>
      <w:r w:rsidRPr="00D802B6">
        <w:rPr>
          <w:b/>
        </w:rPr>
        <w:t>", posebni dio zgrade sagrađen na k.č.br.16521/</w:t>
      </w:r>
      <w:r w:rsidR="006C61DA">
        <w:rPr>
          <w:b/>
        </w:rPr>
        <w:t>14</w:t>
      </w:r>
      <w:r w:rsidRPr="00D802B6">
        <w:rPr>
          <w:b/>
        </w:rPr>
        <w:t>, k.o. Nov</w:t>
      </w:r>
      <w:r>
        <w:rPr>
          <w:b/>
        </w:rPr>
        <w:t>i:</w:t>
      </w:r>
    </w:p>
    <w:p w:rsidRDefault="00004A3E" w:rsidP="00004A3E" w:rsidR="00004A3E">
      <w:pPr>
        <w:pStyle w:val="Odlomakpopisa"/>
        <w:ind w:left="1080"/>
        <w:jc w:val="both"/>
      </w:pPr>
      <w:r>
        <w:t xml:space="preserve">      </w:t>
      </w:r>
      <w:r w:rsidR="006C61DA">
        <w:t>23</w:t>
      </w:r>
      <w:r>
        <w:t xml:space="preserve">.etaža, </w:t>
      </w:r>
      <w:r w:rsidR="006C61DA">
        <w:t>stan 22</w:t>
      </w:r>
      <w:r>
        <w:t xml:space="preserve"> </w:t>
      </w:r>
    </w:p>
    <w:p w:rsidRDefault="006C61DA" w:rsidP="006C61DA" w:rsidR="007664ED">
      <w:pPr>
        <w:jc w:val="both"/>
      </w:pPr>
      <w:r>
        <w:t xml:space="preserve"> </w:t>
      </w:r>
      <w:r>
        <w:tab/>
        <w:t xml:space="preserve">      </w:t>
      </w:r>
      <w:r w:rsidR="00DD0977">
        <w:t>z</w:t>
      </w:r>
      <w:r w:rsidR="007664ED">
        <w:t>a dan</w:t>
      </w:r>
    </w:p>
    <w:p w:rsidRDefault="00004A3E" w:rsidP="007664ED" w:rsidR="007664ED">
      <w:pPr>
        <w:jc w:val="center"/>
        <w:rPr>
          <w:b/>
        </w:rPr>
      </w:pPr>
      <w:r>
        <w:rPr>
          <w:b/>
        </w:rPr>
        <w:t>1</w:t>
      </w:r>
      <w:r w:rsidR="006C61DA">
        <w:rPr>
          <w:b/>
        </w:rPr>
        <w:t>0</w:t>
      </w:r>
      <w:r w:rsidR="004239F6">
        <w:rPr>
          <w:b/>
        </w:rPr>
        <w:t xml:space="preserve">. </w:t>
      </w:r>
      <w:r w:rsidR="006C61DA">
        <w:rPr>
          <w:b/>
        </w:rPr>
        <w:t>listopada</w:t>
      </w:r>
      <w:r w:rsidR="007664ED">
        <w:rPr>
          <w:b/>
        </w:rPr>
        <w:t xml:space="preserve"> 201</w:t>
      </w:r>
      <w:r w:rsidR="00B16CA1">
        <w:rPr>
          <w:b/>
        </w:rPr>
        <w:t>6</w:t>
      </w:r>
      <w:r w:rsidR="007664ED">
        <w:rPr>
          <w:b/>
        </w:rPr>
        <w:t xml:space="preserve">. godine u </w:t>
      </w:r>
      <w:r w:rsidR="006C61DA">
        <w:rPr>
          <w:b/>
        </w:rPr>
        <w:t>09</w:t>
      </w:r>
      <w:r w:rsidR="004365E1">
        <w:rPr>
          <w:b/>
        </w:rPr>
        <w:t>:</w:t>
      </w:r>
      <w:r>
        <w:rPr>
          <w:b/>
        </w:rPr>
        <w:t>00</w:t>
      </w:r>
      <w:r w:rsidR="007664ED">
        <w:rPr>
          <w:b/>
        </w:rPr>
        <w:t xml:space="preserve"> sati</w:t>
      </w:r>
    </w:p>
    <w:p w:rsidRDefault="007664ED" w:rsidP="007664ED" w:rsidR="007664ED">
      <w:pPr>
        <w:jc w:val="center"/>
        <w:rPr>
          <w:b/>
        </w:rPr>
      </w:pPr>
      <w:r>
        <w:rPr>
          <w:b/>
        </w:rPr>
        <w:t>kod Trgovačkog suda u Rijeci,</w:t>
      </w:r>
    </w:p>
    <w:p w:rsidRDefault="007664ED" w:rsidP="007664ED" w:rsidR="007664ED">
      <w:pPr>
        <w:jc w:val="center"/>
        <w:rPr>
          <w:b/>
        </w:rPr>
      </w:pPr>
      <w:r>
        <w:rPr>
          <w:b/>
        </w:rPr>
        <w:t>Zadarska 1 i 3</w:t>
      </w:r>
    </w:p>
    <w:p w:rsidRDefault="006C61DA" w:rsidP="007664ED" w:rsidR="007664ED">
      <w:pPr>
        <w:jc w:val="center"/>
        <w:rPr>
          <w:b/>
        </w:rPr>
      </w:pPr>
      <w:r>
        <w:rPr>
          <w:b/>
        </w:rPr>
        <w:t xml:space="preserve">I. kat, </w:t>
      </w:r>
      <w:r w:rsidR="007664ED">
        <w:rPr>
          <w:b/>
        </w:rPr>
        <w:t xml:space="preserve">sudnica 2, </w:t>
      </w:r>
    </w:p>
    <w:p w:rsidRDefault="00CB78EF" w:rsidP="00CB78EF" w:rsidR="00CB78EF">
      <w:pPr>
        <w:ind w:left="1440"/>
        <w:jc w:val="both"/>
        <w:rPr>
          <w:b/>
        </w:rPr>
      </w:pPr>
    </w:p>
    <w:p w:rsidRDefault="007664ED" w:rsidP="00CB78EF" w:rsidR="00004A3E">
      <w:pPr>
        <w:ind w:firstLine="709"/>
        <w:jc w:val="both"/>
      </w:pPr>
      <w:r>
        <w:t>Na ročište se dostavom ovoga zaključka pozivaju</w:t>
      </w:r>
      <w:r w:rsidR="00CB78EF">
        <w:t xml:space="preserve"> </w:t>
      </w:r>
      <w:r>
        <w:t>stečajni upravitelj</w:t>
      </w:r>
      <w:r w:rsidR="00CB78EF">
        <w:t xml:space="preserve"> i </w:t>
      </w:r>
      <w:r>
        <w:t>razlučni vjerovni</w:t>
      </w:r>
      <w:r w:rsidR="00CB78EF">
        <w:t>ci</w:t>
      </w:r>
      <w:r>
        <w:t xml:space="preserve"> </w:t>
      </w:r>
      <w:r w:rsidR="00A745B8">
        <w:t>Zagrebačka banka</w:t>
      </w:r>
      <w:r w:rsidR="00DD0977">
        <w:t xml:space="preserve"> d.d. Zagreb</w:t>
      </w:r>
      <w:r w:rsidR="006C61DA">
        <w:t xml:space="preserve"> i</w:t>
      </w:r>
      <w:r w:rsidR="00CB78EF">
        <w:t xml:space="preserve"> </w:t>
      </w:r>
      <w:r w:rsidR="006C61DA">
        <w:t>Republika Hrvatska.</w:t>
      </w:r>
    </w:p>
    <w:p w:rsidRDefault="00CB78EF" w:rsidP="00CB78EF" w:rsidR="00CB78EF">
      <w:pPr>
        <w:pStyle w:val="Odlomakpopisa"/>
        <w:ind w:left="0"/>
        <w:jc w:val="both"/>
      </w:pPr>
      <w:r>
        <w:tab/>
      </w:r>
      <w:r w:rsidR="007664ED">
        <w:t xml:space="preserve">Upozoravaju se pozvane osobe da će se tražbina vjerovnika koji ne dođe na ročište uzeti prema stanju koje proizlazi iz zemljišne knjige i spisa te da, najkasnije na ročištu za diobu, mogu drugom osporiti tražbinu, njezinu visinu i red namirenja. </w:t>
      </w:r>
      <w:r>
        <w:tab/>
      </w:r>
    </w:p>
    <w:p w:rsidRDefault="00CB78EF" w:rsidP="00CB78EF" w:rsidR="007664ED" w:rsidRPr="00FF34F0">
      <w:pPr>
        <w:pStyle w:val="Odlomakpopisa"/>
        <w:ind w:left="0"/>
        <w:jc w:val="both"/>
      </w:pPr>
      <w:r>
        <w:tab/>
      </w:r>
      <w:r w:rsidR="007664ED">
        <w:t>Na ročištu se raspravlja o namirenju vjerovnika i drugih osoba koje postavljaju zahtjev za namirenje.</w:t>
      </w:r>
    </w:p>
    <w:p w:rsidRDefault="00297CB3" w:rsidP="001D4B71" w:rsidR="00297CB3" w:rsidRPr="00FF34F0">
      <w:pPr>
        <w:jc w:val="both"/>
      </w:pPr>
    </w:p>
    <w:p w:rsidRDefault="001D4B71" w:rsidP="001D4B71" w:rsidR="001D4B71" w:rsidRPr="00FF34F0">
      <w:pPr>
        <w:jc w:val="center"/>
      </w:pPr>
      <w:r w:rsidRPr="00FF34F0">
        <w:t>U Rijeci,</w:t>
      </w:r>
      <w:r w:rsidR="0012500B" w:rsidRPr="00FF34F0">
        <w:t xml:space="preserve"> </w:t>
      </w:r>
      <w:r w:rsidR="006C61DA">
        <w:t>11. srpnja</w:t>
      </w:r>
      <w:r w:rsidR="00E95A99">
        <w:t xml:space="preserve"> </w:t>
      </w:r>
      <w:r w:rsidR="0012500B" w:rsidRPr="00FF34F0">
        <w:t>201</w:t>
      </w:r>
      <w:r w:rsidR="00297CB3">
        <w:t>6</w:t>
      </w:r>
      <w:r w:rsidR="007102B3" w:rsidRPr="00FF34F0">
        <w:t>. godine</w:t>
      </w:r>
    </w:p>
    <w:p w:rsidRDefault="006C61DA" w:rsidP="00CF02E4" w:rsidR="006C61DA">
      <w:pPr>
        <w:jc w:val="right"/>
      </w:pPr>
    </w:p>
    <w:p w:rsidRDefault="001D4B71" w:rsidP="00CF02E4" w:rsidR="001D4B71" w:rsidRPr="00FF34F0">
      <w:pPr>
        <w:jc w:val="right"/>
      </w:pPr>
      <w:r w:rsidRPr="00FF34F0">
        <w:t>Stečajni sudac</w:t>
      </w:r>
    </w:p>
    <w:p w:rsidRDefault="001D4B71" w:rsidP="006C61DA" w:rsidR="00860B46">
      <w:pPr>
        <w:tabs>
          <w:tab w:pos="7250" w:val="left"/>
        </w:tabs>
        <w:jc w:val="right"/>
        <w:rPr>
          <w:sz w:val="20"/>
        </w:rPr>
      </w:pPr>
      <w:r w:rsidRPr="00FF34F0">
        <w:t xml:space="preserve">                                                                              </w:t>
      </w:r>
      <w:r w:rsidR="00FF34F0">
        <w:t xml:space="preserve">         </w:t>
      </w:r>
      <w:r w:rsidR="00EB6853">
        <w:t xml:space="preserve">   </w:t>
      </w:r>
      <w:r w:rsidR="00FF34F0">
        <w:t xml:space="preserve"> </w:t>
      </w:r>
      <w:r w:rsidRPr="00FF34F0">
        <w:t xml:space="preserve"> </w:t>
      </w:r>
      <w:r w:rsidR="004E57FE">
        <w:t xml:space="preserve"> </w:t>
      </w:r>
      <w:r w:rsidR="00346D1C">
        <w:t xml:space="preserve">   </w:t>
      </w:r>
      <w:r w:rsidRPr="00FF34F0">
        <w:t>Daniela Korlević</w:t>
      </w:r>
      <w:r w:rsidR="00B36744">
        <w:t xml:space="preserve"> </w:t>
      </w:r>
      <w:r w:rsidR="006C61DA">
        <w:t xml:space="preserve"> </w:t>
      </w:r>
    </w:p>
    <w:p w:rsidRDefault="006C61DA" w:rsidP="00BB5A9F" w:rsidR="006C61DA" w:rsidRPr="00C131E9">
      <w:pPr>
        <w:tabs>
          <w:tab w:pos="7250" w:val="left"/>
        </w:tabs>
        <w:jc w:val="right"/>
        <w:rPr>
          <w:sz w:val="20"/>
        </w:rPr>
      </w:pPr>
    </w:p>
    <w:p w:rsidRDefault="001D4B71" w:rsidP="001D4B71" w:rsidR="001D4B71" w:rsidRPr="00A66867">
      <w:pPr>
        <w:jc w:val="both"/>
        <w:rPr>
          <w:b/>
          <w:szCs w:val="20"/>
        </w:rPr>
      </w:pPr>
      <w:r w:rsidRPr="00A66867">
        <w:rPr>
          <w:b/>
          <w:szCs w:val="20"/>
        </w:rPr>
        <w:t>UPUTA O PRAVNOM LIJEKU:</w:t>
      </w:r>
    </w:p>
    <w:p w:rsidRDefault="001D4B71" w:rsidP="007664ED" w:rsidR="0063239C" w:rsidRPr="00A66867">
      <w:pPr>
        <w:jc w:val="both"/>
        <w:rPr>
          <w:szCs w:val="20"/>
        </w:rPr>
      </w:pPr>
      <w:r w:rsidRPr="00A66867">
        <w:rPr>
          <w:szCs w:val="20"/>
        </w:rPr>
        <w:t>Protiv zaključka nije dopušten pravni lijek (čl.</w:t>
      </w:r>
      <w:smartTag w:element="metricconverter" w:uri="urn:schemas-microsoft-com:office:smarttags">
        <w:smartTagPr>
          <w:attr w:val="11. st" w:name="ProductID"/>
        </w:smartTagPr>
        <w:r w:rsidRPr="00A66867">
          <w:rPr>
            <w:szCs w:val="20"/>
          </w:rPr>
          <w:t>11. st</w:t>
        </w:r>
      </w:smartTag>
      <w:r w:rsidRPr="00A66867">
        <w:rPr>
          <w:szCs w:val="20"/>
        </w:rPr>
        <w:t>.9. SZ-a).</w:t>
      </w:r>
    </w:p>
    <w:p w:rsidRDefault="006C61DA" w:rsidR="006C61DA">
      <w:r>
        <w:br w:type="page"/>
      </w:r>
    </w:p>
    <w:p w:rsidRDefault="007664ED" w:rsidP="007664ED" w:rsidR="007664ED">
      <w:pPr>
        <w:jc w:val="both"/>
        <w:rPr>
          <w:sz w:val="20"/>
          <w:szCs w:val="20"/>
        </w:rPr>
      </w:pPr>
      <w:r w:rsidRPr="007664ED">
        <w:rPr>
          <w:b/>
          <w:sz w:val="20"/>
          <w:szCs w:val="20"/>
        </w:rPr>
        <w:lastRenderedPageBreak/>
        <w:t>DNA</w:t>
      </w:r>
      <w:r w:rsidRPr="007664ED">
        <w:rPr>
          <w:sz w:val="20"/>
          <w:szCs w:val="20"/>
        </w:rPr>
        <w:t>:</w:t>
      </w:r>
    </w:p>
    <w:p w:rsidRDefault="00A83E5B" w:rsidP="007664ED" w:rsidR="007664ED" w:rsidRPr="007664ED">
      <w:pPr>
        <w:pStyle w:val="Odlomakpopisa"/>
        <w:numPr>
          <w:ilvl w:val="0"/>
          <w:numId w:val="2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stečajni upravitelj </w:t>
      </w:r>
      <w:r w:rsidR="00DD0977">
        <w:rPr>
          <w:sz w:val="20"/>
          <w:szCs w:val="20"/>
        </w:rPr>
        <w:t>Dušan Crljen</w:t>
      </w:r>
      <w:r w:rsidR="00D802B6">
        <w:rPr>
          <w:sz w:val="20"/>
          <w:szCs w:val="20"/>
        </w:rPr>
        <w:t>k</w:t>
      </w:r>
      <w:r w:rsidR="00DD0977">
        <w:rPr>
          <w:sz w:val="20"/>
          <w:szCs w:val="20"/>
        </w:rPr>
        <w:t xml:space="preserve">o </w:t>
      </w:r>
      <w:r w:rsidR="00BB5A9F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</w:p>
    <w:p w:rsidRDefault="007664ED" w:rsidP="007664ED" w:rsidR="0078598F">
      <w:pPr>
        <w:pStyle w:val="Odlomakpopisa"/>
        <w:numPr>
          <w:ilvl w:val="0"/>
          <w:numId w:val="2"/>
        </w:numPr>
        <w:jc w:val="both"/>
        <w:rPr>
          <w:sz w:val="20"/>
          <w:szCs w:val="20"/>
        </w:rPr>
      </w:pPr>
      <w:r w:rsidRPr="007664ED">
        <w:rPr>
          <w:sz w:val="20"/>
          <w:szCs w:val="20"/>
        </w:rPr>
        <w:t>razlučni vjerovni</w:t>
      </w:r>
      <w:r w:rsidR="0078598F">
        <w:rPr>
          <w:sz w:val="20"/>
          <w:szCs w:val="20"/>
        </w:rPr>
        <w:t>ci</w:t>
      </w:r>
    </w:p>
    <w:p w:rsidRDefault="0078598F" w:rsidP="0078598F" w:rsidR="00DD0977">
      <w:pPr>
        <w:pStyle w:val="Odlomakpopisa"/>
        <w:ind w:left="1440"/>
        <w:jc w:val="both"/>
        <w:rPr>
          <w:sz w:val="20"/>
          <w:szCs w:val="20"/>
        </w:rPr>
      </w:pPr>
      <w:r>
        <w:rPr>
          <w:sz w:val="20"/>
          <w:szCs w:val="20"/>
        </w:rPr>
        <w:tab/>
      </w:r>
      <w:r w:rsidR="00DD0977">
        <w:rPr>
          <w:sz w:val="20"/>
          <w:szCs w:val="20"/>
        </w:rPr>
        <w:t xml:space="preserve">ZABA d.d. po </w:t>
      </w:r>
      <w:r w:rsidR="00CB78EF">
        <w:rPr>
          <w:sz w:val="20"/>
          <w:szCs w:val="20"/>
        </w:rPr>
        <w:t xml:space="preserve">opun. </w:t>
      </w:r>
      <w:r w:rsidR="00DD0977">
        <w:rPr>
          <w:sz w:val="20"/>
          <w:szCs w:val="20"/>
        </w:rPr>
        <w:t>OD Hanžeković i partneri</w:t>
      </w:r>
      <w:r w:rsidR="004365E1">
        <w:rPr>
          <w:sz w:val="20"/>
          <w:szCs w:val="20"/>
        </w:rPr>
        <w:t xml:space="preserve"> </w:t>
      </w:r>
    </w:p>
    <w:p w:rsidRDefault="0078598F" w:rsidP="0078598F" w:rsidR="007664ED">
      <w:pPr>
        <w:pStyle w:val="Odlomakpopisa"/>
        <w:ind w:left="1440"/>
        <w:jc w:val="both"/>
        <w:rPr>
          <w:sz w:val="20"/>
          <w:szCs w:val="20"/>
        </w:rPr>
      </w:pPr>
      <w:r>
        <w:rPr>
          <w:sz w:val="20"/>
          <w:szCs w:val="20"/>
        </w:rPr>
        <w:tab/>
      </w:r>
      <w:r w:rsidR="00A83E5B">
        <w:rPr>
          <w:sz w:val="20"/>
          <w:szCs w:val="20"/>
        </w:rPr>
        <w:t xml:space="preserve">Republika Hrvatska po zz ŽDO </w:t>
      </w:r>
      <w:r w:rsidR="00DD0977">
        <w:rPr>
          <w:sz w:val="20"/>
          <w:szCs w:val="20"/>
        </w:rPr>
        <w:t>Rijeka</w:t>
      </w:r>
    </w:p>
    <w:p w:rsidRDefault="007664ED" w:rsidP="007664ED" w:rsidR="007664ED">
      <w:pPr>
        <w:pStyle w:val="Odlomakpopisa"/>
        <w:numPr>
          <w:ilvl w:val="0"/>
          <w:numId w:val="2"/>
        </w:numPr>
        <w:jc w:val="both"/>
        <w:rPr>
          <w:sz w:val="20"/>
          <w:szCs w:val="20"/>
        </w:rPr>
      </w:pPr>
      <w:r w:rsidRPr="007664ED">
        <w:rPr>
          <w:sz w:val="20"/>
          <w:szCs w:val="20"/>
        </w:rPr>
        <w:t>e-</w:t>
      </w:r>
      <w:r w:rsidR="004365E1">
        <w:rPr>
          <w:sz w:val="20"/>
          <w:szCs w:val="20"/>
        </w:rPr>
        <w:t>O</w:t>
      </w:r>
      <w:r w:rsidRPr="007664ED">
        <w:rPr>
          <w:sz w:val="20"/>
          <w:szCs w:val="20"/>
        </w:rPr>
        <w:t>glasna ploča</w:t>
      </w:r>
    </w:p>
    <w:p w:rsidRDefault="007664ED" w:rsidP="007664ED" w:rsidR="007664ED">
      <w:pPr>
        <w:jc w:val="both"/>
        <w:rPr>
          <w:sz w:val="20"/>
          <w:szCs w:val="20"/>
        </w:rPr>
      </w:pPr>
    </w:p>
    <w:p w:rsidRDefault="007664ED" w:rsidP="007664ED" w:rsidR="007664ED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U Rijeci, </w:t>
      </w:r>
      <w:r w:rsidR="006C61DA">
        <w:rPr>
          <w:sz w:val="20"/>
          <w:szCs w:val="20"/>
        </w:rPr>
        <w:t>11. srpnja</w:t>
      </w:r>
      <w:r w:rsidR="004239F6">
        <w:rPr>
          <w:sz w:val="20"/>
          <w:szCs w:val="20"/>
        </w:rPr>
        <w:t xml:space="preserve"> </w:t>
      </w:r>
      <w:r w:rsidR="00297CB3">
        <w:rPr>
          <w:sz w:val="20"/>
          <w:szCs w:val="20"/>
        </w:rPr>
        <w:t>2016</w:t>
      </w:r>
      <w:r>
        <w:rPr>
          <w:sz w:val="20"/>
          <w:szCs w:val="20"/>
        </w:rPr>
        <w:t>. godine</w:t>
      </w:r>
    </w:p>
    <w:p w:rsidRDefault="00A66867" w:rsidP="007664ED" w:rsidR="00A66867">
      <w:pPr>
        <w:jc w:val="both"/>
        <w:rPr>
          <w:sz w:val="20"/>
          <w:szCs w:val="20"/>
        </w:rPr>
      </w:pPr>
    </w:p>
    <w:p w:rsidRDefault="007664ED" w:rsidP="007664ED" w:rsidR="007664ED">
      <w:pPr>
        <w:jc w:val="both"/>
        <w:rPr>
          <w:sz w:val="20"/>
          <w:szCs w:val="20"/>
        </w:rPr>
      </w:pPr>
      <w:r>
        <w:rPr>
          <w:sz w:val="20"/>
          <w:szCs w:val="20"/>
        </w:rPr>
        <w:t>Sudac</w:t>
      </w:r>
    </w:p>
    <w:p w:rsidRDefault="007664ED" w:rsidP="007664ED" w:rsidR="007664ED" w:rsidRPr="007664ED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Daniela Korlević </w:t>
      </w:r>
    </w:p>
    <w:sectPr w:rsidR="007664ED" w:rsidRPr="007664ED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6687" w:rsidR="00716687">
      <w:r>
        <w:separator/>
      </w:r>
    </w:p>
  </w:endnote>
  <w:endnote w:id="0" w:type="continuationSeparator">
    <w:p w:rsidRDefault="00716687" w:rsidR="007166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FE3221" w:rsidR="00EB68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B6853" w:rsidR="00EB68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FE3221" w:rsidR="00EB68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F0394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B6853" w:rsidR="00EB68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6687" w:rsidR="00716687">
      <w:r>
        <w:separator/>
      </w:r>
    </w:p>
  </w:footnote>
  <w:footnote w:id="0" w:type="continuationSeparator">
    <w:p w:rsidRDefault="00716687" w:rsidR="007166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4E4742" w:rsidR="00E231A6">
    <w:pPr>
      <w:pStyle w:val="Zaglavlje"/>
      <w:jc w:val="right"/>
    </w:pPr>
    <w:r>
      <w:tab/>
    </w:r>
    <w:r>
      <w:tab/>
    </w:r>
  </w:p>
  <w:p w:rsidRDefault="00E231A6" w:rsidP="004E4742" w:rsidR="00E231A6">
    <w:pPr>
      <w:pStyle w:val="Zaglavlje"/>
      <w:jc w:val="right"/>
    </w:pPr>
  </w:p>
  <w:p w:rsidRDefault="00EB6853" w:rsidP="004E4742" w:rsidR="00EB6853" w:rsidRPr="00F50A33">
    <w:pPr>
      <w:pStyle w:val="Zaglavlje"/>
      <w:jc w:val="right"/>
    </w:pPr>
    <w:r w:rsidRPr="00F50A33">
      <w:t>Posl. br. 15 St-</w:t>
    </w:r>
    <w:r w:rsidR="00DD0977">
      <w:t>162/2010-</w:t>
    </w:r>
    <w:r w:rsidR="006C61DA">
      <w:t>1093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B02A2D"/>
    <w:multiLevelType w:val="hybridMultilevel"/>
    <w:tmpl w:val="3FBEC3C4"/>
    <w:lvl w:tplc="80E66D30" w:ilvl="0">
      <w:start w:val="2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229E4699"/>
    <w:multiLevelType w:val="hybridMultilevel"/>
    <w:tmpl w:val="2632AC98"/>
    <w:lvl w:tplc="89202DD8" w:ilvl="0">
      <w:start w:val="21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">
    <w:nsid w:val="22E85CE7"/>
    <w:multiLevelType w:val="hybridMultilevel"/>
    <w:tmpl w:val="6A383DEE"/>
    <w:lvl w:tplc="AA225AB0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3">
    <w:nsid w:val="22FF3806"/>
    <w:multiLevelType w:val="hybridMultilevel"/>
    <w:tmpl w:val="515810CA"/>
    <w:lvl w:tplc="75BE5C88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4">
    <w:nsid w:val="28AB603D"/>
    <w:multiLevelType w:val="hybridMultilevel"/>
    <w:tmpl w:val="319441B0"/>
    <w:lvl w:tplc="68FC05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4B71"/>
    <w:rsid w:val="00004A3E"/>
    <w:rsid w:val="00020074"/>
    <w:rsid w:val="00026304"/>
    <w:rsid w:val="0004509C"/>
    <w:rsid w:val="00092CF2"/>
    <w:rsid w:val="00094D24"/>
    <w:rsid w:val="000A6ACF"/>
    <w:rsid w:val="000C09C7"/>
    <w:rsid w:val="000E059D"/>
    <w:rsid w:val="000E09BB"/>
    <w:rsid w:val="000F0394"/>
    <w:rsid w:val="000F169A"/>
    <w:rsid w:val="000F6AF0"/>
    <w:rsid w:val="0011043F"/>
    <w:rsid w:val="00110E44"/>
    <w:rsid w:val="00113D9B"/>
    <w:rsid w:val="0012500B"/>
    <w:rsid w:val="0015226C"/>
    <w:rsid w:val="00164CF1"/>
    <w:rsid w:val="001808E0"/>
    <w:rsid w:val="00193852"/>
    <w:rsid w:val="00194E03"/>
    <w:rsid w:val="001B2739"/>
    <w:rsid w:val="001B4553"/>
    <w:rsid w:val="001D3867"/>
    <w:rsid w:val="001D4B71"/>
    <w:rsid w:val="002035FD"/>
    <w:rsid w:val="00204734"/>
    <w:rsid w:val="002546E1"/>
    <w:rsid w:val="00254AF2"/>
    <w:rsid w:val="002654ED"/>
    <w:rsid w:val="00297CB3"/>
    <w:rsid w:val="00322116"/>
    <w:rsid w:val="003431FE"/>
    <w:rsid w:val="00346D1C"/>
    <w:rsid w:val="00366047"/>
    <w:rsid w:val="00374C1D"/>
    <w:rsid w:val="00381DC8"/>
    <w:rsid w:val="00382372"/>
    <w:rsid w:val="0038616A"/>
    <w:rsid w:val="003964A0"/>
    <w:rsid w:val="003A7F98"/>
    <w:rsid w:val="003B3CE4"/>
    <w:rsid w:val="003C5086"/>
    <w:rsid w:val="003D2FEE"/>
    <w:rsid w:val="004239F6"/>
    <w:rsid w:val="004365E1"/>
    <w:rsid w:val="00440BB3"/>
    <w:rsid w:val="004435A8"/>
    <w:rsid w:val="00445500"/>
    <w:rsid w:val="00447E79"/>
    <w:rsid w:val="00456CFF"/>
    <w:rsid w:val="004705A0"/>
    <w:rsid w:val="004A777C"/>
    <w:rsid w:val="004C52C3"/>
    <w:rsid w:val="004D1E4C"/>
    <w:rsid w:val="004E2634"/>
    <w:rsid w:val="004E4742"/>
    <w:rsid w:val="004E57FE"/>
    <w:rsid w:val="00505F42"/>
    <w:rsid w:val="005224C1"/>
    <w:rsid w:val="00545437"/>
    <w:rsid w:val="00552B2A"/>
    <w:rsid w:val="005A200F"/>
    <w:rsid w:val="005C6151"/>
    <w:rsid w:val="005D456D"/>
    <w:rsid w:val="00607373"/>
    <w:rsid w:val="0063239C"/>
    <w:rsid w:val="00637512"/>
    <w:rsid w:val="006558F9"/>
    <w:rsid w:val="00655932"/>
    <w:rsid w:val="00674B41"/>
    <w:rsid w:val="00681785"/>
    <w:rsid w:val="0068351E"/>
    <w:rsid w:val="006963B5"/>
    <w:rsid w:val="006C61DA"/>
    <w:rsid w:val="00703E13"/>
    <w:rsid w:val="007102B3"/>
    <w:rsid w:val="007117CD"/>
    <w:rsid w:val="00716687"/>
    <w:rsid w:val="00717391"/>
    <w:rsid w:val="00721CF5"/>
    <w:rsid w:val="007476A3"/>
    <w:rsid w:val="00757F49"/>
    <w:rsid w:val="00763F9B"/>
    <w:rsid w:val="007664ED"/>
    <w:rsid w:val="00774567"/>
    <w:rsid w:val="0078598F"/>
    <w:rsid w:val="007A7FD7"/>
    <w:rsid w:val="007B3BCC"/>
    <w:rsid w:val="007E0B09"/>
    <w:rsid w:val="007E1D83"/>
    <w:rsid w:val="008216E1"/>
    <w:rsid w:val="008302BB"/>
    <w:rsid w:val="0084065C"/>
    <w:rsid w:val="0085059A"/>
    <w:rsid w:val="00860B46"/>
    <w:rsid w:val="008612A1"/>
    <w:rsid w:val="00872969"/>
    <w:rsid w:val="008875E4"/>
    <w:rsid w:val="008A087B"/>
    <w:rsid w:val="0090362F"/>
    <w:rsid w:val="00924DF9"/>
    <w:rsid w:val="00933FF2"/>
    <w:rsid w:val="00956A04"/>
    <w:rsid w:val="00960D4B"/>
    <w:rsid w:val="00987854"/>
    <w:rsid w:val="009B2A9E"/>
    <w:rsid w:val="009D5669"/>
    <w:rsid w:val="009E5706"/>
    <w:rsid w:val="00A2083C"/>
    <w:rsid w:val="00A43662"/>
    <w:rsid w:val="00A50178"/>
    <w:rsid w:val="00A50D98"/>
    <w:rsid w:val="00A66867"/>
    <w:rsid w:val="00A745B8"/>
    <w:rsid w:val="00A83E5B"/>
    <w:rsid w:val="00A8691E"/>
    <w:rsid w:val="00A9025A"/>
    <w:rsid w:val="00AA0E76"/>
    <w:rsid w:val="00AA1D34"/>
    <w:rsid w:val="00AB17C0"/>
    <w:rsid w:val="00AC53F3"/>
    <w:rsid w:val="00AF6CE6"/>
    <w:rsid w:val="00AF77FC"/>
    <w:rsid w:val="00B028A9"/>
    <w:rsid w:val="00B03DC2"/>
    <w:rsid w:val="00B04D22"/>
    <w:rsid w:val="00B16CA1"/>
    <w:rsid w:val="00B36744"/>
    <w:rsid w:val="00B467BE"/>
    <w:rsid w:val="00B56769"/>
    <w:rsid w:val="00B7054C"/>
    <w:rsid w:val="00B73C3F"/>
    <w:rsid w:val="00BA7D15"/>
    <w:rsid w:val="00BB3EF6"/>
    <w:rsid w:val="00BB5A9F"/>
    <w:rsid w:val="00BE7F15"/>
    <w:rsid w:val="00BF6458"/>
    <w:rsid w:val="00C067DF"/>
    <w:rsid w:val="00C07185"/>
    <w:rsid w:val="00C110D3"/>
    <w:rsid w:val="00C11A80"/>
    <w:rsid w:val="00C12D88"/>
    <w:rsid w:val="00C131E9"/>
    <w:rsid w:val="00C73166"/>
    <w:rsid w:val="00C85F35"/>
    <w:rsid w:val="00C870A1"/>
    <w:rsid w:val="00C970FC"/>
    <w:rsid w:val="00C979BC"/>
    <w:rsid w:val="00CA0EFB"/>
    <w:rsid w:val="00CB78EF"/>
    <w:rsid w:val="00CC207C"/>
    <w:rsid w:val="00CC2B7D"/>
    <w:rsid w:val="00CC5824"/>
    <w:rsid w:val="00CD11BF"/>
    <w:rsid w:val="00CE78C5"/>
    <w:rsid w:val="00CF02E4"/>
    <w:rsid w:val="00CF689B"/>
    <w:rsid w:val="00D00D03"/>
    <w:rsid w:val="00D11025"/>
    <w:rsid w:val="00D402F8"/>
    <w:rsid w:val="00D802B6"/>
    <w:rsid w:val="00D815C3"/>
    <w:rsid w:val="00DD0977"/>
    <w:rsid w:val="00DE1D72"/>
    <w:rsid w:val="00DE5911"/>
    <w:rsid w:val="00E108EB"/>
    <w:rsid w:val="00E13382"/>
    <w:rsid w:val="00E231A6"/>
    <w:rsid w:val="00E24757"/>
    <w:rsid w:val="00E43064"/>
    <w:rsid w:val="00E7417F"/>
    <w:rsid w:val="00E76D8D"/>
    <w:rsid w:val="00E80BDE"/>
    <w:rsid w:val="00E83D37"/>
    <w:rsid w:val="00E83F53"/>
    <w:rsid w:val="00E95A99"/>
    <w:rsid w:val="00EA6775"/>
    <w:rsid w:val="00EB3185"/>
    <w:rsid w:val="00EB3B32"/>
    <w:rsid w:val="00EB6853"/>
    <w:rsid w:val="00EF70B7"/>
    <w:rsid w:val="00F14D80"/>
    <w:rsid w:val="00F31FD5"/>
    <w:rsid w:val="00F32B9B"/>
    <w:rsid w:val="00F35753"/>
    <w:rsid w:val="00F44AEE"/>
    <w:rsid w:val="00F50A33"/>
    <w:rsid w:val="00F5151C"/>
    <w:rsid w:val="00F5372A"/>
    <w:rsid w:val="00F656A2"/>
    <w:rsid w:val="00F731C0"/>
    <w:rsid w:val="00F9210B"/>
    <w:rsid w:val="00FB1565"/>
    <w:rsid w:val="00FB25BD"/>
    <w:rsid w:val="00FB44A5"/>
    <w:rsid w:val="00FC63E4"/>
    <w:rsid w:val="00FE14C5"/>
    <w:rsid w:val="00FE3221"/>
    <w:rsid w:val="00FE3810"/>
    <w:rsid w:val="00FF3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D4B7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D4B7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C53F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02B3"/>
  </w:style>
  <w:style w:styleId="Tekstbalonia" w:type="paragraph">
    <w:name w:val="Balloon Text"/>
    <w:basedOn w:val="Normal"/>
    <w:link w:val="TekstbaloniaChar"/>
    <w:rsid w:val="00CF02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F02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64E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F03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039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039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039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039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D4B7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D4B7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C53F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02B3"/>
  </w:style>
  <w:style w:styleId="Tekstbalonia" w:type="paragraph">
    <w:name w:val="Balloon Text"/>
    <w:basedOn w:val="Normal"/>
    <w:link w:val="TekstbaloniaChar"/>
    <w:rsid w:val="00CF02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F02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64E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F03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039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039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039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039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srpnja 2016.</izvorni_sadrzaj>
    <derivirana_varijabla naziv="DomainObject.DatumDonosenjaOdluke_1">11.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</izvorni_sadrzaj>
    <derivirana_varijabla naziv="DomainObject.Predmet.Broj_1">162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2010.</izvorni_sadrzaj>
    <derivirana_varijabla naziv="DomainObject.Predmet.DatumOsnivanja_1">15. prosinca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St-162/2010</izvorni_sadrzaj>
    <derivirana_varijabla naziv="DomainObject.Predmet.OznakaBroj_1">St-162/2010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HIT-MARINA d.o.o. NOVI VINODOLSKI</izvorni_sadrzaj>
    <derivirana_varijabla naziv="DomainObject.Predmet.ProtustrankaFormated_1">  HIT-MARINA d.o.o. NOVI VINODOLSKI</derivirana_varijabla>
  </DomainObject.Predmet.ProtustrankaFormated>
  <DomainObject.Predmet.ProtustrankaFormatedOIB>
    <izvorni_sadrzaj>  HIT-MARINA d.o.o. NOVI VINODOLSKI, OIB 61270847868</izvorni_sadrzaj>
    <derivirana_varijabla naziv="DomainObject.Predmet.ProtustrankaFormatedOIB_1">  HIT-MARINA d.o.o. NOVI VINODOLSKI, OIB 61270847868</derivirana_varijabla>
  </DomainObject.Predmet.ProtustrankaFormatedOIB>
  <DomainObject.Predmet.ProtustrankaFormatedWithAdress>
    <izvorni_sadrzaj> HIT-MARINA d.o.o. NOVI VINODOLSKI, MEL BB, 51250 Novi Vinodolski</izvorni_sadrzaj>
    <derivirana_varijabla naziv="DomainObject.Predmet.ProtustrankaFormatedWithAdress_1"> HIT-MARINA d.o.o. NOVI VINODOLSKI, MEL BB, 51250 Novi Vinodolski</derivirana_varijabla>
  </DomainObject.Predmet.ProtustrankaFormatedWithAdress>
  <DomainObject.Predmet.ProtustrankaFormatedWithAdressOIB>
    <izvorni_sadrzaj> HIT-MARINA d.o.o. NOVI VINODOLSKI, OIB 61270847868, MEL BB, 51250 Novi Vinodolski</izvorni_sadrzaj>
    <derivirana_varijabla naziv="DomainObject.Predmet.ProtustrankaFormatedWithAdressOIB_1"> HIT-MARINA d.o.o. NOVI VINODOLSKI, OIB 61270847868, MEL BB, 51250 Novi Vinodolski</derivirana_varijabla>
  </DomainObject.Predmet.ProtustrankaFormatedWithAdressOIB>
  <DomainObject.Predmet.ProtustrankaWithAdress>
    <izvorni_sadrzaj>HIT-MARINA d.o.o. NOVI VINODOLSKI MEL BB, 51250 Novi Vinodolski</izvorni_sadrzaj>
    <derivirana_varijabla naziv="DomainObject.Predmet.ProtustrankaWithAdress_1">HIT-MARINA d.o.o. NOVI VINODOLSKI MEL BB, 51250 Novi Vinodolski</derivirana_varijabla>
  </DomainObject.Predmet.ProtustrankaWithAdress>
  <DomainObject.Predmet.ProtustrankaWithAdressOIB>
    <izvorni_sadrzaj>HIT-MARINA d.o.o. NOVI VINODOLSKI, OIB 61270847868, MEL BB, 51250 Novi Vinodolski</izvorni_sadrzaj>
    <derivirana_varijabla naziv="DomainObject.Predmet.ProtustrankaWithAdressOIB_1">HIT-MARINA d.o.o. NOVI VINODOLSKI, OIB 61270847868, MEL BB, 51250 Novi Vinodolski</derivirana_varijabla>
  </DomainObject.Predmet.ProtustrankaWithAdressOIB>
  <DomainObject.Predmet.ProtustrankaNazivFormated>
    <izvorni_sadrzaj>HIT-MARINA d.o.o. NOVI VINODOLSKI</izvorni_sadrzaj>
    <derivirana_varijabla naziv="DomainObject.Predmet.ProtustrankaNazivFormated_1">HIT-MARINA d.o.o. NOVI VINODOLSKI</derivirana_varijabla>
  </DomainObject.Predmet.ProtustrankaNazivFormated>
  <DomainObject.Predmet.ProtustrankaNazivFormatedOIB>
    <izvorni_sadrzaj>HIT-MARINA d.o.o. NOVI VINODOLSKI, OIB 61270847868</izvorni_sadrzaj>
    <derivirana_varijabla naziv="DomainObject.Predmet.ProtustrankaNazivFormatedOIB_1">HIT-MARINA d.o.o. NOVI VINODOLSKI, OIB 61270847868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3. svibnja 2016.</izvorni_sadrzaj>
    <derivirana_varijabla naziv="DomainObject.Predmet.SpisIzvanSuda.DatumIzlazaSpisa_1">3. svibnja 2016.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VTS RH ZAGREB</izvorni_sadrzaj>
    <derivirana_varijabla naziv="DomainObject.Predmet.SpisIzvanSuda.LokacijaSpisa_1">VTS RH ZAGREB</derivirana_varijabla>
  </DomainObject.Predmet.SpisIzvanSuda.LokacijaSpisa>
  <DomainObject.Predmet.SpisIzvanSuda.Napomena>
    <izvorni_sadrzaj>Ež-284/16</izvorni_sadrzaj>
    <derivirana_varijabla naziv="DomainObject.Predmet.SpisIzvanSuda.Napomena_1">Ež-284/16</derivirana_varijabla>
  </DomainObject.Predmet.SpisIzvanSuda.Napomena>
  <DomainObject.Predmet.SpisIzvanSuda.RazlogIzlaskaSpisa>
    <izvorni_sadrzaj>žalba ovršenika Tibora Szalkai</izvorni_sadrzaj>
    <derivirana_varijabla naziv="DomainObject.Predmet.SpisIzvanSuda.RazlogIzlaskaSpisa_1">žalba ovršenika Tibora Szalkai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PRIMORSKO-GORANSKA ŽUPANIJA GRAD NOVI VINODOLSKI</izvorni_sadrzaj>
    <derivirana_varijabla naziv="DomainObject.Predmet.StrankaFormated_1">  PRIMORSKO-GORANSKA ŽUPANIJA GRAD NOVI VINODOLSKI</derivirana_varijabla>
  </DomainObject.Predmet.StrankaFormated>
  <DomainObject.Predmet.StrankaFormatedOIB>
    <izvorni_sadrzaj>  PRIMORSKO-GORANSKA ŽUPANIJA GRAD NOVI VINODOLSKI</izvorni_sadrzaj>
    <derivirana_varijabla naziv="DomainObject.Predmet.StrankaFormatedOIB_1">  PRIMORSKO-GORANSKA ŽUPANIJA GRAD NOVI VINODOLSKI</derivirana_varijabla>
  </DomainObject.Predmet.StrankaFormatedOIB>
  <DomainObject.Predmet.StrankaFormatedWithAdress>
    <izvorni_sadrzaj> PRIMORSKO-GORANSKA ŽUPANIJA GRAD NOVI VINODOLSKI, P.P. 5, 51250 Novi Vinodolski</izvorni_sadrzaj>
    <derivirana_varijabla naziv="DomainObject.Predmet.StrankaFormatedWithAdress_1"> PRIMORSKO-GORANSKA ŽUPANIJA GRAD NOVI VINODOLSKI, P.P. 5, 51250 Novi Vinodolski</derivirana_varijabla>
  </DomainObject.Predmet.StrankaFormatedWithAdress>
  <DomainObject.Predmet.StrankaFormatedWithAdressOIB>
    <izvorni_sadrzaj> PRIMORSKO-GORANSKA ŽUPANIJA GRAD NOVI VINODOLSKI, P.P. 5, 51250 Novi Vinodolski</izvorni_sadrzaj>
    <derivirana_varijabla naziv="DomainObject.Predmet.StrankaFormatedWithAdressOIB_1"> PRIMORSKO-GORANSKA ŽUPANIJA GRAD NOVI VINODOLSKI, P.P. 5, 51250 Novi Vinodolski</derivirana_varijabla>
  </DomainObject.Predmet.StrankaFormatedWithAdressOIB>
  <DomainObject.Predmet.StrankaWithAdress>
    <izvorni_sadrzaj>PRIMORSKO-GORANSKA ŽUPANIJA GRAD NOVI VINODOLSKI P.P. 5,51250 Novi Vinodolski</izvorni_sadrzaj>
    <derivirana_varijabla naziv="DomainObject.Predmet.StrankaWithAdress_1">PRIMORSKO-GORANSKA ŽUPANIJA GRAD NOVI VINODOLSKI P.P. 5,51250 Novi Vinodolski</derivirana_varijabla>
  </DomainObject.Predmet.StrankaWithAdress>
  <DomainObject.Predmet.StrankaWithAdressOIB>
    <izvorni_sadrzaj>PRIMORSKO-GORANSKA ŽUPANIJA GRAD NOVI VINODOLSKI, P.P. 5,51250 Novi Vinodolski</izvorni_sadrzaj>
    <derivirana_varijabla naziv="DomainObject.Predmet.StrankaWithAdressOIB_1">PRIMORSKO-GORANSKA ŽUPANIJA GRAD NOVI VINODOLSKI, P.P. 5,51250 Novi Vinodolski</derivirana_varijabla>
  </DomainObject.Predmet.StrankaWithAdressOIB>
  <DomainObject.Predmet.StrankaNazivFormated>
    <izvorni_sadrzaj>PRIMORSKO-GORANSKA ŽUPANIJA GRAD NOVI VINODOLSKI</izvorni_sadrzaj>
    <derivirana_varijabla naziv="DomainObject.Predmet.StrankaNazivFormated_1">PRIMORSKO-GORANSKA ŽUPANIJA GRAD NOVI VINODOLSKI</derivirana_varijabla>
  </DomainObject.Predmet.StrankaNazivFormated>
  <DomainObject.Predmet.StrankaNazivFormatedOIB>
    <izvorni_sadrzaj>PRIMORSKO-GORANSKA ŽUPANIJA GRAD NOVI VINODOLSKI</izvorni_sadrzaj>
    <derivirana_varijabla naziv="DomainObject.Predmet.StrankaNazivFormatedOIB_1">PRIMORSKO-GORANSKA ŽUPANIJA GRAD NOVI VINODOLSKI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Visoki trgovački sud Republike Hrvatske</izvorni_sadrzaj>
    <derivirana_varijabla naziv="DomainObject.Predmet.TrenutnaLokacijaSpisa.Naziv_1">Visoki trgovački sud Republike Hrvatske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PRIMORSKO-GORANSKA ŽUPANIJA GRAD NOVI VINODOLSKI</item>
    </izvorni_sadrzaj>
    <derivirana_varijabla naziv="DomainObject.Predmet.StrankaListFormated_1">
      <item>PRIMORSKO-GORANSKA ŽUPANIJA GRAD NOVI VINODOLSKI</item>
    </derivirana_varijabla>
  </DomainObject.Predmet.StrankaListFormated>
  <DomainObject.Predmet.StrankaListFormatedOIB>
    <izvorni_sadrzaj>
      <item>PRIMORSKO-GORANSKA ŽUPANIJA GRAD NOVI VINODOLSKI</item>
    </izvorni_sadrzaj>
    <derivirana_varijabla naziv="DomainObject.Predmet.StrankaListFormatedOIB_1">
      <item>PRIMORSKO-GORANSKA ŽUPANIJA GRAD NOVI VINODOLSKI</item>
    </derivirana_varijabla>
  </DomainObject.Predmet.StrankaListFormatedOIB>
  <DomainObject.Predmet.StrankaListFormatedWithAdress>
    <izvorni_sadrzaj>
      <item>PRIMORSKO-GORANSKA ŽUPANIJA GRAD NOVI VINODOLSKI, P.P. 5, 51250 Novi Vinodolski</item>
    </izvorni_sadrzaj>
    <derivirana_varijabla naziv="DomainObject.Predmet.StrankaListFormatedWithAdress_1">
      <item>PRIMORSKO-GORANSKA ŽUPANIJA GRAD NOVI VINODOLSKI, P.P. 5, 51250 Novi Vinodolski</item>
    </derivirana_varijabla>
  </DomainObject.Predmet.StrankaListFormatedWithAdress>
  <DomainObject.Predmet.StrankaListFormatedWithAdressOIB>
    <izvorni_sadrzaj>
      <item>PRIMORSKO-GORANSKA ŽUPANIJA GRAD NOVI VINODOLSKI, P.P. 5, 51250 Novi Vinodolski</item>
    </izvorni_sadrzaj>
    <derivirana_varijabla naziv="DomainObject.Predmet.StrankaListFormatedWithAdressOIB_1">
      <item>PRIMORSKO-GORANSKA ŽUPANIJA GRAD NOVI VINODOLSKI, P.P. 5, 51250 Novi Vinodolski</item>
    </derivirana_varijabla>
  </DomainObject.Predmet.StrankaListFormatedWithAdressOIB>
  <DomainObject.Predmet.StrankaListNazivFormated>
    <izvorni_sadrzaj>
      <item>PRIMORSKO-GORANSKA ŽUPANIJA GRAD NOVI VINODOLSKI</item>
    </izvorni_sadrzaj>
    <derivirana_varijabla naziv="DomainObject.Predmet.StrankaListNazivFormated_1">
      <item>PRIMORSKO-GORANSKA ŽUPANIJA GRAD NOVI VINODOLSKI</item>
    </derivirana_varijabla>
  </DomainObject.Predmet.StrankaListNazivFormated>
  <DomainObject.Predmet.StrankaListNazivFormatedOIB>
    <izvorni_sadrzaj>
      <item>PRIMORSKO-GORANSKA ŽUPANIJA GRAD NOVI VINODOLSKI</item>
    </izvorni_sadrzaj>
    <derivirana_varijabla naziv="DomainObject.Predmet.StrankaListNazivFormatedOIB_1">
      <item>PRIMORSKO-GORANSKA ŽUPANIJA GRAD NOVI VINODOLSKI</item>
    </derivirana_varijabla>
  </DomainObject.Predmet.StrankaListNazivFormatedOIB>
  <DomainObject.Predmet.ProtuStrankaListFormated>
    <izvorni_sadrzaj>
      <item>HIT-MARINA d.o.o. NOVI VINODOLSKI</item>
    </izvorni_sadrzaj>
    <derivirana_varijabla naziv="DomainObject.Predmet.ProtuStrankaListFormated_1">
      <item>HIT-MARINA d.o.o. NOVI VINODOLSKI</item>
    </derivirana_varijabla>
  </DomainObject.Predmet.ProtuStrankaListFormated>
  <DomainObject.Predmet.ProtuStrankaListFormatedOIB>
    <izvorni_sadrzaj>
      <item>HIT-MARINA d.o.o. NOVI VINODOLSKI, OIB 61270847868</item>
    </izvorni_sadrzaj>
    <derivirana_varijabla naziv="DomainObject.Predmet.ProtuStrankaListFormatedOIB_1">
      <item>HIT-MARINA d.o.o. NOVI VINODOLSKI, OIB 61270847868</item>
    </derivirana_varijabla>
  </DomainObject.Predmet.ProtuStrankaListFormatedOIB>
  <DomainObject.Predmet.ProtuStrankaListFormatedWithAdress>
    <izvorni_sadrzaj>
      <item>HIT-MARINA d.o.o. NOVI VINODOLSKI, MEL BB, 51250 Novi Vinodolski</item>
    </izvorni_sadrzaj>
    <derivirana_varijabla naziv="DomainObject.Predmet.ProtuStrankaListFormatedWithAdress_1">
      <item>HIT-MARINA d.o.o. NOVI VINODOLSKI, MEL BB, 51250 Novi Vinodolski</item>
    </derivirana_varijabla>
  </DomainObject.Predmet.ProtuStrankaListFormatedWithAdress>
  <DomainObject.Predmet.ProtuStrankaListFormatedWithAdressOIB>
    <izvorni_sadrzaj>
      <item>HIT-MARINA d.o.o. NOVI VINODOLSKI, OIB 61270847868, MEL BB, 51250 Novi Vinodolski</item>
    </izvorni_sadrzaj>
    <derivirana_varijabla naziv="DomainObject.Predmet.ProtuStrankaListFormatedWithAdressOIB_1">
      <item>HIT-MARINA d.o.o. NOVI VINODOLSKI, OIB 61270847868, MEL BB, 51250 Novi Vinodolski</item>
    </derivirana_varijabla>
  </DomainObject.Predmet.ProtuStrankaListFormatedWithAdressOIB>
  <DomainObject.Predmet.ProtuStrankaListNazivFormated>
    <izvorni_sadrzaj>
      <item>HIT-MARINA d.o.o. NOVI VINODOLSKI</item>
    </izvorni_sadrzaj>
    <derivirana_varijabla naziv="DomainObject.Predmet.ProtuStrankaListNazivFormated_1">
      <item>HIT-MARINA d.o.o. NOVI VINODOLSKI</item>
    </derivirana_varijabla>
  </DomainObject.Predmet.ProtuStrankaListNazivFormated>
  <DomainObject.Predmet.ProtuStrankaListNazivFormatedOIB>
    <izvorni_sadrzaj>
      <item>HIT-MARINA d.o.o. NOVI VINODOLSKI, OIB 61270847868</item>
    </izvorni_sadrzaj>
    <derivirana_varijabla naziv="DomainObject.Predmet.ProtuStrankaListNazivFormatedOIB_1">
      <item>HIT-MARINA d.o.o. NOVI VINODOLSKI, OIB 61270847868</item>
    </derivirana_varijabla>
  </DomainObject.Predmet.ProtuStrankaListNazivFormatedOIB>
  <DomainObject.Predmet.OstaliListFormated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</izvorni_sadrzaj>
    <derivirana_varijabla naziv="DomainObject.Predmet.OstaliListFormated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</derivirana_varijabla>
  </DomainObject.Predmet.OstaliListFormated>
  <DomainObject.Predmet.OstaliListFormatedOIB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</izvorni_sadrzaj>
    <derivirana_varijabla naziv="DomainObject.Predmet.OstaliListFormatedOIB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</derivirana_varijabla>
  </DomainObject.Predmet.OstaliListFormatedOIB>
  <DomainObject.Predmet.OstaliListFormatedWithAdress>
    <izvorni_sadrzaj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Brca 8c, 51000 Rijeka</item>
      <item>ŽDO RIJEKA</item>
      <item>POREZNA UPRAVA RIJEKA</item>
      <item>Odvj. društvo Hanžeković i partneri, Radnička cesta 22, 10000 Zagreb</item>
      <item>Danica Galetić, Srednjaci 20, 10000 Zagreb</item>
      <item>Dragoljub Pranjić, Volaričeva Ulica 22, Postojna</item>
      <item>Nada Juras, Nova 23, 40000 Palovec</item>
      <item>Slavica Milat, Panos 4, 51250 Novi Vinodolski</item>
      <item>Marina Telišman Vugrinec, Hrvatske Bratske Zajednice 17, 10430 Samobor</item>
      <item>Klaudija Žvorc, Turčišće 177, 40000 Turčišće</item>
      <item>Nikola Juras, Nova 23, 40000 Palovec</item>
      <item>Sanja Gelić</item>
      <item>Dezso Kovacs</item>
      <item>Tibor Szalkai</item>
      <item>Boris Tomak, Borlin 25, 47000 Karlovac</item>
      <item>EVA HORVATH-ŽAJA, Lanište 12c, 10000 Zagreb</item>
      <item>Dragoljub Vujasin, Palanjek 15, 44000 Palanjek</item>
      <item>GABOR KALMAR</item>
      <item>Ana Turina, Mel 7, 51250 Novi Vinodolski</item>
      <item>Jelena Polić, Cerovnik 6b, 47303 Cerovnik</item>
      <item>Marin Cvitković, Ribarska Obala 22, 51252 Klenovica</item>
      <item>Svjetlana Andrić, Nova Krasa 8a, 51250 Novi Vinodolski</item>
      <item>Mladen Štefančić, Dobrodolska Cesta 31a, 10360 Dobrodol</item>
      <item>MAKI d.o.o. za trgovinu, popravak i održavanje motornih vozila i usluge,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Novačka 267, 10000 Zagreb</item>
      <item>ANTE MILAT</item>
      <item>Bojan Perhoč, Augusta Šenoe 2a, 40000 Čakovec</item>
      <item>MITJA TEMENT</item>
      <item>IRENA TEMENT</item>
      <item>BEATA LAKATOSNE LASZLO</item>
      <item>SONJA JELEN</item>
      <item>Milan Došen, Svetog Križa 120, 33000 Milanovac</item>
      <item>BORISLAV TOMIĆ</item>
      <item>SANDO d.o.o.</item>
      <item>Mario Starčević,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Antuna Branka Šimića 48, 51000 Rijeka</item>
      <item>trgovačko društvo Sando</item>
      <item>Mario Starčević, Povilska 42, 51250 Novi Vinodolski</item>
      <item>Neda Anđel, Turopoljska 23, 10010 Velika Mlaka</item>
      <item>OS Rijeka zk odjel Novi vinodolski, Trg Vinodolskog zakona 5, 51250 Novi Vinodolski</item>
      <item>Gavranović d.o.o., Majstorska 9, 10000 Zagreb</item>
      <item>Senad Handžić, Lukoranska 11c, 10000 Zagreb</item>
      <item>Biserka Ćosić, Mavrići 67, 51244 Grižane</item>
      <item>Darko Perković,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</izvorni_sadrzaj>
    <derivirana_varijabla naziv="DomainObject.Predmet.OstaliListFormatedWithAdress_1"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Brca 8c, 51000 Rijeka</item>
      <item>ŽDO RIJEKA</item>
      <item>POREZNA UPRAVA RIJEKA</item>
      <item>Odvj. društvo Hanžeković i partneri, Radnička cesta 22, 10000 Zagreb</item>
      <item>Danica Galetić, Srednjaci 20, 10000 Zagreb</item>
      <item>Dragoljub Pranjić, Volaričeva Ulica 22, Postojna</item>
      <item>Nada Juras, Nova 23, 40000 Palovec</item>
      <item>Slavica Milat, Panos 4, 51250 Novi Vinodolski</item>
      <item>Marina Telišman Vugrinec, Hrvatske Bratske Zajednice 17, 10430 Samobor</item>
      <item>Klaudija Žvorc, Turčišće 177, 40000 Turčišće</item>
      <item>Nikola Juras, Nova 23, 40000 Palovec</item>
      <item>Sanja Gelić</item>
      <item>Dezso Kovacs</item>
      <item>Tibor Szalkai</item>
      <item>Boris Tomak, Borlin 25, 47000 Karlovac</item>
      <item>EVA HORVATH-ŽAJA, Lanište 12c, 10000 Zagreb</item>
      <item>Dragoljub Vujasin, Palanjek 15, 44000 Palanjek</item>
      <item>GABOR KALMAR</item>
      <item>Ana Turina, Mel 7, 51250 Novi Vinodolski</item>
      <item>Jelena Polić, Cerovnik 6b, 47303 Cerovnik</item>
      <item>Marin Cvitković, Ribarska Obala 22, 51252 Klenovica</item>
      <item>Svjetlana Andrić, Nova Krasa 8a, 51250 Novi Vinodolski</item>
      <item>Mladen Štefančić, Dobrodolska Cesta 31a, 10360 Dobrodol</item>
      <item>MAKI d.o.o. za trgovinu, popravak i održavanje motornih vozila i usluge,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Novačka 267, 10000 Zagreb</item>
      <item>ANTE MILAT</item>
      <item>Bojan Perhoč, Augusta Šenoe 2a, 40000 Čakovec</item>
      <item>MITJA TEMENT</item>
      <item>IRENA TEMENT</item>
      <item>BEATA LAKATOSNE LASZLO</item>
      <item>SONJA JELEN</item>
      <item>Milan Došen, Svetog Križa 120, 33000 Milanovac</item>
      <item>BORISLAV TOMIĆ</item>
      <item>SANDO d.o.o.</item>
      <item>Mario Starčević,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Antuna Branka Šimića 48, 51000 Rijeka</item>
      <item>trgovačko društvo Sando</item>
      <item>Mario Starčević, Povilska 42, 51250 Novi Vinodolski</item>
      <item>Neda Anđel, Turopoljska 23, 10010 Velika Mlaka</item>
      <item>OS Rijeka zk odjel Novi vinodolski, Trg Vinodolskog zakona 5, 51250 Novi Vinodolski</item>
      <item>Gavranović d.o.o., Majstorska 9, 10000 Zagreb</item>
      <item>Senad Handžić, Lukoranska 11c, 10000 Zagreb</item>
      <item>Biserka Ćosić, Mavrići 67, 51244 Grižane</item>
      <item>Darko Perković,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</derivirana_varijabla>
  </DomainObject.Predmet.OstaliListFormatedWithAdress>
  <DomainObject.Predmet.OstaliListFormatedWithAdressOIB>
    <izvorni_sadrzaj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 51000 Rijeka</item>
      <item>ŽDO RIJEKA</item>
      <item>POREZNA UPRAVA RIJEKA</item>
      <item>Odvj. društvo Hanžeković i partneri, Radnička cesta 22, 10000 Zagreb</item>
      <item>Danica Galetić, OIB 05206564110, Srednjaci 20, 10000 Zagreb</item>
      <item>Dragoljub Pranjić, OIB 54696569762, Volaričeva Ulica 22, Postojna</item>
      <item>Nada Juras, OIB 30198333880, Nova 23, 40000 Palovec</item>
      <item>Slavica Milat, OIB 12888531946, Panos 4, 51250 Novi Vinodolski</item>
      <item>Marina Telišman Vugrinec, OIB 62898294202, Hrvatske Bratske Zajednice 17, 10430 Samobor</item>
      <item>Klaudija Žvorc, OIB 53478732671, Turčišće 177, 40000 Turčišće</item>
      <item>Nikola Juras, OIB 72380368643, Nova 23, 40000 Palovec</item>
      <item>Sanja Gelić</item>
      <item>Dezso Kovacs</item>
      <item>Tibor Szalkai</item>
      <item>Boris Tomak, OIB 63989066908, Borlin 25, 47000 Karlovac</item>
      <item>EVA HORVATH-ŽAJA, Lanište 12c, 10000 Zagreb</item>
      <item>Dragoljub Vujasin, OIB 98732671121, Palanjek 15, 44000 Palanjek</item>
      <item>GABOR KALMAR</item>
      <item>Ana Turina, OIB 18509990261, Mel 7, 51250 Novi Vinodolski</item>
      <item>Jelena Polić, OIB 95695690874, Cerovnik 6b, 47303 Cerovnik</item>
      <item>Marin Cvitković, OIB 80832888180, Ribarska Obala 22, 51252 Klenovica</item>
      <item>Svjetlana Andrić, OIB 61523170829, Nova Krasa 8a, 51250 Novi Vinodolski</item>
      <item>Mladen Štefančić, OIB 77574947580, Dobrodolska Cesta 31a, 10360 Dobrodol</item>
      <item>MAKI d.o.o. za trgovinu, popravak i održavanje motornih vozila i usluge, OIB 38541508228,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OIB 13090594476, Novačka 267, 10000 Zagreb</item>
      <item>ANTE MILAT</item>
      <item>Bojan Perhoč, OIB 02020487786, Augusta Šenoe 2a, 40000 Čakovec</item>
      <item>MITJA TEMENT</item>
      <item>IRENA TEMENT</item>
      <item>BEATA LAKATOSNE LASZLO</item>
      <item>SONJA JELEN</item>
      <item>Milan Došen, OIB 28408384400, Svetog Križa 120, 33000 Milanovac</item>
      <item>BORISLAV TOMIĆ</item>
      <item>SANDO d.o.o.</item>
      <item>Mario Starčević, OIB 56539746731,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OIB 48630703347,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 51000 Rijeka</item>
      <item>trgovačko društvo Sando</item>
      <item>Mario Starčević, OIB 56539746731, Povilska 42, 51250 Novi Vinodolski</item>
      <item>Neda Anđel, OIB 22754499403, Turopoljska 23, 10010 Velika Mlaka</item>
      <item>OS Rijeka zk odjel Novi vinodolski, Trg Vinodolskog zakona 5, 51250 Novi Vinodolski</item>
      <item>Gavranović d.o.o., Majstorska 9, 10000 Zagreb</item>
      <item>Senad Handžić, OIB 27131757420, Lukoranska 11c, 10000 Zagreb</item>
      <item>Biserka Ćosić, OIB 83423997246, Mavrići 67, 51244 Grižane</item>
      <item>Darko Perković, OIB 08363620776,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</izvorni_sadrzaj>
    <derivirana_varijabla naziv="DomainObject.Predmet.OstaliListFormatedWithAdressOIB_1"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 51000 Rijeka</item>
      <item>ŽDO RIJEKA</item>
      <item>POREZNA UPRAVA RIJEKA</item>
      <item>Odvj. društvo Hanžeković i partneri, Radnička cesta 22, 10000 Zagreb</item>
      <item>Danica Galetić, OIB 05206564110, Srednjaci 20, 10000 Zagreb</item>
      <item>Dragoljub Pranjić, OIB 54696569762, Volaričeva Ulica 22, Postojna</item>
      <item>Nada Juras, OIB 30198333880, Nova 23, 40000 Palovec</item>
      <item>Slavica Milat, OIB 12888531946, Panos 4, 51250 Novi Vinodolski</item>
      <item>Marina Telišman Vugrinec, OIB 62898294202, Hrvatske Bratske Zajednice 17, 10430 Samobor</item>
      <item>Klaudija Žvorc, OIB 53478732671, Turčišće 177, 40000 Turčišće</item>
      <item>Nikola Juras, OIB 72380368643, Nova 23, 40000 Palovec</item>
      <item>Sanja Gelić</item>
      <item>Dezso Kovacs</item>
      <item>Tibor Szalkai</item>
      <item>Boris Tomak, OIB 63989066908, Borlin 25, 47000 Karlovac</item>
      <item>EVA HORVATH-ŽAJA, Lanište 12c, 10000 Zagreb</item>
      <item>Dragoljub Vujasin, OIB 98732671121, Palanjek 15, 44000 Palanjek</item>
      <item>GABOR KALMAR</item>
      <item>Ana Turina, OIB 18509990261, Mel 7, 51250 Novi Vinodolski</item>
      <item>Jelena Polić, OIB 95695690874, Cerovnik 6b, 47303 Cerovnik</item>
      <item>Marin Cvitković, OIB 80832888180, Ribarska Obala 22, 51252 Klenovica</item>
      <item>Svjetlana Andrić, OIB 61523170829, Nova Krasa 8a, 51250 Novi Vinodolski</item>
      <item>Mladen Štefančić, OIB 77574947580, Dobrodolska Cesta 31a, 10360 Dobrodol</item>
      <item>MAKI d.o.o. za trgovinu, popravak i održavanje motornih vozila i usluge, OIB 38541508228,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OIB 13090594476, Novačka 267, 10000 Zagreb</item>
      <item>ANTE MILAT</item>
      <item>Bojan Perhoč, OIB 02020487786, Augusta Šenoe 2a, 40000 Čakovec</item>
      <item>MITJA TEMENT</item>
      <item>IRENA TEMENT</item>
      <item>BEATA LAKATOSNE LASZLO</item>
      <item>SONJA JELEN</item>
      <item>Milan Došen, OIB 28408384400, Svetog Križa 120, 33000 Milanovac</item>
      <item>BORISLAV TOMIĆ</item>
      <item>SANDO d.o.o.</item>
      <item>Mario Starčević, OIB 56539746731,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OIB 48630703347,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 51000 Rijeka</item>
      <item>trgovačko društvo Sando</item>
      <item>Mario Starčević, OIB 56539746731, Povilska 42, 51250 Novi Vinodolski</item>
      <item>Neda Anđel, OIB 22754499403, Turopoljska 23, 10010 Velika Mlaka</item>
      <item>OS Rijeka zk odjel Novi vinodolski, Trg Vinodolskog zakona 5, 51250 Novi Vinodolski</item>
      <item>Gavranović d.o.o., Majstorska 9, 10000 Zagreb</item>
      <item>Senad Handžić, OIB 27131757420, Lukoranska 11c, 10000 Zagreb</item>
      <item>Biserka Ćosić, OIB 83423997246, Mavrići 67, 51244 Grižane</item>
      <item>Darko Perković, OIB 08363620776,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</derivirana_varijabla>
  </DomainObject.Predmet.OstaliListFormatedWithAdressOIB>
  <DomainObject.Predmet.OstaliListNazivFormated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</izvorni_sadrzaj>
    <derivirana_varijabla naziv="DomainObject.Predmet.OstaliListNazivFormated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</derivirana_varijabla>
  </DomainObject.Predmet.OstaliListNazivFormated>
  <DomainObject.Predmet.OstaliListNazivFormatedOIB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</izvorni_sadrzaj>
    <derivirana_varijabla naziv="DomainObject.Predmet.OstaliListNazivFormatedOIB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2016.</izvorni_sadrzaj>
    <derivirana_varijabla naziv="DomainObject.Datum_1">11.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PRIMORSKO-GORANSKA ŽUPANIJA GRAD NOVI VINODOLSKI</izvorni_sadrzaj>
    <derivirana_varijabla naziv="DomainObject.Predmet.StrankaIDrugi_1">PRIMORSKO-GORANSKA ŽUPANIJA GRAD NOVI VINODOLSKI</derivirana_varijabla>
  </DomainObject.Predmet.StrankaIDrugi>
  <DomainObject.Predmet.ProtustrankaIDrugi>
    <izvorni_sadrzaj>HIT-MARINA d.o.o. NOVI VINODOLSKI</izvorni_sadrzaj>
    <derivirana_varijabla naziv="DomainObject.Predmet.ProtustrankaIDrugi_1">HIT-MARINA d.o.o. NOVI VINODOLSKI</derivirana_varijabla>
  </DomainObject.Predmet.ProtustrankaIDrugi>
  <DomainObject.Predmet.StrankaIDrugiAdressOIB>
    <izvorni_sadrzaj>PRIMORSKO-GORANSKA ŽUPANIJA GRAD NOVI VINODOLSKI, P.P. 5, 51250 Novi Vinodolski</izvorni_sadrzaj>
    <derivirana_varijabla naziv="DomainObject.Predmet.StrankaIDrugiAdressOIB_1">PRIMORSKO-GORANSKA ŽUPANIJA GRAD NOVI VINODOLSKI, P.P. 5, 51250 Novi Vinodolski</derivirana_varijabla>
  </DomainObject.Predmet.StrankaIDrugiAdressOIB>
  <DomainObject.Predmet.ProtustrankaIDrugiAdressOIB>
    <izvorni_sadrzaj>HIT-MARINA d.o.o. NOVI VINODOLSKI, OIB 61270847868, MEL BB, 51250 Novi Vinodolski</izvorni_sadrzaj>
    <derivirana_varijabla naziv="DomainObject.Predmet.ProtustrankaIDrugiAdressOIB_1">HIT-MARINA d.o.o. NOVI VINODOLSKI, OIB 61270847868, MEL BB, 51250 Novi Vinodolski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HIT-MARINA d.o.o. NOVI VINODOLSKI</item>
      <item>PRIMORSKO-GORANSKA ŽUPANIJA GRAD NOVI VINODOLSKI</item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</izvorni_sadrzaj>
    <derivirana_varijabla naziv="DomainObject.Predmet.SudioniciListNaziv_1">
      <item>HIT-MARINA d.o.o. NOVI VINODOLSKI</item>
      <item>PRIMORSKO-GORANSKA ŽUPANIJA GRAD NOVI VINODOLSKI</item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</derivirana_varijabla>
  </DomainObject.Predmet.SudioniciListNaziv>
  <DomainObject.Predmet.SudioniciListAdressOIB>
    <izvorni_sadrzaj>
      <item>HIT-MARINA d.o.o. NOVI VINODOLSKI, OIB 61270847868, MEL BB,51250 Novi Vinodolski</item>
      <item>PRIMORSKO-GORANSKA ŽUPANIJA GRAD NOVI VINODOLSKI, P.P. 5,51250 Novi Vinodolski</item>
      <item>ZAGREBAČKA BANKA d.d., Paromlinska 2,10000 Zagreb</item>
      <item>OGLASNA PLOČA</item>
      <item>VISOKI TRGOVAČKI SUD REPUBLIKE HRVATSKE, Berislavićeva 11,10000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8c,51000 Rijeka</item>
      <item>ŽDO RIJEKA</item>
      <item>POREZNA UPRAVA RIJEKA</item>
      <item>Odvj. društvo Hanžeković i partneri, Radnička cesta 22,10000 Zagreb</item>
      <item>Danica Galetić, OIB 05206564110, Srednjaci 20,10000 Zagreb</item>
      <item>Dragoljub Pranjić, OIB 54696569762, Volaričeva Ulica 22,Postojna</item>
      <item>Nada Juras, OIB 30198333880, Nova 23,40000 Palovec</item>
      <item>Slavica Milat, OIB 12888531946, Panos 4,51250 Novi Vinodolski</item>
      <item>Marina Telišman Vugrinec, OIB 62898294202, Hrvatske Bratske Zajednice 17,10430 Samobor</item>
      <item>Klaudija Žvorc, OIB 53478732671, Turčišće 177,40000 Turčišće</item>
      <item>Nikola Juras, OIB 72380368643, Nova 23,40000 Palovec</item>
      <item>Sanja Gelić</item>
      <item>Dezso Kovacs</item>
      <item>Tibor Szalkai</item>
      <item>Boris Tomak, OIB 63989066908, Borlin 25,47000 Karlovac</item>
      <item>EVA HORVATH-ŽAJA, Lanište 12c,10000 Zagreb</item>
      <item>Dragoljub Vujasin, OIB 98732671121, Palanjek 15,44000 Palanjek</item>
      <item>GABOR KALMAR</item>
      <item>Ana Turina, OIB 18509990261, Mel 7,51250 Novi Vinodolski</item>
      <item>Jelena Polić, OIB 95695690874, Cerovnik 6b,47303 Cerovnik</item>
      <item>Marin Cvitković, OIB 80832888180, Ribarska Obala 22,51252 Klenovica</item>
      <item>Svjetlana Andrić, OIB 61523170829, Nova Krasa 8a,51250 Novi Vinodolski</item>
      <item>Mladen Štefančić, OIB 77574947580, Dobrodolska Cesta 31a,10360 Dobrodol</item>
      <item>MAKI d.o.o. za trgovinu, popravak i održavanje motornih vozila i usluge, OIB 38541508228, Ulica Pavla Radića 110,33000 Virovitica</item>
      <item>JANKO SIMEUNOVIĆ, A. Jakšića 3,10000 Zagreb</item>
      <item>Ivica Vodopijak, Tišinska ulica III. odvojak 4,10000 Zagreb</item>
      <item>VLADIMIR CIRKVENČIĆ, Jevnica 16,Kresnice</item>
      <item>Nenad Molc, OIB 13090594476, Novačka 267,10000 Zagreb</item>
      <item>ANTE MILAT</item>
      <item>Bojan Perhoč, OIB 02020487786, Augusta Šenoe 2a,40000 Čakovec</item>
      <item>MITJA TEMENT</item>
      <item>IRENA TEMENT</item>
      <item>BEATA LAKATOSNE LASZLO</item>
      <item>SONJA JELEN</item>
      <item>Milan Došen, OIB 28408384400, Svetog Križa 120,33000 Milanovac</item>
      <item>BORISLAV TOMIĆ</item>
      <item>SANDO d.o.o.</item>
      <item>Mario Starčević, OIB 56539746731, Povilska 42,51250 Novi Vinodolski</item>
      <item>IVAN PUHALO</item>
      <item>JOSIP BOSILJ</item>
      <item>Đurđa Dragović Grahek, Kneza Trpimira 4,44320 Kutina</item>
      <item>LEON GERDEN</item>
      <item>VALENTINA KRANJEC</item>
      <item>TRGOMAR društvo s ograničenom odgovornošću za trgovinu, poljoprivredu i usluge, OIB 48630703347, Ilovac 1/A,47280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48,51000 Rijeka</item>
      <item>trgovačko društvo Sando</item>
      <item>Mario Starčević, OIB 56539746731, Povilska 42,51250 Novi Vinodolski</item>
      <item>Neda Anđel, OIB 22754499403, Turopoljska 23,10010 Velika Mlaka</item>
      <item>OS Rijeka zk odjel Novi vinodolski, Trg Vinodolskog zakona 5,51250 Novi Vinodolski</item>
      <item>Gavranović d.o.o., Majstorska 9,10000 Zagreb</item>
      <item>Senad Handžić, OIB 27131757420, Lukoranska 11c,10000 Zagreb</item>
      <item>Biserka Ćosić, OIB 83423997246, Mavrići 67,51244 Grižane</item>
      <item>Darko Perković, OIB 08363620776, Ante Kovačića 24,51000 Rijeka</item>
      <item>Općinski sud Rijeka zk odjel, Trg Vinodolskog zakona 5,51250 Novi Vinodolski</item>
      <item>DRAGAN DERANJA</item>
      <item>ĐURO FARKAŠ</item>
      <item>IVICA PAVELIĆ</item>
      <item>DRAGAN DERANJA, Posteni 15,51250 Novi Vinodolski</item>
    </izvorni_sadrzaj>
    <derivirana_varijabla naziv="DomainObject.Predmet.SudioniciListAdressOIB_1">
      <item>HIT-MARINA d.o.o. NOVI VINODOLSKI, OIB 61270847868, MEL BB,51250 Novi Vinodolski</item>
      <item>PRIMORSKO-GORANSKA ŽUPANIJA GRAD NOVI VINODOLSKI, P.P. 5,51250 Novi Vinodolski</item>
      <item>ZAGREBAČKA BANKA d.d., Paromlinska 2,10000 Zagreb</item>
      <item>OGLASNA PLOČA</item>
      <item>VISOKI TRGOVAČKI SUD REPUBLIKE HRVATSKE, Berislavićeva 11,10000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8c,51000 Rijeka</item>
      <item>ŽDO RIJEKA</item>
      <item>POREZNA UPRAVA RIJEKA</item>
      <item>Odvj. društvo Hanžeković i partneri, Radnička cesta 22,10000 Zagreb</item>
      <item>Danica Galetić, OIB 05206564110, Srednjaci 20,10000 Zagreb</item>
      <item>Dragoljub Pranjić, OIB 54696569762, Volaričeva Ulica 22,Postojna</item>
      <item>Nada Juras, OIB 30198333880, Nova 23,40000 Palovec</item>
      <item>Slavica Milat, OIB 12888531946, Panos 4,51250 Novi Vinodolski</item>
      <item>Marina Telišman Vugrinec, OIB 62898294202, Hrvatske Bratske Zajednice 17,10430 Samobor</item>
      <item>Klaudija Žvorc, OIB 53478732671, Turčišće 177,40000 Turčišće</item>
      <item>Nikola Juras, OIB 72380368643, Nova 23,40000 Palovec</item>
      <item>Sanja Gelić</item>
      <item>Dezso Kovacs</item>
      <item>Tibor Szalkai</item>
      <item>Boris Tomak, OIB 63989066908, Borlin 25,47000 Karlovac</item>
      <item>EVA HORVATH-ŽAJA, Lanište 12c,10000 Zagreb</item>
      <item>Dragoljub Vujasin, OIB 98732671121, Palanjek 15,44000 Palanjek</item>
      <item>GABOR KALMAR</item>
      <item>Ana Turina, OIB 18509990261, Mel 7,51250 Novi Vinodolski</item>
      <item>Jelena Polić, OIB 95695690874, Cerovnik 6b,47303 Cerovnik</item>
      <item>Marin Cvitković, OIB 80832888180, Ribarska Obala 22,51252 Klenovica</item>
      <item>Svjetlana Andrić, OIB 61523170829, Nova Krasa 8a,51250 Novi Vinodolski</item>
      <item>Mladen Štefančić, OIB 77574947580, Dobrodolska Cesta 31a,10360 Dobrodol</item>
      <item>MAKI d.o.o. za trgovinu, popravak i održavanje motornih vozila i usluge, OIB 38541508228, Ulica Pavla Radića 110,33000 Virovitica</item>
      <item>JANKO SIMEUNOVIĆ, A. Jakšića 3,10000 Zagreb</item>
      <item>Ivica Vodopijak, Tišinska ulica III. odvojak 4,10000 Zagreb</item>
      <item>VLADIMIR CIRKVENČIĆ, Jevnica 16,Kresnice</item>
      <item>Nenad Molc, OIB 13090594476, Novačka 267,10000 Zagreb</item>
      <item>ANTE MILAT</item>
      <item>Bojan Perhoč, OIB 02020487786, Augusta Šenoe 2a,40000 Čakovec</item>
      <item>MITJA TEMENT</item>
      <item>IRENA TEMENT</item>
      <item>BEATA LAKATOSNE LASZLO</item>
      <item>SONJA JELEN</item>
      <item>Milan Došen, OIB 28408384400, Svetog Križa 120,33000 Milanovac</item>
      <item>BORISLAV TOMIĆ</item>
      <item>SANDO d.o.o.</item>
      <item>Mario Starčević, OIB 56539746731, Povilska 42,51250 Novi Vinodolski</item>
      <item>IVAN PUHALO</item>
      <item>JOSIP BOSILJ</item>
      <item>Đurđa Dragović Grahek, Kneza Trpimira 4,44320 Kutina</item>
      <item>LEON GERDEN</item>
      <item>VALENTINA KRANJEC</item>
      <item>TRGOMAR društvo s ograničenom odgovornošću za trgovinu, poljoprivredu i usluge, OIB 48630703347, Ilovac 1/A,47280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48,51000 Rijeka</item>
      <item>trgovačko društvo Sando</item>
      <item>Mario Starčević, OIB 56539746731, Povilska 42,51250 Novi Vinodolski</item>
      <item>Neda Anđel, OIB 22754499403, Turopoljska 23,10010 Velika Mlaka</item>
      <item>OS Rijeka zk odjel Novi vinodolski, Trg Vinodolskog zakona 5,51250 Novi Vinodolski</item>
      <item>Gavranović d.o.o., Majstorska 9,10000 Zagreb</item>
      <item>Senad Handžić, OIB 27131757420, Lukoranska 11c,10000 Zagreb</item>
      <item>Biserka Ćosić, OIB 83423997246, Mavrići 67,51244 Grižane</item>
      <item>Darko Perković, OIB 08363620776, Ante Kovačića 24,51000 Rijeka</item>
      <item>Općinski sud Rijeka zk odjel, Trg Vinodolskog zakona 5,51250 Novi Vinodolski</item>
      <item>DRAGAN DERANJA</item>
      <item>ĐURO FARKAŠ</item>
      <item>IVICA PAVELIĆ</item>
      <item>DRAGAN DERANJA, Posteni 15,51250 Novi Vinodolski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61270847868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03602703658</item>
      <item>, OIB null</item>
      <item>, OIB null</item>
      <item>, OIB null</item>
      <item>, OIB 05206564110</item>
      <item>, OIB 54696569762</item>
      <item>, OIB 30198333880</item>
      <item>, OIB 12888531946</item>
      <item>, OIB 62898294202</item>
      <item>, OIB 53478732671</item>
      <item>, OIB 72380368643</item>
      <item>, OIB null</item>
      <item>, OIB null</item>
      <item>, OIB null</item>
      <item>, OIB 63989066908</item>
      <item>, OIB null</item>
      <item>, OIB 98732671121</item>
      <item>, OIB null</item>
      <item>, OIB 18509990261</item>
      <item>, OIB 95695690874</item>
      <item>, OIB 80832888180</item>
      <item>, OIB 61523170829</item>
      <item>, OIB 77574947580</item>
      <item>, OIB 38541508228</item>
      <item>, OIB null</item>
      <item>, OIB null</item>
      <item>, OIB null</item>
      <item>, OIB 13090594476</item>
      <item>, OIB null</item>
      <item>, OIB 02020487786</item>
      <item>, OIB null</item>
      <item>, OIB null</item>
      <item>, OIB null</item>
      <item>, OIB null</item>
      <item>, OIB 28408384400</item>
      <item>, OIB null</item>
      <item>, OIB null</item>
      <item>, OIB 56539746731</item>
      <item>, OIB null</item>
      <item>, OIB null</item>
      <item>, OIB null</item>
      <item>, OIB null</item>
      <item>, OIB null</item>
      <item>, OIB 48630703347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94862726921</item>
      <item>, OIB null</item>
      <item>, OIB 56539746731</item>
      <item>, OIB 22754499403</item>
      <item>, OIB null</item>
      <item>, OIB null</item>
      <item>, OIB 27131757420</item>
      <item>, OIB 83423997246</item>
      <item>, OIB 08363620776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61270847868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03602703658</item>
      <item>, OIB null</item>
      <item>, OIB null</item>
      <item>, OIB null</item>
      <item>, OIB 05206564110</item>
      <item>, OIB 54696569762</item>
      <item>, OIB 30198333880</item>
      <item>, OIB 12888531946</item>
      <item>, OIB 62898294202</item>
      <item>, OIB 53478732671</item>
      <item>, OIB 72380368643</item>
      <item>, OIB null</item>
      <item>, OIB null</item>
      <item>, OIB null</item>
      <item>, OIB 63989066908</item>
      <item>, OIB null</item>
      <item>, OIB 98732671121</item>
      <item>, OIB null</item>
      <item>, OIB 18509990261</item>
      <item>, OIB 95695690874</item>
      <item>, OIB 80832888180</item>
      <item>, OIB 61523170829</item>
      <item>, OIB 77574947580</item>
      <item>, OIB 38541508228</item>
      <item>, OIB null</item>
      <item>, OIB null</item>
      <item>, OIB null</item>
      <item>, OIB 13090594476</item>
      <item>, OIB null</item>
      <item>, OIB 02020487786</item>
      <item>, OIB null</item>
      <item>, OIB null</item>
      <item>, OIB null</item>
      <item>, OIB null</item>
      <item>, OIB 28408384400</item>
      <item>, OIB null</item>
      <item>, OIB null</item>
      <item>, OIB 56539746731</item>
      <item>, OIB null</item>
      <item>, OIB null</item>
      <item>, OIB null</item>
      <item>, OIB null</item>
      <item>, OIB null</item>
      <item>, OIB 48630703347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94862726921</item>
      <item>, OIB null</item>
      <item>, OIB 56539746731</item>
      <item>, OIB 22754499403</item>
      <item>, OIB null</item>
      <item>, OIB null</item>
      <item>, OIB 27131757420</item>
      <item>, OIB 83423997246</item>
      <item>, OIB 08363620776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 Crljenko, OIB 03602703658, Brca 8c Rijeka</item>
    </izvorni_sadrzaj>
    <derivirana_varijabla naziv="DomainObject.Predmet.StecajniUpraviteljiListAddressOIB_1">
      <item>Dušan Crljenko, OIB 03602703658, Brca 8c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225D88-9F75-4552-ABA0-6F9497ACA9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282</properties:Words>
  <properties:Characters>1391</properties:Characters>
  <properties:Lines>56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2016-07-11T13:00:00Z</dcterms:created>
  <dc:creator>dcmelik</dc:creator>
  <cp:lastModifiedBy>Jasna Radulović</cp:lastModifiedBy>
  <cp:lastPrinted>2016-07-11T13:00:00Z</cp:lastPrinted>
  <dcterms:modified xmlns:xsi="http://www.w3.org/2001/XMLSchema-instance" xsi:type="dcterms:W3CDTF">2016-07-11T13:01:00Z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