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4d46" w14:paraId="0154d4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720152">
        <w:t>103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2D5157">
        <w:t>2</w:t>
      </w:r>
      <w:r w:rsidR="00720152">
        <w:t>5. travnja</w:t>
      </w:r>
      <w:r w:rsidR="0038340C">
        <w:t xml:space="preserve"> </w:t>
      </w:r>
      <w:r w:rsidR="00445146">
        <w:t xml:space="preserve"> 2017</w:t>
      </w:r>
      <w:r w:rsidR="00AF6147">
        <w:t xml:space="preserve">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38340C">
        <w:t>19.018,10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2D5157">
        <w:t xml:space="preserve"> 1.</w:t>
      </w:r>
      <w:r w:rsidR="0038340C">
        <w:t>193.611,36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720152">
        <w:t>četr</w:t>
      </w:r>
      <w:r w:rsidR="002D5157">
        <w:t>naesta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720152">
        <w:t xml:space="preserve">9. svibnja </w:t>
      </w:r>
      <w:r w:rsidR="002D5157">
        <w:t xml:space="preserve">2017. </w:t>
      </w:r>
      <w:r w:rsidR="00FC51B3" w:rsidRPr="007670FC">
        <w:t xml:space="preserve"> </w:t>
      </w:r>
      <w:r w:rsidR="00616235" w:rsidRPr="007670FC">
        <w:t xml:space="preserve">godine </w:t>
      </w:r>
      <w:r w:rsidR="00904805" w:rsidRPr="007670FC">
        <w:t>u</w:t>
      </w:r>
      <w:r w:rsidR="00720152">
        <w:t xml:space="preserve"> 09,30</w:t>
      </w:r>
      <w:r w:rsidR="0038340C">
        <w:t xml:space="preserve"> </w:t>
      </w:r>
      <w:r w:rsidRPr="007670FC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720152">
        <w:t>četrnaestom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720152">
        <w:t xml:space="preserve"> ne mogu se prodavati na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720152">
        <w:t>četrnaestom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0620AC" w:rsidP="00E73F94" w:rsidR="00E73F94">
      <w:pPr>
        <w:jc w:val="right"/>
      </w:pPr>
      <w:r>
        <w:t>13 St-146/14-</w:t>
      </w:r>
      <w:r w:rsidR="00720152">
        <w:t>103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lastRenderedPageBreak/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720152">
        <w:t>103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2D5157">
        <w:t xml:space="preserve"> 2</w:t>
      </w:r>
      <w:r w:rsidR="00720152">
        <w:t xml:space="preserve">5. travanj </w:t>
      </w:r>
      <w:r w:rsidR="00445146">
        <w:t xml:space="preserve"> 2017. </w:t>
      </w:r>
      <w:r w:rsidR="00AF6147">
        <w:t xml:space="preserve">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2D515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</w:t>
      </w:r>
      <w:r w:rsidR="00720152">
        <w:t>č. 9/5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5157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40C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45146"/>
    <w:rsid w:val="004638F5"/>
    <w:rsid w:val="0046632E"/>
    <w:rsid w:val="00476EB4"/>
    <w:rsid w:val="00482F57"/>
    <w:rsid w:val="0048747B"/>
    <w:rsid w:val="00494810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0152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4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EA8AF-89B7-45E7-988D-5C6F26546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5069</properties:Characters>
  <properties:Lines>150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6415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2017-04-25T09:09:00Z</dcterms:created>
  <dc:creator>Korisnik</dc:creator>
  <cp:lastModifiedBy>Maja Kocijan</cp:lastModifiedBy>
  <cp:lastPrinted>2017-04-25T09:09:00Z</cp:lastPrinted>
  <dcterms:modified xmlns:xsi="http://www.w3.org/2001/XMLSchema-instance" xsi:type="dcterms:W3CDTF">2017-04-26T05:46:00Z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