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3455" w14:paraId="1f83455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BD3241">
        <w:rPr>
          <w:lang w:val="hr-HR"/>
        </w:rPr>
        <w:t xml:space="preserve">  Broj: 2/St-935/2018-13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BD3241" w:rsidRPr="00BD3241">
        <w:rPr>
          <w:b/>
          <w:color w:themeColor="text1" w:val="000000"/>
        </w:rPr>
        <w:t>EMPORIO d.o.o., OIB: 45337272588 sa sjedištem u Arslanovci 11, Požega</w:t>
      </w:r>
      <w:r w:rsidR="008D31C8">
        <w:rPr>
          <w:color w:themeColor="text1" w:val="000000"/>
        </w:rPr>
        <w:t>, dana</w:t>
      </w:r>
      <w:r w:rsidR="00192661">
        <w:rPr>
          <w:color w:themeColor="text1" w:val="000000"/>
        </w:rPr>
        <w:t xml:space="preserve"> </w:t>
      </w:r>
      <w:r w:rsidR="00AE403C">
        <w:rPr>
          <w:color w:themeColor="text1" w:val="000000"/>
        </w:rPr>
        <w:t>13</w:t>
      </w:r>
      <w:r w:rsidR="00DC37FD">
        <w:rPr>
          <w:color w:themeColor="text1" w:val="000000"/>
        </w:rPr>
        <w:t xml:space="preserve">. studenog 2018.  </w:t>
      </w:r>
      <w:r w:rsidR="007346B8">
        <w:rPr>
          <w:color w:themeColor="text1" w:val="000000"/>
        </w:rPr>
        <w:t xml:space="preserve"> </w:t>
      </w:r>
      <w:r w:rsidR="006C224E">
        <w:rPr>
          <w:color w:themeColor="text1" w:val="000000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  <w:r w:rsidR="00BD3241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5F7B14" w:rsidP="00B96089" w:rsidR="005F7B14">
      <w:pPr>
        <w:jc w:val="center"/>
        <w:rPr>
          <w:lang w:val="hr-HR"/>
        </w:rPr>
      </w:pPr>
    </w:p>
    <w:p w:rsidRDefault="001447C4" w:rsidP="00B96089" w:rsidR="001447C4">
      <w:pPr>
        <w:jc w:val="center"/>
        <w:rPr>
          <w:lang w:val="hr-HR"/>
        </w:rPr>
      </w:pPr>
    </w:p>
    <w:p w:rsidRDefault="00B96089" w:rsidP="00BD3241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BD3241" w:rsidRPr="00BD3241">
        <w:rPr>
          <w:rFonts w:cs="Times New Roman" w:hAnsi="Times New Roman" w:ascii="Times New Roman"/>
          <w:b/>
          <w:sz w:val="24"/>
          <w:szCs w:val="24"/>
        </w:rPr>
        <w:t>Krešimir Rožman, OIB: 551847</w:t>
      </w:r>
      <w:r w:rsidR="00BD3241">
        <w:rPr>
          <w:rFonts w:cs="Times New Roman" w:hAnsi="Times New Roman" w:ascii="Times New Roman"/>
          <w:b/>
          <w:sz w:val="24"/>
          <w:szCs w:val="24"/>
        </w:rPr>
        <w:t xml:space="preserve">06938, </w:t>
      </w:r>
      <w:r w:rsidR="00BD3241" w:rsidRPr="00BD3241">
        <w:rPr>
          <w:rFonts w:cs="Times New Roman" w:hAnsi="Times New Roman" w:ascii="Times New Roman"/>
          <w:b/>
          <w:sz w:val="24"/>
          <w:szCs w:val="24"/>
        </w:rPr>
        <w:t>Požega, Ante Starčevića 36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BD3241">
        <w:rPr>
          <w:b/>
          <w:lang w:val="hr-HR"/>
        </w:rPr>
        <w:t>935</w:t>
      </w:r>
      <w:r w:rsidR="0052659F" w:rsidRPr="0052659F">
        <w:rPr>
          <w:b/>
          <w:lang w:val="hr-HR"/>
        </w:rPr>
        <w:t>/</w:t>
      </w:r>
      <w:r w:rsidR="00BD3241">
        <w:rPr>
          <w:b/>
          <w:lang w:val="hr-HR"/>
        </w:rPr>
        <w:t>2018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BD3241">
        <w:rPr>
          <w:b/>
          <w:lang w:val="hr-HR"/>
        </w:rPr>
        <w:t>935</w:t>
      </w:r>
      <w:r w:rsidR="0052659F">
        <w:rPr>
          <w:b/>
          <w:lang w:val="hr-HR"/>
        </w:rPr>
        <w:t>-</w:t>
      </w:r>
      <w:r w:rsidR="00BD3241">
        <w:rPr>
          <w:b/>
          <w:lang w:val="hr-HR"/>
        </w:rPr>
        <w:t>2018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BD3241" w:rsidRPr="00BD3241">
        <w:rPr>
          <w:b/>
        </w:rPr>
        <w:t>Krešimir Rožman, OIB: 55184706938, Požega, Ante Starčevića 36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BD3241" w:rsidRPr="00BD3241">
        <w:rPr>
          <w:b/>
        </w:rPr>
        <w:t>Krešimir Rožman, OIB: 55184706938, Požega, Ante Starčevića 36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BD3241">
        <w:rPr>
          <w:b/>
          <w:lang w:val="hr-HR"/>
        </w:rPr>
        <w:t>935</w:t>
      </w:r>
      <w:r w:rsidR="006E2E70">
        <w:rPr>
          <w:b/>
          <w:lang w:val="hr-HR"/>
        </w:rPr>
        <w:t>-</w:t>
      </w:r>
      <w:r w:rsidR="00BD3241">
        <w:rPr>
          <w:b/>
          <w:lang w:val="hr-HR"/>
        </w:rPr>
        <w:t>2018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BD3241">
        <w:rPr>
          <w:b/>
          <w:lang w:val="hr-HR"/>
        </w:rPr>
        <w:t>935</w:t>
      </w:r>
      <w:r w:rsidR="006E2E70">
        <w:rPr>
          <w:b/>
          <w:lang w:val="hr-HR"/>
        </w:rPr>
        <w:t>-</w:t>
      </w:r>
      <w:r w:rsidR="00BD3241">
        <w:rPr>
          <w:b/>
          <w:lang w:val="hr-HR"/>
        </w:rPr>
        <w:t>2018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BD3241" w:rsidRPr="00BD3241">
        <w:rPr>
          <w:b/>
        </w:rPr>
        <w:t>Krešimir Rožman, OIB: 55184706938, Požega, Ante Starčevića 36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302D13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DC717F">
        <w:rPr>
          <w:lang w:val="hr-HR"/>
        </w:rPr>
        <w:t>110</w:t>
      </w:r>
      <w:r>
        <w:rPr>
          <w:lang w:val="hr-HR"/>
        </w:rPr>
        <w:t xml:space="preserve">. st. </w:t>
      </w:r>
      <w:r w:rsidR="00DC717F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DC717F">
        <w:rPr>
          <w:lang w:val="hr-HR"/>
        </w:rPr>
        <w:t>5</w:t>
      </w:r>
      <w:r w:rsidR="0017370D">
        <w:rPr>
          <w:lang w:val="hr-HR"/>
        </w:rPr>
        <w:t xml:space="preserve">. </w:t>
      </w:r>
      <w:r w:rsidR="00DC717F">
        <w:rPr>
          <w:lang w:val="hr-HR"/>
        </w:rPr>
        <w:t>listopada</w:t>
      </w:r>
      <w:r w:rsidR="0017370D">
        <w:rPr>
          <w:lang w:val="hr-HR"/>
        </w:rPr>
        <w:t xml:space="preserve"> 2015.</w:t>
      </w:r>
      <w:r>
        <w:rPr>
          <w:lang w:val="hr-HR"/>
        </w:rPr>
        <w:t xml:space="preserve"> godine dužnik u očevidniku redoslijeda osnova za plaćanje ima evidentirane neizvršene osnove za plaćanje u neprekinutom razdoblju od </w:t>
      </w:r>
      <w:r w:rsidR="00DC717F">
        <w:rPr>
          <w:lang w:val="hr-HR"/>
        </w:rPr>
        <w:t>120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DC717F">
        <w:rPr>
          <w:lang w:val="hr-HR"/>
        </w:rPr>
        <w:t>61.515,61</w:t>
      </w:r>
      <w:r w:rsidR="0017370D" w:rsidRPr="0017370D">
        <w:rPr>
          <w:lang w:val="hr-HR"/>
        </w:rPr>
        <w:t xml:space="preserve"> kn</w:t>
      </w:r>
      <w:r>
        <w:rPr>
          <w:lang w:val="hr-HR"/>
        </w:rPr>
        <w:t>, te da ima</w:t>
      </w:r>
      <w:r w:rsidR="00DB1022">
        <w:rPr>
          <w:lang w:val="hr-HR"/>
        </w:rPr>
        <w:t xml:space="preserve"> </w:t>
      </w:r>
      <w:r w:rsidR="00DC717F">
        <w:rPr>
          <w:lang w:val="hr-HR"/>
        </w:rPr>
        <w:t>jednu zaposlenu osobu.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192661">
        <w:rPr>
          <w:lang w:val="hr-HR"/>
        </w:rPr>
        <w:t xml:space="preserve"> </w:t>
      </w:r>
      <w:r w:rsidR="00AE403C">
        <w:rPr>
          <w:lang w:val="hr-HR"/>
        </w:rPr>
        <w:t>13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DC717F">
        <w:rPr>
          <w:b/>
        </w:rPr>
        <w:t>Krešimir Rožman</w:t>
      </w:r>
      <w:r w:rsidR="00DC717F" w:rsidRPr="00DC717F">
        <w:rPr>
          <w:b/>
        </w:rPr>
        <w:t>, Požega, Ante Starčevića 36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24F" w:rsidP="00AF1998" w:rsidR="00E8424F">
      <w:r>
        <w:separator/>
      </w:r>
    </w:p>
  </w:endnote>
  <w:endnote w:id="0" w:type="continuationSeparator">
    <w:p w:rsidRDefault="00E8424F" w:rsidP="00AF1998" w:rsidR="00E84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B2C" w:rsidRPr="00C47B2C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24F" w:rsidP="00AF1998" w:rsidR="00E8424F">
      <w:r>
        <w:separator/>
      </w:r>
    </w:p>
  </w:footnote>
  <w:footnote w:id="0" w:type="continuationSeparator">
    <w:p w:rsidRDefault="00E8424F" w:rsidP="00AF1998" w:rsidR="00E8424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7031A"/>
    <w:rsid w:val="0007122D"/>
    <w:rsid w:val="00085CB7"/>
    <w:rsid w:val="00091FC7"/>
    <w:rsid w:val="000929AD"/>
    <w:rsid w:val="000A5D8F"/>
    <w:rsid w:val="000C65D8"/>
    <w:rsid w:val="000D6116"/>
    <w:rsid w:val="00101E61"/>
    <w:rsid w:val="00122D8E"/>
    <w:rsid w:val="00127A4C"/>
    <w:rsid w:val="0013593E"/>
    <w:rsid w:val="00135F71"/>
    <w:rsid w:val="001447C4"/>
    <w:rsid w:val="00151F65"/>
    <w:rsid w:val="00156D7A"/>
    <w:rsid w:val="0017370D"/>
    <w:rsid w:val="001744AC"/>
    <w:rsid w:val="00175626"/>
    <w:rsid w:val="00175ED2"/>
    <w:rsid w:val="00192661"/>
    <w:rsid w:val="001A4E4C"/>
    <w:rsid w:val="001B3E71"/>
    <w:rsid w:val="001D41DF"/>
    <w:rsid w:val="001E3A18"/>
    <w:rsid w:val="001E7AE1"/>
    <w:rsid w:val="001F3536"/>
    <w:rsid w:val="001F3D3E"/>
    <w:rsid w:val="001F7AF7"/>
    <w:rsid w:val="00202D14"/>
    <w:rsid w:val="00216126"/>
    <w:rsid w:val="0021648F"/>
    <w:rsid w:val="00253EDC"/>
    <w:rsid w:val="00261896"/>
    <w:rsid w:val="0026390D"/>
    <w:rsid w:val="00266321"/>
    <w:rsid w:val="002A0BF3"/>
    <w:rsid w:val="002B32E9"/>
    <w:rsid w:val="002B7584"/>
    <w:rsid w:val="002F402E"/>
    <w:rsid w:val="00302D13"/>
    <w:rsid w:val="00314DAC"/>
    <w:rsid w:val="003314E7"/>
    <w:rsid w:val="00340D67"/>
    <w:rsid w:val="003417FF"/>
    <w:rsid w:val="00350EB0"/>
    <w:rsid w:val="00354697"/>
    <w:rsid w:val="00387103"/>
    <w:rsid w:val="003E0BD3"/>
    <w:rsid w:val="003E3AC1"/>
    <w:rsid w:val="003F7CFB"/>
    <w:rsid w:val="00406771"/>
    <w:rsid w:val="0041119F"/>
    <w:rsid w:val="00411760"/>
    <w:rsid w:val="004119D4"/>
    <w:rsid w:val="0041399F"/>
    <w:rsid w:val="0042057A"/>
    <w:rsid w:val="00426888"/>
    <w:rsid w:val="00440AD8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C50E1"/>
    <w:rsid w:val="004F399A"/>
    <w:rsid w:val="004F4ECA"/>
    <w:rsid w:val="0050531A"/>
    <w:rsid w:val="0052076E"/>
    <w:rsid w:val="005230D1"/>
    <w:rsid w:val="00525DBB"/>
    <w:rsid w:val="0052659F"/>
    <w:rsid w:val="00544D94"/>
    <w:rsid w:val="00555B64"/>
    <w:rsid w:val="005574CD"/>
    <w:rsid w:val="00562F4D"/>
    <w:rsid w:val="005678E0"/>
    <w:rsid w:val="00585D58"/>
    <w:rsid w:val="00592701"/>
    <w:rsid w:val="005A1915"/>
    <w:rsid w:val="005A5F74"/>
    <w:rsid w:val="005C5B73"/>
    <w:rsid w:val="005E581D"/>
    <w:rsid w:val="005F4EED"/>
    <w:rsid w:val="005F7B14"/>
    <w:rsid w:val="00625645"/>
    <w:rsid w:val="00627C2F"/>
    <w:rsid w:val="00632C3A"/>
    <w:rsid w:val="00655255"/>
    <w:rsid w:val="00661E3A"/>
    <w:rsid w:val="00677CCF"/>
    <w:rsid w:val="00681ABC"/>
    <w:rsid w:val="00694762"/>
    <w:rsid w:val="006A240E"/>
    <w:rsid w:val="006B3175"/>
    <w:rsid w:val="006C224E"/>
    <w:rsid w:val="006D49AA"/>
    <w:rsid w:val="006E2E70"/>
    <w:rsid w:val="0071404E"/>
    <w:rsid w:val="00714052"/>
    <w:rsid w:val="007174D5"/>
    <w:rsid w:val="00731D31"/>
    <w:rsid w:val="007346B8"/>
    <w:rsid w:val="00741961"/>
    <w:rsid w:val="0075051D"/>
    <w:rsid w:val="00757935"/>
    <w:rsid w:val="007623DB"/>
    <w:rsid w:val="00775A1C"/>
    <w:rsid w:val="007905B2"/>
    <w:rsid w:val="007A1BDC"/>
    <w:rsid w:val="007B690C"/>
    <w:rsid w:val="007C27BD"/>
    <w:rsid w:val="007C7A8B"/>
    <w:rsid w:val="007D41A4"/>
    <w:rsid w:val="007D5C81"/>
    <w:rsid w:val="007F2018"/>
    <w:rsid w:val="007F4D34"/>
    <w:rsid w:val="007F6C7C"/>
    <w:rsid w:val="00801E3C"/>
    <w:rsid w:val="00812B7B"/>
    <w:rsid w:val="00827FC6"/>
    <w:rsid w:val="00833AC0"/>
    <w:rsid w:val="00835EE4"/>
    <w:rsid w:val="00847C26"/>
    <w:rsid w:val="0086679B"/>
    <w:rsid w:val="00867F9F"/>
    <w:rsid w:val="00874CBA"/>
    <w:rsid w:val="00892988"/>
    <w:rsid w:val="008B3A9E"/>
    <w:rsid w:val="008D31C8"/>
    <w:rsid w:val="008E3EB8"/>
    <w:rsid w:val="008F5FB0"/>
    <w:rsid w:val="00911DBE"/>
    <w:rsid w:val="00917018"/>
    <w:rsid w:val="0092120A"/>
    <w:rsid w:val="00925FF8"/>
    <w:rsid w:val="00927C30"/>
    <w:rsid w:val="00935A66"/>
    <w:rsid w:val="00942714"/>
    <w:rsid w:val="0094367F"/>
    <w:rsid w:val="00944466"/>
    <w:rsid w:val="009566C8"/>
    <w:rsid w:val="009576B3"/>
    <w:rsid w:val="00961A29"/>
    <w:rsid w:val="00963F6A"/>
    <w:rsid w:val="009670DF"/>
    <w:rsid w:val="009717C1"/>
    <w:rsid w:val="00972427"/>
    <w:rsid w:val="00974E84"/>
    <w:rsid w:val="009A7DE4"/>
    <w:rsid w:val="009B2490"/>
    <w:rsid w:val="009C16BD"/>
    <w:rsid w:val="009C1F6A"/>
    <w:rsid w:val="00A12DBF"/>
    <w:rsid w:val="00A2143C"/>
    <w:rsid w:val="00A21FBE"/>
    <w:rsid w:val="00A40F64"/>
    <w:rsid w:val="00A46790"/>
    <w:rsid w:val="00A46F81"/>
    <w:rsid w:val="00A55071"/>
    <w:rsid w:val="00A57BAF"/>
    <w:rsid w:val="00A7390A"/>
    <w:rsid w:val="00A80D89"/>
    <w:rsid w:val="00A86B72"/>
    <w:rsid w:val="00AC54F1"/>
    <w:rsid w:val="00AE1804"/>
    <w:rsid w:val="00AE403C"/>
    <w:rsid w:val="00AF1998"/>
    <w:rsid w:val="00AF6155"/>
    <w:rsid w:val="00B05D31"/>
    <w:rsid w:val="00B120D5"/>
    <w:rsid w:val="00B15C4F"/>
    <w:rsid w:val="00B24916"/>
    <w:rsid w:val="00B3045D"/>
    <w:rsid w:val="00B32651"/>
    <w:rsid w:val="00B37289"/>
    <w:rsid w:val="00B43830"/>
    <w:rsid w:val="00B57BEE"/>
    <w:rsid w:val="00B73A5A"/>
    <w:rsid w:val="00B76446"/>
    <w:rsid w:val="00B8268F"/>
    <w:rsid w:val="00B931A5"/>
    <w:rsid w:val="00B96089"/>
    <w:rsid w:val="00BB03DB"/>
    <w:rsid w:val="00BB5955"/>
    <w:rsid w:val="00BD3241"/>
    <w:rsid w:val="00BE786A"/>
    <w:rsid w:val="00C15AD9"/>
    <w:rsid w:val="00C21100"/>
    <w:rsid w:val="00C24C5C"/>
    <w:rsid w:val="00C34B57"/>
    <w:rsid w:val="00C46F12"/>
    <w:rsid w:val="00C47B2C"/>
    <w:rsid w:val="00C52370"/>
    <w:rsid w:val="00C57AC2"/>
    <w:rsid w:val="00C60DEC"/>
    <w:rsid w:val="00C72F78"/>
    <w:rsid w:val="00C776EE"/>
    <w:rsid w:val="00C8005F"/>
    <w:rsid w:val="00C82A6D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710DE"/>
    <w:rsid w:val="00D82D1A"/>
    <w:rsid w:val="00D9134E"/>
    <w:rsid w:val="00D9216D"/>
    <w:rsid w:val="00D9437A"/>
    <w:rsid w:val="00DA1AAB"/>
    <w:rsid w:val="00DB1022"/>
    <w:rsid w:val="00DB7AD2"/>
    <w:rsid w:val="00DC37FD"/>
    <w:rsid w:val="00DC717F"/>
    <w:rsid w:val="00DC7E7D"/>
    <w:rsid w:val="00DD669A"/>
    <w:rsid w:val="00DE476A"/>
    <w:rsid w:val="00E14EEB"/>
    <w:rsid w:val="00E2453C"/>
    <w:rsid w:val="00E3635B"/>
    <w:rsid w:val="00E42AFC"/>
    <w:rsid w:val="00E439BD"/>
    <w:rsid w:val="00E4703B"/>
    <w:rsid w:val="00E55ACF"/>
    <w:rsid w:val="00E73616"/>
    <w:rsid w:val="00E76030"/>
    <w:rsid w:val="00E8418D"/>
    <w:rsid w:val="00E8424F"/>
    <w:rsid w:val="00E870D4"/>
    <w:rsid w:val="00E92454"/>
    <w:rsid w:val="00EA4455"/>
    <w:rsid w:val="00EB7E87"/>
    <w:rsid w:val="00ED59A3"/>
    <w:rsid w:val="00EE3E21"/>
    <w:rsid w:val="00EE4153"/>
    <w:rsid w:val="00EF2901"/>
    <w:rsid w:val="00EF42AC"/>
    <w:rsid w:val="00F0307F"/>
    <w:rsid w:val="00F044B7"/>
    <w:rsid w:val="00F0528F"/>
    <w:rsid w:val="00F564CF"/>
    <w:rsid w:val="00F56C65"/>
    <w:rsid w:val="00F63F43"/>
    <w:rsid w:val="00F71662"/>
    <w:rsid w:val="00F970E3"/>
    <w:rsid w:val="00FB2E38"/>
    <w:rsid w:val="00FC0576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47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B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B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47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B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B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B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B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St-935/2018</izvorni_sadrzaj>
    <derivirana_varijabla naziv="DomainObject.Predmet.OznakaBroj_1">St-935/2018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ormar</izvorni_sadrzaj>
    <derivirana_varijabla naziv="DomainObject.Predmet.PrimjedbaSuca_1">prijave tražbina - ormar</derivirana_varijabla>
  </DomainObject.Predmet.PrimjedbaSuca>
  <DomainObject.Predmet.ProtustrankaFormated>
    <izvorni_sadrzaj>  EMPORIO d.o.o. za trgovinu i usluge</izvorni_sadrzaj>
    <derivirana_varijabla naziv="DomainObject.Predmet.ProtustrankaFormated_1">  EMPORIO d.o.o. za trgovinu i usluge</derivirana_varijabla>
  </DomainObject.Predmet.ProtustrankaFormated>
  <DomainObject.Predmet.ProtustrankaFormatedOIB>
    <izvorni_sadrzaj>  EMPORIO d.o.o. za trgovinu i usluge, OIB 45337272588</izvorni_sadrzaj>
    <derivirana_varijabla naziv="DomainObject.Predmet.ProtustrankaFormatedOIB_1">  EMPORIO d.o.o. za trgovinu i usluge, OIB 45337272588</derivirana_varijabla>
  </DomainObject.Predmet.ProtustrankaFormatedOIB>
  <DomainObject.Predmet.ProtustrankaFormatedWithAdress>
    <izvorni_sadrzaj> EMPORIO d.o.o. za trgovinu i usluge, Arslanovci 11, 34000 Požega</izvorni_sadrzaj>
    <derivirana_varijabla naziv="DomainObject.Predmet.ProtustrankaFormatedWithAdress_1"> EMPORIO d.o.o. za trgovinu i usluge, Arslanovci 11, 34000 Požega</derivirana_varijabla>
  </DomainObject.Predmet.ProtustrankaFormatedWithAdress>
  <DomainObject.Predmet.ProtustrankaFormatedWithAdressOIB>
    <izvorni_sadrzaj> EMPORIO d.o.o. za trgovinu i usluge, OIB 45337272588, Arslanovci 11, 34000 Požega</izvorni_sadrzaj>
    <derivirana_varijabla naziv="DomainObject.Predmet.ProtustrankaFormatedWithAdressOIB_1"> EMPORIO d.o.o. za trgovinu i usluge, OIB 45337272588, Arslanovci 11, 34000 Požega</derivirana_varijabla>
  </DomainObject.Predmet.ProtustrankaFormatedWithAdressOIB>
  <DomainObject.Predmet.ProtustrankaWithAdress>
    <izvorni_sadrzaj>EMPORIO d.o.o. za trgovinu i usluge Arslanovci 11, 34000 Požega</izvorni_sadrzaj>
    <derivirana_varijabla naziv="DomainObject.Predmet.ProtustrankaWithAdress_1">EMPORIO d.o.o. za trgovinu i usluge Arslanovci 11, 34000 Požega</derivirana_varijabla>
  </DomainObject.Predmet.ProtustrankaWithAdress>
  <DomainObject.Predmet.ProtustrankaWithAdressOIB>
    <izvorni_sadrzaj>EMPORIO d.o.o. za trgovinu i usluge, OIB 45337272588, Arslanovci 11, 34000 Požega</izvorni_sadrzaj>
    <derivirana_varijabla naziv="DomainObject.Predmet.ProtustrankaWithAdressOIB_1">EMPORIO d.o.o. za trgovinu i usluge, OIB 45337272588, Arslanovci 11, 34000 Požega</derivirana_varijabla>
  </DomainObject.Predmet.ProtustrankaWithAdressOIB>
  <DomainObject.Predmet.ProtustrankaNazivFormated>
    <izvorni_sadrzaj>EMPORIO d.o.o. za trgovinu i usluge</izvorni_sadrzaj>
    <derivirana_varijabla naziv="DomainObject.Predmet.ProtustrankaNazivFormated_1">EMPORIO d.o.o. za trgovinu i usluge</derivirana_varijabla>
  </DomainObject.Predmet.ProtustrankaNazivFormated>
  <DomainObject.Predmet.ProtustrankaNazivFormatedOIB>
    <izvorni_sadrzaj>EMPORIO d.o.o. za trgovinu i usluge, OIB 45337272588</izvorni_sadrzaj>
    <derivirana_varijabla naziv="DomainObject.Predmet.ProtustrankaNazivFormatedOIB_1">EMPORIO d.o.o. za trgovinu i usluge, OIB 45337272588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EMPORIO d.o.o. za trgovinu i usluge</item>
    </izvorni_sadrzaj>
    <derivirana_varijabla naziv="DomainObject.Predmet.ProtuStrankaListFormated_1">
      <item>EMPORIO d.o.o. za trgovinu i usluge</item>
    </derivirana_varijabla>
  </DomainObject.Predmet.ProtuStrankaListFormated>
  <DomainObject.Predmet.ProtuStrankaListFormatedOIB>
    <izvorni_sadrzaj>
      <item>EMPORIO d.o.o. za trgovinu i usluge, OIB 45337272588</item>
    </izvorni_sadrzaj>
    <derivirana_varijabla naziv="DomainObject.Predmet.ProtuStrankaListFormatedOIB_1">
      <item>EMPORIO d.o.o. za trgovinu i usluge, OIB 45337272588</item>
    </derivirana_varijabla>
  </DomainObject.Predmet.ProtuStrankaListFormatedOIB>
  <DomainObject.Predmet.ProtuStrankaListFormatedWithAdress>
    <izvorni_sadrzaj>
      <item>EMPORIO d.o.o. za trgovinu i usluge, Arslanovci 11, 34000 Požega</item>
    </izvorni_sadrzaj>
    <derivirana_varijabla naziv="DomainObject.Predmet.ProtuStrankaListFormatedWithAdress_1">
      <item>EMPORIO d.o.o. za trgovinu i usluge, Arslanovci 11, 34000 Požega</item>
    </derivirana_varijabla>
  </DomainObject.Predmet.ProtuStrankaListFormatedWithAdress>
  <DomainObject.Predmet.ProtuStrankaListFormatedWithAdressOIB>
    <izvorni_sadrzaj>
      <item>EMPORIO d.o.o. za trgovinu i usluge, OIB 45337272588, Arslanovci 11, 34000 Požega</item>
    </izvorni_sadrzaj>
    <derivirana_varijabla naziv="DomainObject.Predmet.ProtuStrankaListFormatedWithAdressOIB_1">
      <item>EMPORIO d.o.o. za trgovinu i usluge, OIB 45337272588, Arslanovci 11, 34000 Požega</item>
    </derivirana_varijabla>
  </DomainObject.Predmet.ProtuStrankaListFormatedWithAdressOIB>
  <DomainObject.Predmet.ProtuStrankaListNazivFormated>
    <izvorni_sadrzaj>
      <item>EMPORIO d.o.o. za trgovinu i usluge</item>
    </izvorni_sadrzaj>
    <derivirana_varijabla naziv="DomainObject.Predmet.ProtuStrankaListNazivFormated_1">
      <item>EMPORIO d.o.o. za trgovinu i usluge</item>
    </derivirana_varijabla>
  </DomainObject.Predmet.ProtuStrankaListNazivFormated>
  <DomainObject.Predmet.ProtuStrankaListNazivFormatedOIB>
    <izvorni_sadrzaj>
      <item>EMPORIO d.o.o. za trgovinu i usluge, OIB 45337272588</item>
    </izvorni_sadrzaj>
    <derivirana_varijabla naziv="DomainObject.Predmet.ProtuStrankaListNazivFormatedOIB_1">
      <item>EMPORIO d.o.o. za trgovinu i usluge, OIB 45337272588</item>
    </derivirana_varijabla>
  </DomainObject.Predmet.ProtuStrankaListNazivFormatedOIB>
  <DomainObject.Predmet.OstaliListFormated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_1">
      <item>Boja Stanković</item>
      <item>Gabrijel Zovak</item>
      <item>Mirko Jelić</item>
      <item>Boja Stanković</item>
      <item>Gabrijel Zovak</item>
      <item>Mirko Jelić</item>
    </derivirana_varijabla>
  </DomainObject.Predmet.OstaliListFormated>
  <DomainObject.Predmet.OstaliListFormated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OIB_1">
      <item>Boja Stanković</item>
      <item>Gabrijel Zovak</item>
      <item>Mirko Jelić</item>
      <item>Boja Stanković</item>
      <item>Gabrijel Zovak</item>
      <item>Mirko Jelić</item>
    </derivirana_varijabla>
  </DomainObject.Predmet.OstaliListFormatedOIB>
  <DomainObject.Predmet.OstaliListFormatedWithAdress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WithAdress_1">
      <item>Boja Stanković</item>
      <item>Gabrijel Zovak</item>
      <item>Mirko Jelić</item>
      <item>Boja Stanković</item>
      <item>Gabrijel Zovak</item>
      <item>Mirko Jelić</item>
    </derivirana_varijabla>
  </DomainObject.Predmet.OstaliListFormatedWithAdress>
  <DomainObject.Predmet.OstaliListFormatedWithAdress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WithAdressOIB_1">
      <item>Boja Stanković</item>
      <item>Gabrijel Zovak</item>
      <item>Mirko Jelić</item>
      <item>Boja Stanković</item>
      <item>Gabrijel Zovak</item>
      <item>Mirko Jelić</item>
    </derivirana_varijabla>
  </DomainObject.Predmet.OstaliListFormatedWithAdressOIB>
  <DomainObject.Predmet.OstaliListNazivFormated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NazivFormated_1">
      <item>Boja Stanković</item>
      <item>Gabrijel Zovak</item>
      <item>Mirko Jelić</item>
      <item>Boja Stanković</item>
      <item>Gabrijel Zovak</item>
      <item>Mirko Jelić</item>
    </derivirana_varijabla>
  </DomainObject.Predmet.OstaliListNazivFormated>
  <DomainObject.Predmet.OstaliListNazivFormated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NazivFormatedOIB_1">
      <item>Boja Stanković</item>
      <item>Gabrijel Zovak</item>
      <item>Mirko Jelić</item>
      <item>Boja Stanković</item>
      <item>Gabrijel Zovak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EMPORIO d.o.o. za trgovinu i usluge</izvorni_sadrzaj>
    <derivirana_varijabla naziv="DomainObject.Predmet.ProtustrankaIDrugi_1">EMPORIO d.o.o. za trgovinu i usluge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EMPORIO d.o.o. za trgovinu i usluge, OIB 45337272588, Arslanovci 11, 34000 Požega</izvorni_sadrzaj>
    <derivirana_varijabla naziv="DomainObject.Predmet.ProtustrankaIDrugiAdressOIB_1">EMPORIO d.o.o. za trgovinu i usluge, OIB 45337272588, Arslanovci 11,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EMPORIO d.o.o. za trgovinu i usluge</item>
      <item>RH MINISTARSTVO FINANCIJA POREZNA UPRAVA</item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SudioniciListNaziv_1">
      <item>EMPORIO d.o.o. za trgovinu i usluge</item>
      <item>RH MINISTARSTVO FINANCIJA POREZNA UPRAVA</item>
      <item>Boja Stanković</item>
      <item>Gabrijel Zovak</item>
      <item>Mirko Jelić</item>
      <item>Boja Stanković</item>
      <item>Gabrijel Zovak</item>
      <item>Mirko Jelić</item>
    </derivirana_varijabla>
  </DomainObject.Predmet.SudioniciListNaziv>
  <DomainObject.Predmet.SudioniciListAdressOIB>
    <izvorni_sadrzaj>
      <item>EMPORIO d.o.o. za trgovinu i usluge, OIB 45337272588, Arslanovci 11,34000 Požega</item>
      <item>RH MINISTARSTVO FINANCIJA POREZNA UPRAVA, OIB 18683136487, Katančićeva 5/a,10000 Zagreb</item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SudioniciListAdressOIB_1">
      <item>EMPORIO d.o.o. za trgovinu i usluge, OIB 45337272588, Arslanovci 11,34000 Požega</item>
      <item>RH MINISTARSTVO FINANCIJA POREZNA UPRAVA, OIB 18683136487, Katančićeva 5/a,10000 Zagreb</item>
      <item>Boja Stanković</item>
      <item>Gabrijel Zovak</item>
      <item>Mirko Jelić</item>
      <item>Boja Stanković</item>
      <item>Gabrijel Zovak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45337272588</item>
      <item>, OIB 18683136487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45337272588</item>
      <item>, OIB 18683136487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St-935/2018-11</izvorni_sadrzaj>
    <derivirana_varijabla naziv="DomainObject.PredzadnjaOdlukaIzPredmeta.Oznaka_1">St-935/2018-11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932</properties:Words>
  <properties:Characters>5042</properties:Characters>
  <properties:Lines>152</properties:Lines>
  <properties:Paragraphs>41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2018-11-13T08:16:00Z</dcterms:created>
  <dc:creator>wsadmin</dc:creator>
  <cp:lastModifiedBy>wsadmin</cp:lastModifiedBy>
  <cp:lastPrinted>2018-11-08T12:55:00Z</cp:lastPrinted>
  <dcterms:modified xmlns:xsi="http://www.w3.org/2001/XMLSchema-instance" xsi:type="dcterms:W3CDTF">2018-11-13T12:36:00Z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