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99cba" w14:paraId="3d99cba" w:rsidRDefault="00AE649C" w:rsidP="004F27AE" w:rsidR="00AE649C" w:rsidRPr="00B76F3C">
      <w:pPr>
        <w:pStyle w:val="NormaleSPIS"/>
        <w15:collapsed w:val="false"/>
      </w:pPr>
    </w:p>
    <w:p w:rsidRDefault="00AB4602" w:rsidP="00BA3D59" w:rsidR="00BA3D59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A3D59" w:rsidP="00BA3D59" w:rsidR="00BA3D59">
      <w:pPr>
        <w:jc w:val="right"/>
        <w:rPr>
          <w:rStyle w:val="Istaknuto"/>
          <w:i w:val="false"/>
          <w:iCs w:val="false"/>
        </w:rPr>
      </w:pPr>
      <w:r>
        <w:t>Poslovni broj: 3 St-337/2016-38</w:t>
      </w:r>
    </w:p>
    <w:p w:rsidRDefault="00BA3D59" w:rsidP="00BA3D59" w:rsidR="00BA3D59">
      <w:pPr>
        <w:jc w:val="center"/>
      </w:pPr>
      <w:r>
        <w:t>R E P U B L I K A  H R V A T S K A</w:t>
      </w:r>
    </w:p>
    <w:p w:rsidRDefault="00BA3D59" w:rsidP="00BA3D59" w:rsidR="00BA3D59">
      <w:pPr>
        <w:jc w:val="center"/>
      </w:pPr>
      <w:r>
        <w:t>R J E Š E N J E</w:t>
      </w:r>
    </w:p>
    <w:p w:rsidRDefault="00BA3D59" w:rsidP="00BA3D59" w:rsidR="00BA3D59">
      <w:pPr>
        <w:jc w:val="both"/>
      </w:pPr>
      <w:r>
        <w:tab/>
        <w:t>Trgovački sud u Bjelovaru, OIB: 07942269267, po stečajnoj sutkinji Sanjani Zorinc u stečajnom postupku nad stečajnim dužnikom FENDI d.o.o. u stečaju, Bjelovar, Augusta Šenoe 11, OIB: 95430014919, 22. kolovoza 2018.</w:t>
      </w:r>
    </w:p>
    <w:p w:rsidRDefault="00BA3D59" w:rsidP="00BA3D59" w:rsidR="00BA3D59" w:rsidRPr="00BA3D59">
      <w:pPr>
        <w:jc w:val="center"/>
      </w:pPr>
      <w:r>
        <w:t xml:space="preserve">r i j e š i o  j e </w:t>
      </w:r>
    </w:p>
    <w:p w:rsidRDefault="00BA3D59" w:rsidP="00BA3D59" w:rsidR="00BA3D59">
      <w:pPr>
        <w:ind w:firstLine="705"/>
        <w:jc w:val="both"/>
      </w:pPr>
      <w:r>
        <w:t xml:space="preserve">1. Nekretnina upisana u </w:t>
      </w:r>
      <w:r>
        <w:rPr>
          <w:bCs/>
        </w:rPr>
        <w:t xml:space="preserve">zk. ul. </w:t>
      </w:r>
      <w:r>
        <w:t>broj 5889 k. o. 300934 Grad Bjelovar, kč. br. 2253/2, kuća broj 5 s poslovnim prostorijama i šupom i dvor sa 406 m2 i to suvlasnički dio s neodređenim omjerima etažno vlasništvo (E-3) dvosobni stan na prvom katu ukupne površine 50,50 m2 dosuđuju se kupcu MARIO VUGLAČ iz Bjelovara, Augusta Šenoe 11, OIB 06915002527 po cijeni od 217.500,00 kn.</w:t>
      </w:r>
    </w:p>
    <w:p w:rsidRDefault="00BA3D59" w:rsidP="00BA3D59" w:rsidR="00BA3D59">
      <w:pPr>
        <w:ind w:firstLine="705"/>
        <w:jc w:val="both"/>
      </w:pPr>
      <w:r>
        <w:t xml:space="preserve">2. Kupac je dužan položiti kupovninu, umanjenu za jamčevinu od 14.500,00 kn u roku 30 dana od dana pravomoćnosti rješenja o dosudi na račun IBAN: HR1123900011300028787, Model: HR11 s pozivom na broj 91740 (P1), a kao podatak drugi (P2) potrebno je naznačiti broj 40746. </w:t>
      </w:r>
    </w:p>
    <w:p w:rsidRDefault="00BA3D59" w:rsidP="00BA3D59" w:rsidR="00BA3D59">
      <w:pPr>
        <w:ind w:firstLine="705"/>
        <w:jc w:val="both"/>
      </w:pPr>
      <w:r>
        <w:t xml:space="preserve">3. Ako kupac u određenom roku ne položi kupovninu, sud će rješenjem prodaju oglasiti nevažećom i odrediti novu prodaju, uz uvjete za prodaju koja je oglašena nevažećom. Iz položene jamčevine namirit će se troškovi nove prodaje i naknaditi razlika između kupovnine postignute na prijašnjoj i novoj prodaji. </w:t>
      </w:r>
    </w:p>
    <w:p w:rsidRDefault="00BA3D59" w:rsidP="00BA3D59" w:rsidR="00BA3D59">
      <w:pPr>
        <w:pStyle w:val="Bezproreda"/>
        <w:jc w:val="both"/>
      </w:pPr>
      <w:r>
        <w:tab/>
        <w:t>4. Nakon pravomoćnosti ovog rješenja i nakon što kupac položi kupovninu u ukupnom iznosu 217.500,00 kn na račun iz točke 2. izreke ovog rješenja određuje se da se u zemljišne knjige Općinskog suda u Bjelovaru zemljišnoknjižni odjel Bjelovar upiše u korist kupca MARIO VUGLAČ iz Bjelovara, Augusta Šenoe 11, OIB: 06915002527 pravo vlasništva na dosuđenim nekretninama iz točke 1. ovog rješenja te se brišu sva prava i tereti  na nekretnini iz točke 1. ovog rješenja koji prestaju njezinom prodajom na suvlasnički dio: 3 i to:</w:t>
      </w:r>
    </w:p>
    <w:p w:rsidRDefault="00BA3D59" w:rsidP="00BA3D59" w:rsidR="00BA3D59">
      <w:pPr>
        <w:pStyle w:val="Bezproreda"/>
        <w:jc w:val="both"/>
      </w:pPr>
      <w:r>
        <w:t>- zabilježba otvaranja stečajnog postupka, broj Z-7221/2017,</w:t>
      </w:r>
    </w:p>
    <w:p w:rsidRDefault="00BA3D59" w:rsidP="00BA3D59" w:rsidR="00BA3D59">
      <w:pPr>
        <w:pStyle w:val="Bezproreda"/>
        <w:jc w:val="both"/>
      </w:pPr>
      <w:r>
        <w:t>- uknjižba založnog prava redni broj 1.1. radi osiguranja novčane tražbine u iznosu od 50.000 eura s kamatama u korist Erste &amp; Steiermarkische bank d.d. Rijeka, Jadranski trg 3 a, OIB 23057039320, pod brojem Z-1024/2011</w:t>
      </w:r>
    </w:p>
    <w:p w:rsidRDefault="00BA3D59" w:rsidP="00BA3D59" w:rsidR="00BA3D59">
      <w:pPr>
        <w:pStyle w:val="Bezproreda"/>
        <w:jc w:val="both"/>
      </w:pPr>
      <w:r>
        <w:t>- uknjižba založnog prava redni broj 2.2. prema rješenju Općinskog suda u Bjelovaru broj Ovr-1328/13-37 od 15. lipnja 2015. godine u korist ELEKTROMETAL d.d. Bjelovar, Ferde Rusana 21, OIB 45669853088, pod brojem Z-16938/2016</w:t>
      </w:r>
    </w:p>
    <w:p w:rsidRDefault="00BA3D59" w:rsidP="00BA3D59" w:rsidR="00BA3D59">
      <w:pPr>
        <w:pStyle w:val="Bezproreda"/>
        <w:jc w:val="both"/>
      </w:pPr>
      <w:r>
        <w:t>- zabilježba ovršnosti tražbine redni broj 2.3. pod brojem Z-16938/2016</w:t>
      </w:r>
    </w:p>
    <w:p w:rsidRDefault="00BA3D59" w:rsidP="00BA3D59" w:rsidR="00BA3D59">
      <w:pPr>
        <w:pStyle w:val="Bezproreda"/>
        <w:jc w:val="both"/>
      </w:pPr>
      <w:r>
        <w:t xml:space="preserve">- zabilježba, pokretanje postupka, redni broj 5.1. na temelju čl. 84. a. st. 1. Zakona o zemljišnim knjigama i prijedloga O-DO-104/2016 od 16. veljače 2016. godine predlagatelja </w:t>
      </w:r>
    </w:p>
    <w:p w:rsidRDefault="00BA3D59" w:rsidP="00BA3D59" w:rsidR="00BA3D59">
      <w:pPr>
        <w:pStyle w:val="Bezproreda"/>
        <w:jc w:val="both"/>
      </w:pPr>
    </w:p>
    <w:p w:rsidRDefault="00BA3D59" w:rsidP="00BA3D59" w:rsidR="00BA3D59">
      <w:pPr>
        <w:jc w:val="center"/>
      </w:pPr>
      <w:r>
        <w:lastRenderedPageBreak/>
        <w:t>-2-</w:t>
      </w:r>
    </w:p>
    <w:p w:rsidRDefault="00BA3D59" w:rsidP="00BA3D59" w:rsidR="00BA3D59">
      <w:pPr>
        <w:jc w:val="right"/>
      </w:pPr>
      <w:r>
        <w:t>Poslovni broj: 3 St-337/2016-38</w:t>
      </w:r>
    </w:p>
    <w:p w:rsidRDefault="00BA3D59" w:rsidP="00BA3D59" w:rsidR="00BA3D59">
      <w:pPr>
        <w:pStyle w:val="Bezproreda"/>
        <w:jc w:val="both"/>
      </w:pPr>
      <w:r>
        <w:t>Republike Hrvatske, radi osiguranja novčane tražbine uknjižbom prava zaloga na nekretninama, a koji se vodi pred Općinskim sudom u Bjelovaru pod brojem Z-3225/2016</w:t>
      </w:r>
    </w:p>
    <w:p w:rsidRDefault="00BA3D59" w:rsidP="00BA3D59" w:rsidR="00BA3D59">
      <w:pPr>
        <w:pStyle w:val="Bezproreda"/>
        <w:jc w:val="both"/>
      </w:pPr>
      <w:r>
        <w:t>- uknjižba založnog prava redni broj 7.1. prema rješenju Općinskog suda u Bjelovaru, Stalna služba u Daruvaru broj Ovr-479/2016-2 od 26. veljače 2016. godine radi osiguranja novčane tražbine predlagatelja osiguranja Republike Hrvatske u iznosu od 54.102,80 kn sa zateznim kamatama u korist Republike Hrvatske, OIB 52634238587, pod brojem Z-3922/2016</w:t>
      </w:r>
    </w:p>
    <w:p w:rsidRDefault="00BA3D59" w:rsidP="00BA3D59" w:rsidR="00BA3D59">
      <w:pPr>
        <w:pStyle w:val="Bezproreda"/>
        <w:jc w:val="both"/>
      </w:pPr>
      <w:r>
        <w:t>- zabilježba ovršivost tražbine redni broj 7.4., prvenstveni red upisa: Z-3922/2016, pod brojem Z-10593/2016</w:t>
      </w:r>
    </w:p>
    <w:p w:rsidRDefault="00BA3D59" w:rsidP="00BA3D59" w:rsidR="00BA3D59">
      <w:pPr>
        <w:pStyle w:val="Bezproreda"/>
        <w:jc w:val="both"/>
      </w:pPr>
      <w:r>
        <w:t>- uknjižba založnog prava redni broj 9.1. prema rješenju Općinskog suda u Bjelovaru, Stalna služba u Daruvaru broj Ovr-5253/2016-2 od 11. studenog 2016. godine radi osiguranja novčane tražbine u iznosu 831,57 kn s kamatama i troškovima postupka u korist KOMUNALCA d.o.o. Bjelovar, Ferde Livadića 14 a, OIB 27962400486 pod brojem Z-18345/2016</w:t>
      </w:r>
    </w:p>
    <w:p w:rsidRDefault="00BA3D59" w:rsidP="00BA3D59" w:rsidR="00BA3D59">
      <w:pPr>
        <w:pStyle w:val="Bezproreda"/>
        <w:jc w:val="both"/>
      </w:pPr>
      <w:r>
        <w:t>- zabilježba ovršivosti tražbine redni broj 9.4., pod brojem Z-2526/2017</w:t>
      </w:r>
    </w:p>
    <w:p w:rsidRDefault="00BA3D59" w:rsidP="00BA3D59" w:rsidR="00BA3D59">
      <w:pPr>
        <w:pStyle w:val="Bezproreda"/>
        <w:jc w:val="both"/>
      </w:pPr>
      <w:r>
        <w:t>- zabilježba pokretanja postupka sukladno odredbi čl. 84. a. st. 1. Zakona o zemljišnim knjigama predlagatelja Republike Hrvatske OIB 52634238587 O-DO-79/2017 radi osiguranja novčane tražbine prisilnim zasnivanjem založnog prava pod brojem Z-3611/2017</w:t>
      </w:r>
    </w:p>
    <w:p w:rsidRDefault="00BA3D59" w:rsidP="00BA3D59" w:rsidR="00BA3D59">
      <w:pPr>
        <w:pStyle w:val="Bezproreda"/>
        <w:jc w:val="both"/>
      </w:pPr>
      <w:r>
        <w:t xml:space="preserve">- predbilježba redni broj 14.1., založnog prava prema rješenju o osiguranju Općinskog suda u Bjelovaru, Stalna služba u Križevcima broj Ovr-764/2017-2 od 14. ožujka 2017. godine radi osiguranja iznosa od 1.000,00 kn sa zateznom kamatom i troškova postupka za korist Republike Hrvatske, OIB 52634238587, pod brojem Z-4667/2017 </w:t>
      </w:r>
    </w:p>
    <w:p w:rsidRDefault="00BA3D59" w:rsidP="00BA3D59" w:rsidR="00BA3D59">
      <w:pPr>
        <w:pStyle w:val="Bezproreda"/>
        <w:jc w:val="both"/>
      </w:pPr>
      <w:r>
        <w:t>- zabilježba redni broj 14.2. da će se uknjižba prava zaloga i ovršivosti tražbine izvršiti nakon pravomoćnosti navedenog rješenja pod brojem Z-4667/2017.</w:t>
      </w:r>
    </w:p>
    <w:p w:rsidRDefault="00BA3D59" w:rsidP="00BA3D59" w:rsidR="00BA3D59" w:rsidRPr="00BA3D59">
      <w:pPr>
        <w:jc w:val="center"/>
      </w:pPr>
      <w:r>
        <w:t>Obrazloženje</w:t>
      </w:r>
    </w:p>
    <w:p w:rsidRDefault="00BA3D59" w:rsidP="00BA3D59" w:rsidR="00BA3D59">
      <w:pPr>
        <w:pStyle w:val="Bezproreda"/>
        <w:ind w:firstLine="708"/>
        <w:jc w:val="both"/>
      </w:pPr>
      <w:r>
        <w:t xml:space="preserve">Na trećoj elektroničkoj javnoj dražbi sudjelovali su ponuditelji MARIO VUGLAČ iz Bjelovara, Augusta Šenoe 11, ROBERT RENIĆ iz Bjelovar, Ivana Grande 2, ERSTE &amp; STEIERMARKISCHE BANK d.d. Rijeka, Jadranski trg 3 a, BOJAN PREMUŽIĆ iz Novoseljana, Novoseljanska 106, IVANA KOVAČ iz Bjelovar, Vukovarska 31 b i ENERGO PROJEKT d.o.o. Bjelovar, Ulica Petra Zrinskog 11. Ponuditelj MARIO VUGLAČ iz Bjelovara, Augusta Šenoe 11, OIB 06915002527 je za nekretnine iz točke 1. ovog rješenja ponudio najvišu cijenu u iznosu 217.500,00 kn. </w:t>
      </w:r>
    </w:p>
    <w:p w:rsidRDefault="00BA3D59" w:rsidP="00BA3D59" w:rsidR="00BA3D59">
      <w:pPr>
        <w:pStyle w:val="Bezproreda"/>
        <w:ind w:firstLine="708"/>
        <w:jc w:val="both"/>
      </w:pPr>
    </w:p>
    <w:p w:rsidRDefault="00BA3D59" w:rsidP="00BA3D59" w:rsidR="00BA3D59">
      <w:pPr>
        <w:pStyle w:val="Bezproreda"/>
        <w:ind w:firstLine="708"/>
      </w:pPr>
      <w:r>
        <w:t xml:space="preserve">Kako je ponuditelj MARIO VUGLAČ iz Bjelovara, Augusta Šenoe 11, OIB 06915002527 temeljem čl. 103. st. 2. Ovršnog zakona („Narodne novine“ broj 112/12, 25/13, 93/14 i 55/16), ispunio uvjete da mu se dosudi nekretnina, temeljem čl. 229. st. 4. Stečajnog zakona („Narodne novine“ broj 71/15) riješeno je kao u izreci.  </w:t>
      </w:r>
    </w:p>
    <w:p w:rsidRDefault="00BA3D59" w:rsidP="00BA3D59" w:rsidR="00BA3D59">
      <w:pPr>
        <w:pStyle w:val="Bezproreda"/>
      </w:pPr>
    </w:p>
    <w:p w:rsidRDefault="00BA3D59" w:rsidP="00BA3D59" w:rsidR="00BA3D59">
      <w:pPr>
        <w:pStyle w:val="Bezproreda"/>
        <w:jc w:val="center"/>
      </w:pPr>
      <w:r>
        <w:t>Bjelovar, 22. kolovoza 2018.</w:t>
      </w:r>
    </w:p>
    <w:p w:rsidRDefault="00BA3D59" w:rsidP="00BA3D59" w:rsidR="00BA3D59">
      <w:pPr>
        <w:pStyle w:val="Bezproreda"/>
      </w:pPr>
    </w:p>
    <w:p w:rsidRDefault="00BA3D59" w:rsidP="00BA3D59" w:rsidR="00BA3D59">
      <w:pPr>
        <w:pStyle w:val="Bezproreda"/>
      </w:pPr>
      <w:r>
        <w:t xml:space="preserve">                                                                                                         STEČAJNA SUTKINJA</w:t>
      </w:r>
    </w:p>
    <w:p w:rsidRDefault="00BA3D59" w:rsidP="00BA3D59" w:rsidR="00BA3D59">
      <w:pPr>
        <w:pStyle w:val="Bezproreda"/>
      </w:pPr>
      <w:r>
        <w:rPr>
          <w:b/>
        </w:rPr>
        <w:t xml:space="preserve">                                                                                                            </w:t>
      </w:r>
      <w:r>
        <w:t>SANJANA ZORINC</w:t>
      </w:r>
    </w:p>
    <w:p w:rsidRDefault="00BA3D59" w:rsidP="00BA3D59" w:rsidR="00BA3D59">
      <w:pPr>
        <w:pStyle w:val="Bezproreda"/>
      </w:pPr>
    </w:p>
    <w:p w:rsidRDefault="00BA3D59" w:rsidP="00BA3D59" w:rsidR="00BA3D59">
      <w:pPr>
        <w:pStyle w:val="Bezproreda"/>
      </w:pPr>
      <w:bookmarkStart w:name="_GoBack" w:id="0"/>
      <w:bookmarkEnd w:id="0"/>
    </w:p>
    <w:p w:rsidRDefault="00BA3D59" w:rsidP="00BA3D59" w:rsidR="00BA3D59">
      <w:pPr>
        <w:pStyle w:val="Bezproreda"/>
        <w:jc w:val="center"/>
      </w:pPr>
      <w:r>
        <w:lastRenderedPageBreak/>
        <w:t>-3-</w:t>
      </w:r>
    </w:p>
    <w:p w:rsidRDefault="00BA3D59" w:rsidP="00BA3D59" w:rsidR="00BA3D59">
      <w:pPr>
        <w:pStyle w:val="Bezproreda"/>
      </w:pPr>
    </w:p>
    <w:p w:rsidRDefault="00BA3D59" w:rsidP="00BA3D59" w:rsidR="00BA3D59">
      <w:pPr>
        <w:pStyle w:val="Bezproreda"/>
        <w:jc w:val="right"/>
      </w:pPr>
      <w:r>
        <w:t>Poslovni broj: 3- St-337/2016-38</w:t>
      </w:r>
    </w:p>
    <w:p w:rsidRDefault="00BA3D59" w:rsidP="00BA3D59" w:rsidR="00BA3D59">
      <w:pPr>
        <w:pStyle w:val="Bezproreda"/>
      </w:pPr>
    </w:p>
    <w:p w:rsidRDefault="00BA3D59" w:rsidP="00BA3D59" w:rsidR="00BA3D59">
      <w:pPr>
        <w:pStyle w:val="Bezproreda"/>
        <w:rPr>
          <w:b/>
        </w:rPr>
      </w:pPr>
    </w:p>
    <w:p w:rsidRDefault="00BA3D59" w:rsidP="00BA3D59" w:rsidR="00BA3D59">
      <w:pPr>
        <w:pStyle w:val="Bezproreda"/>
        <w:jc w:val="both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BA3D59" w:rsidP="00BA3D59" w:rsidR="00BA3D59">
      <w:pPr>
        <w:pStyle w:val="Bezproreda"/>
      </w:pPr>
    </w:p>
    <w:p w:rsidRDefault="00BA3D59" w:rsidP="00BA3D59" w:rsidR="00BA3D59">
      <w:pPr>
        <w:pStyle w:val="Bezproreda"/>
      </w:pPr>
      <w:r>
        <w:t>Rj.</w:t>
      </w:r>
    </w:p>
    <w:p w:rsidRDefault="00BA3D59" w:rsidP="00BA3D59" w:rsidR="00BA3D59">
      <w:pPr>
        <w:pStyle w:val="Bezproreda"/>
      </w:pPr>
      <w:r>
        <w:t>Dna: kupcu – putem pošte</w:t>
      </w:r>
    </w:p>
    <w:p w:rsidRDefault="00BA3D59" w:rsidP="00BA3D59" w:rsidR="00BA3D59">
      <w:pPr>
        <w:pStyle w:val="Bezproreda"/>
      </w:pPr>
      <w:r>
        <w:t xml:space="preserve">         e-oglasna ploča</w:t>
      </w:r>
    </w:p>
    <w:p w:rsidRDefault="00BA3D59" w:rsidP="00BA3D59" w:rsidR="00BA3D59">
      <w:pPr>
        <w:pStyle w:val="Bezproreda"/>
      </w:pPr>
      <w:r>
        <w:t xml:space="preserve">         FINI Zagreb – putem pošte nakon pravomoćnosti</w:t>
      </w:r>
    </w:p>
    <w:p w:rsidRDefault="00BA3D59" w:rsidP="00BA3D59" w:rsidR="00BA3D59">
      <w:pPr>
        <w:pStyle w:val="Bezproreda"/>
      </w:pPr>
      <w:r>
        <w:t xml:space="preserve">Sc. pravomoćnost – nakon toga Općinskom sudu u Bjelovaru, Zemljišnoknjižni odjel Bjelovar s potvrdom o uplati kupovnine </w:t>
      </w:r>
    </w:p>
    <w:p w:rsidRDefault="00BA3D59" w:rsidP="00BA3D59" w:rsidR="00BA3D59">
      <w:pPr>
        <w:pStyle w:val="Bezproreda"/>
      </w:pPr>
      <w:r>
        <w:t xml:space="preserve">Bj. 22.8.2018.  </w:t>
      </w:r>
    </w:p>
    <w:p w:rsidRDefault="00BA3D59" w:rsidP="00BA3D59" w:rsidR="00BA3D59">
      <w:pPr>
        <w:pStyle w:val="Bezproreda"/>
      </w:pPr>
    </w:p>
    <w:p w:rsidRDefault="00AE649C" w:rsidP="00BA3D59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3D59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038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St-337/2016-38</izvorni_sadrzaj>
    <derivirana_varijabla naziv="DomainObject.Oznaka_1">St-337/2016-38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FENDI društvo s ograničenom odgovornošću za trgovinu i usluge</izvorni_sadrzaj>
    <derivirana_varijabla naziv="DomainObject.Predmet.ProtustrankaFormated_1">  FENDI društvo s ograničenom odgovornošću za trgovinu i usluge</derivirana_varijabla>
  </DomainObject.Predmet.ProtustrankaFormated>
  <DomainObject.Predmet.ProtustrankaFormatedOIB>
    <izvorni_sadrzaj>  FENDI društvo s ograničenom odgovornošću za trgovinu i usluge, OIB 95430014919</izvorni_sadrzaj>
    <derivirana_varijabla naziv="DomainObject.Predmet.ProtustrankaFormatedOIB_1">  FENDI društvo s ograničenom odgovornošću za trgovinu i usluge, OIB 95430014919</derivirana_varijabla>
  </DomainObject.Predmet.ProtustrankaFormatedOIB>
  <DomainObject.Predmet.ProtustrankaFormatedWithAdress>
    <izvorni_sadrzaj> FENDI društvo s ograničenom odgovornošću za trgovinu i usluge, Augusta Šenoe 11, 43000 Bjelovar</izvorni_sadrzaj>
    <derivirana_varijabla naziv="DomainObject.Predmet.ProtustrankaFormatedWithAdress_1"> FENDI društvo s ograničenom odgovornošću za trgovinu i usluge, Augusta Šenoe 11, 43000 Bjelovar</derivirana_varijabla>
  </DomainObject.Predmet.ProtustrankaFormatedWithAdress>
  <DomainObject.Predmet.ProtustrankaFormatedWithAdressOIB>
    <izvorni_sadrzaj> FENDI društvo s ograničenom odgovornošću za trgovinu i usluge, OIB 95430014919, Augusta Šenoe 11, 43000 Bjelovar</izvorni_sadrzaj>
    <derivirana_varijabla naziv="DomainObject.Predmet.ProtustrankaFormatedWithAdressOIB_1"> FENDI društvo s ograničenom odgovornošću za trgovinu i usluge, OIB 95430014919, Augusta Šenoe 11, 43000 Bjelovar</derivirana_varijabla>
  </DomainObject.Predmet.ProtustrankaFormatedWithAdressOIB>
  <DomainObject.Predmet.ProtustrankaWithAdress>
    <izvorni_sadrzaj>FENDI društvo s ograničenom odgovornošću za trgovinu i usluge Augusta Šenoe 11, 43000 Bjelovar</izvorni_sadrzaj>
    <derivirana_varijabla naziv="DomainObject.Predmet.ProtustrankaWithAdress_1">FENDI društvo s ograničenom odgovornošću za trgovinu i usluge Augusta Šenoe 11, 43000 Bjelovar</derivirana_varijabla>
  </DomainObject.Predmet.ProtustrankaWithAdress>
  <DomainObject.Predmet.ProtustrankaWithAdressOIB>
    <izvorni_sadrzaj>FENDI društvo s ograničenom odgovornošću za trgovinu i usluge, OIB 95430014919, Augusta Šenoe 11, 43000 Bjelovar</izvorni_sadrzaj>
    <derivirana_varijabla naziv="DomainObject.Predmet.ProtustrankaWithAdressOIB_1">FENDI društvo s ograničenom odgovornošću za trgovinu i usluge, OIB 95430014919, Augusta Šenoe 11, 43000 Bjelovar</derivirana_varijabla>
  </DomainObject.Predmet.ProtustrankaWithAdressOIB>
  <DomainObject.Predmet.ProtustrankaNazivFormated>
    <izvorni_sadrzaj>FENDI društvo s ograničenom odgovornošću za trgovinu i usluge</izvorni_sadrzaj>
    <derivirana_varijabla naziv="DomainObject.Predmet.ProtustrankaNazivFormated_1">FENDI društvo s ograničenom odgovornošću za trgovinu i usluge</derivirana_varijabla>
  </DomainObject.Predmet.ProtustrankaNazivFormated>
  <DomainObject.Predmet.ProtustrankaNazivFormatedOIB>
    <izvorni_sadrzaj>FENDI društvo s ograničenom odgovornošću za trgovinu i usluge, OIB 95430014919</izvorni_sadrzaj>
    <derivirana_varijabla naziv="DomainObject.Predmet.ProtustrankaNazivFormatedOIB_1">FENDI društvo s ograničenom odgovornošću za trgovinu i usluge, OIB 95430014919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ERSTE &amp; STEIERMARKISCHE BANK d.d. RIJEKA zastupanog po punomoćniku ZOU Zorislav Krivačić i Dalibor Divić</izvorni_sadrzaj>
    <derivirana_varijabla naziv="DomainObject.Predmet.StrankaFormated_1">  FINA, RC ZAGREB, Podružnica Bjelovar; ERSTE &amp; STEIERMARKISCHE BANK d.d. RIJEKA zastupanog po punomoćniku ZOU Zorislav Krivačić i Dalibor Divić</derivirana_varijabla>
  </DomainObject.Predmet.StrankaFormated>
  <DomainObject.Predmet.StrankaFormatedOIB>
    <izvorni_sadrzaj>  FINA, RC ZAGREB, Podružnica Bjelovar, OIB 85821130368; ERSTE &amp; STEIERMARKISCHE BANK d.d. RIJEKA, OIB 23057039320 zastupanog po punomoćniku ZOU Zorislav Krivačić i Dalibor Divić</izvorni_sadrzaj>
    <derivirana_varijabla naziv="DomainObject.Predmet.StrankaFormatedOIB_1">  FINA, RC ZAGREB, Podružnica Bjelovar, OIB 85821130368; ERSTE &amp; STEIERMARKISCHE BANK d.d. RIJEKA, OIB 23057039320 zastupanog po punomoćniku ZOU Zorislav Krivačić i Dalibor Divić</derivirana_varijabla>
  </DomainObject.Predmet.StrankaFormatedOIB>
  <DomainObject.Predmet.StrankaFormatedWithAdress>
    <izvorni_sadrzaj> FINA, RC ZAGREB, Podružnica Bjelovar, F. Supila 4, 43000 Bjelovar; ERSTE &amp; STEIERMARKISCHE BANK d.d. RIJEKA, Jadranski trg 3a, 51000 Rijeka zastupanog po punomoćniku ZOU Zorislav Krivačić i Dalibor Divić</izvorni_sadrzaj>
    <derivirana_varijabla naziv="DomainObject.Predmet.StrankaFormatedWithAdress_1"> FINA, RC ZAGREB, Podružnica Bjelovar, F. Supila 4, 43000 Bjelovar; ERSTE &amp; STEIERMARKISCHE BANK d.d. RIJEKA, Jadranski trg 3a, 51000 Rijeka zastupanog po punomoćniku ZOU Zorislav Krivačić i Dalibor Divić</derivirana_varijabla>
  </DomainObject.Predmet.StrankaFormatedWithAdress>
  <DomainObject.Predmet.StrankaFormatedWithAdressOIB>
    <izvorni_sadrzaj> FINA, RC ZAGREB, Podružnica Bjelovar, OIB 85821130368, F. Supila 4, 43000 Bjelovar; ERSTE &amp; STEIERMARKISCHE BANK d.d. RIJEKA, OIB 23057039320, Jadranski trg 3a, 51000 Rijeka zastupanog po punomoćniku ZOU Zorislav Krivačić i Dalibor Divić</izvorni_sadrzaj>
    <derivirana_varijabla naziv="DomainObject.Predmet.StrankaFormatedWithAdressOIB_1"> FINA, RC ZAGREB, Podružnica Bjelovar, OIB 85821130368, F. Supila 4, 43000 Bjelovar; ERSTE &amp; STEIERMARKISCHE BANK d.d. RIJEKA, OIB 23057039320, Jadranski trg 3a, 51000 Rijeka zastupanog po punomoćniku ZOU Zorislav Krivačić i Dalibor Divić</derivirana_varijabla>
  </DomainObject.Predmet.StrankaFormatedWithAdressOIB>
  <DomainObject.Predmet.StrankaWithAdress>
    <izvorni_sadrzaj>FINA, RC ZAGREB, Podružnica Bjelovar F. Supila 4,43000 Bjelovar,ERSTE &amp; STEIERMARKISCHE BANK d.d. RIJEKA Jadranski trg 3a,51000 Rijeka</izvorni_sadrzaj>
    <derivirana_varijabla naziv="DomainObject.Predmet.StrankaWithAdress_1">FINA, RC ZAGREB, Podružnica Bjelovar F. Supila 4,43000 Bjelovar,ERSTE &amp; STEIERMARKISCHE BANK d.d. RIJEKA Jadranski trg 3a,51000 Rijeka</derivirana_varijabla>
  </DomainObject.Predmet.StrankaWithAdress>
  <DomainObject.Predmet.StrankaWithAdressOIB>
    <izvorni_sadrzaj>FINA, RC ZAGREB, Podružnica Bjelovar, OIB 85821130368, F. Supila 4,43000 Bjelovar,ERSTE &amp; STEIERMARKISCHE BANK d.d. RIJEKA, OIB 23057039320, Jadranski trg 3a,51000 Rijeka</izvorni_sadrzaj>
    <derivirana_varijabla naziv="DomainObject.Predmet.StrankaWithAdressOIB_1">FINA, RC ZAGREB, Podružnica Bjelovar, OIB 85821130368, F. Supila 4,43000 Bjelovar,ERSTE &amp; STEIERMARKISCHE BANK d.d. RIJEKA, OIB 23057039320, Jadranski trg 3a,51000 Rijeka</derivirana_varijabla>
  </DomainObject.Predmet.StrankaWithAdressOIB>
  <DomainObject.Predmet.StrankaNazivFormated>
    <izvorni_sadrzaj>FINA, RC ZAGREB, Podružnica Bjelovar,ERSTE &amp; STEIERMARKISCHE BANK d.d. RIJEKA</izvorni_sadrzaj>
    <derivirana_varijabla naziv="DomainObject.Predmet.StrankaNazivFormated_1">FINA, RC ZAGREB, Podružnica Bjelovar,ERSTE &amp; STEIERMARKISCHE BANK d.d. RIJEKA</derivirana_varijabla>
  </DomainObject.Predmet.StrankaNazivFormated>
  <DomainObject.Predmet.StrankaNazivFormatedOIB>
    <izvorni_sadrzaj>FINA, RC ZAGREB, Podružnica Bjelovar, OIB 85821130368,ERSTE &amp; STEIERMARKISCHE BANK d.d. RIJEKA, OIB 23057039320</izvorni_sadrzaj>
    <derivirana_varijabla naziv="DomainObject.Predmet.StrankaNazivFormatedOIB_1">FINA, RC ZAGREB, Podružnica Bjelovar, OIB 85821130368,ERSTE &amp; STEIERMARKISCHE BANK d.d. RIJEKA, OIB 23057039320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ERSTE &amp; STEIERMARKISCHE BANK d.d. RIJEKA zastupanog po punomoćniku ZOU Zorislav Krivačić i Dalibor Divić</item>
    </izvorni_sadrzaj>
    <derivirana_varijabla naziv="DomainObject.Predmet.StrankaListFormated_1">
      <item>FINA, RC ZAGREB, Podružnica Bjelovar</item>
      <item>ERSTE &amp; STEIERMARKISCHE BANK d.d. RIJEKA zastupanog po punomoćniku ZOU Zorislav Krivačić i Dalibor Divić</item>
    </derivirana_varijabla>
  </DomainObject.Predmet.StrankaListFormated>
  <DomainObject.Predmet.StrankaListFormatedOIB>
    <izvorni_sadrzaj>
      <item>FINA, RC ZAGREB, Podružnica Bjelovar, OIB 85821130368</item>
      <item>ERSTE &amp; STEIERMARKISCHE BANK d.d. RIJEKA, OIB 23057039320 zastupanog po punomoćniku ZOU Zorislav Krivačić i Dalibor Divić</item>
    </izvorni_sadrzaj>
    <derivirana_varijabla naziv="DomainObject.Predmet.StrankaListFormatedOIB_1">
      <item>FINA, RC ZAGREB, Podružnica Bjelovar, OIB 85821130368</item>
      <item>ERSTE &amp; STEIERMARKISCHE BANK d.d. RIJEKA, OIB 23057039320 zastupanog po punomoćniku ZOU Zorislav Krivačić i Dalibor Divić</item>
    </derivirana_varijabla>
  </DomainObject.Predmet.StrankaListFormatedOIB>
  <DomainObject.Predmet.StrankaListFormatedWithAdress>
    <izvorni_sadrzaj>
      <item>FINA, RC ZAGREB, Podružnica Bjelovar, F. Supila 4, 43000 Bjelovar</item>
      <item>ERSTE &amp; STEIERMARKISCHE BANK d.d. RIJEKA, Jadranski trg 3a, 51000 Rijeka zastupanog po punomoćniku ZOU Zorislav Krivačić i Dalibor Divić</item>
    </izvorni_sadrzaj>
    <derivirana_varijabla naziv="DomainObject.Predmet.StrankaListFormatedWithAdress_1">
      <item>FINA, RC ZAGREB, Podružnica Bjelovar, F. Supila 4, 43000 Bjelovar</item>
      <item>ERSTE &amp; STEIERMARKISCHE BANK d.d. RIJEKA, Jadranski trg 3a, 51000 Rijeka zastupanog po punomoćniku ZOU Zorislav Krivačić i Dalibor Divić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izvorni_sadrzaj>
    <derivirana_varijabla naziv="DomainObject.Predmet.StrankaListFormatedWithAdressOIB_1"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derivirana_varijabla>
  </DomainObject.Predmet.StrankaListFormatedWithAdressOIB>
  <DomainObject.Predmet.StrankaListNazivFormated>
    <izvorni_sadrzaj>
      <item>FINA, RC ZAGREB, Podružnica Bjelovar</item>
      <item>ERSTE &amp; STEIERMARKISCHE BANK d.d. RIJEKA</item>
    </izvorni_sadrzaj>
    <derivirana_varijabla naziv="DomainObject.Predmet.StrankaListNazivFormated_1">
      <item>FINA, RC ZAGREB, Podružnica Bjelovar</item>
      <item>ERSTE &amp; STEIERMARKISCHE BANK d.d. RIJEKA</item>
    </derivirana_varijabla>
  </DomainObject.Predmet.StrankaListNazivFormated>
  <DomainObject.Predmet.StrankaListNazivFormatedOIB>
    <izvorni_sadrzaj>
      <item>FINA, RC ZAGREB, Podružnica Bjelovar, OIB 85821130368</item>
      <item>ERSTE &amp; STEIERMARKISCHE BANK d.d. RIJEKA, OIB 23057039320</item>
    </izvorni_sadrzaj>
    <derivirana_varijabla naziv="DomainObject.Predmet.StrankaListNazivFormatedOIB_1">
      <item>FINA, RC ZAGREB, Podružnica Bjelovar, OIB 85821130368</item>
      <item>ERSTE &amp; STEIERMARKISCHE BANK d.d. RIJEKA, OIB 23057039320</item>
    </derivirana_varijabla>
  </DomainObject.Predmet.StrankaListNazivFormatedOIB>
  <DomainObject.Predmet.ProtuStrankaListFormated>
    <izvorni_sadrzaj>
      <item>FENDI društvo s ograničenom odgovornošću za trgovinu i usluge</item>
    </izvorni_sadrzaj>
    <derivirana_varijabla naziv="DomainObject.Predmet.ProtuStrankaListFormated_1">
      <item>FENDI društvo s ograničenom odgovornošću za trgovinu i usluge</item>
    </derivirana_varijabla>
  </DomainObject.Predmet.ProtuStrankaListFormated>
  <DomainObject.Predmet.ProtuStrankaListFormatedOIB>
    <izvorni_sadrzaj>
      <item>FENDI društvo s ograničenom odgovornošću za trgovinu i usluge, OIB 95430014919</item>
    </izvorni_sadrzaj>
    <derivirana_varijabla naziv="DomainObject.Predmet.ProtuStrankaListFormatedOIB_1">
      <item>FENDI društvo s ograničenom odgovornošću za trgovinu i usluge, OIB 95430014919</item>
    </derivirana_varijabla>
  </DomainObject.Predmet.ProtuStrankaListFormatedOIB>
  <DomainObject.Predmet.ProtuStrankaListFormatedWithAdress>
    <izvorni_sadrzaj>
      <item>FENDI društvo s ograničenom odgovornošću za trgovinu i usluge, Augusta Šenoe 11, 43000 Bjelovar</item>
    </izvorni_sadrzaj>
    <derivirana_varijabla naziv="DomainObject.Predmet.ProtuStrankaListFormatedWithAdress_1">
      <item>FENDI društvo s ograničenom odgovornošću za trgovinu i usluge, Augusta Šenoe 11, 43000 Bjelovar</item>
    </derivirana_varijabla>
  </DomainObject.Predmet.ProtuStrankaListFormatedWithAdress>
  <DomainObject.Predmet.ProtuStrankaListFormatedWithAdressOIB>
    <izvorni_sadrzaj>
      <item>FENDI društvo s ograničenom odgovornošću za trgovinu i usluge, OIB 95430014919, Augusta Šenoe 11, 43000 Bjelovar</item>
    </izvorni_sadrzaj>
    <derivirana_varijabla naziv="DomainObject.Predmet.ProtuStrankaListFormatedWithAdressOIB_1">
      <item>FENDI društvo s ograničenom odgovornošću za trgovinu i usluge, OIB 95430014919, Augusta Šenoe 11, 43000 Bjelovar</item>
    </derivirana_varijabla>
  </DomainObject.Predmet.ProtuStrankaListFormatedWithAdressOIB>
  <DomainObject.Predmet.ProtuStrankaListNazivFormated>
    <izvorni_sadrzaj>
      <item>FENDI društvo s ograničenom odgovornošću za trgovinu i usluge</item>
    </izvorni_sadrzaj>
    <derivirana_varijabla naziv="DomainObject.Predmet.ProtuStrankaListNazivFormated_1">
      <item>FENDI društvo s ograničenom odgovornošću za trgovinu i usluge</item>
    </derivirana_varijabla>
  </DomainObject.Predmet.ProtuStrankaListNazivFormated>
  <DomainObject.Predmet.ProtuStrankaListNazivFormatedOIB>
    <izvorni_sadrzaj>
      <item>FENDI društvo s ograničenom odgovornošću za trgovinu i usluge, OIB 95430014919</item>
    </izvorni_sadrzaj>
    <derivirana_varijabla naziv="DomainObject.Predmet.ProtuStrankaListNazivFormatedOIB_1">
      <item>FENDI društvo s ograničenom odgovornošću za trgovinu i usluge, OIB 95430014919</item>
    </derivirana_varijabla>
  </DomainObject.Predmet.ProtuStrankaListNazivFormatedOIB>
  <DomainObject.Predmet.OstaliListFormated>
    <izvorni_sadrzaj>
      <item>ZOU Zorislav Krivačić i Dalibor Divić punomoćnik sudionika u postupku ERSTE &amp; STEIERMARKISCHE BANK d.d. RIJEKA</item>
    </izvorni_sadrzaj>
    <derivirana_varijabla naziv="DomainObject.Predmet.OstaliListFormated_1">
      <item>ZOU Zorislav Krivačić i Dalibor Divić punomoćnik sudionika u postupku ERSTE &amp; STEIERMARKISCHE BANK d.d. RIJEKA</item>
    </derivirana_varijabla>
  </DomainObject.Predmet.OstaliListFormated>
  <DomainObject.Predmet.OstaliListFormatedOIB>
    <izvorni_sadrzaj>
      <item>ZOU Zorislav Krivačić i Dalibor Divić, OIB 07189700601 punomoćnik sudionika u postupku ERSTE &amp; STEIERMARKISCHE BANK d.d. RIJEKA</item>
    </izvorni_sadrzaj>
    <derivirana_varijabla naziv="DomainObject.Predmet.OstaliListFormatedOIB_1">
      <item>ZOU Zorislav Krivačić i Dalibor Divić, OIB 07189700601 punomoćnik sudionika u postupku ERSTE &amp; STEIERMARKISCHE BANK d.d. RIJEKA</item>
    </derivirana_varijabla>
  </DomainObject.Predmet.OstaliListFormatedOIB>
  <DomainObject.Predmet.OstaliListFormatedWithAdress>
    <izvorni_sadrzaj>
      <item>ZOU Zorislav Krivačić i Dalibor Divić, A. K. Miošića 19, 43000 Bjelovar punomoćnik sudionika u postupku ERSTE &amp; STEIERMARKISCHE BANK d.d. RIJEKA</item>
    </izvorni_sadrzaj>
    <derivirana_varijabla naziv="DomainObject.Predmet.OstaliListFormatedWithAdress_1">
      <item>ZOU Zorislav Krivačić i Dalibor Divić, A. K. Miošića 19, 43000 Bjelovar punomoćnik sudionika u postupku ERSTE &amp; STEIERMARKISCHE BANK d.d. RIJEKA</item>
    </derivirana_varijabla>
  </DomainObject.Predmet.OstaliListFormatedWithAdress>
  <DomainObject.Predmet.OstaliListFormatedWithAdressOIB>
    <izvorni_sadrzaj>
      <item>ZOU Zorislav Krivačić i Dalibor Divić, OIB 07189700601, A. K. Miošića 19, 43000 Bjelovar punomoćnik sudionika u postupku ERSTE &amp; STEIERMARKISCHE BANK d.d. RIJEKA</item>
    </izvorni_sadrzaj>
    <derivirana_varijabla naziv="DomainObject.Predmet.OstaliListFormatedWithAdressOIB_1">
      <item>ZOU Zorislav Krivačić i Dalibor Divić, OIB 07189700601, A. K. Miošića 19, 43000 Bjelovar punomoćnik sudionika u postupku ERSTE &amp; STEIERMARKISCHE BANK d.d. RIJEKA</item>
    </derivirana_varijabla>
  </DomainObject.Predmet.OstaliListFormatedWithAdressOIB>
  <DomainObject.Predmet.OstaliListNazivFormated>
    <izvorni_sadrzaj>
      <item>ZOU Zorislav Krivačić i Dalibor Divić</item>
    </izvorni_sadrzaj>
    <derivirana_varijabla naziv="DomainObject.Predmet.OstaliListNazivFormated_1">
      <item>ZOU Zorislav Krivačić i Dalibor Divić</item>
    </derivirana_varijabla>
  </DomainObject.Predmet.OstaliListNazivFormated>
  <DomainObject.Predmet.OstaliListNazivFormatedOIB>
    <izvorni_sadrzaj>
      <item>ZOU Zorislav Krivačić i Dalibor Divić, OIB 07189700601</item>
    </izvorni_sadrzaj>
    <derivirana_varijabla naziv="DomainObject.Predmet.OstaliListNazivFormatedOIB_1">
      <item>ZOU Zorislav Krivačić i Dalibor Divić, OIB 07189700601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>St-337/2016-38</izvorni_sadrzaj>
    <derivirana_varijabla naziv="DomainObject.PoslovniBrojDokumenta_1">St-337/2016-38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FENDI društvo s ograničenom odgovornošću za trgovinu i usluge</izvorni_sadrzaj>
    <derivirana_varijabla naziv="DomainObject.Predmet.ProtustrankaIDrugi_1">FENDI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FENDI društvo s ograničenom odgovornošću za trgovinu i usluge, OIB 95430014919, Augusta Šenoe 11, 43000 Bjelovar</izvorni_sadrzaj>
    <derivirana_varijabla naziv="DomainObject.Predmet.ProtustrankaIDrugiAdressOIB_1">FENDI društvo s ograničenom odgovornošću za trgovinu i usluge, OIB 95430014919, Augusta Šenoe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FENDI društvo s ograničenom odgovornošću za trgovinu i usluge</item>
      <item>ERSTE &amp; STEIERMARKISCHE BANK d.d. RIJEKA</item>
      <item>ZOU Zorislav Krivačić i Dalibor Divić</item>
    </izvorni_sadrzaj>
    <derivirana_varijabla naziv="DomainObject.Predmet.SudioniciListNaziv_1">
      <item>FINA, RC ZAGREB, Podružnica Bjelovar</item>
      <item>FENDI društvo s ograničenom odgovornošću za trgovinu i usluge</item>
      <item>ERSTE &amp; STEIERMARKISCHE BANK d.d. RIJEKA</item>
      <item>ZOU Zorislav Krivačić i Dalibor Divić</item>
    </derivirana_varijabla>
  </DomainObject.Predmet.SudioniciListNaziv>
  <DomainObject.Predmet.SudioniciListAdressOIB>
    <izvorni_sadrzaj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izvorni_sadrzaj>
    <derivirana_varijabla naziv="DomainObject.Predmet.SudioniciListAdressOIB_1"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B4668E-EB5B-47CD-830C-D77B15FC5A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898</properties:Words>
  <properties:Characters>4954</properties:Characters>
  <properties:Lines>102</properties:Lines>
  <properties:Paragraphs>39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2018-08-22T10:39:00Z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St-337/2016-38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